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39F1A9" w14:textId="77777777" w:rsidR="00391D1C" w:rsidRPr="00391D1C" w:rsidRDefault="00391D1C" w:rsidP="00391D1C">
      <w:pPr>
        <w:ind w:left="0"/>
        <w:jc w:val="center"/>
        <w:rPr>
          <w:rFonts w:cs="Huawei Sans"/>
        </w:rPr>
      </w:pPr>
    </w:p>
    <w:p w14:paraId="15F8C540" w14:textId="77777777" w:rsidR="00391D1C" w:rsidRPr="00391D1C" w:rsidRDefault="00391D1C" w:rsidP="00391D1C">
      <w:pPr>
        <w:ind w:left="0"/>
        <w:jc w:val="center"/>
        <w:rPr>
          <w:rFonts w:cs="Huawei Sans"/>
        </w:rPr>
      </w:pPr>
    </w:p>
    <w:p w14:paraId="03B3EE76" w14:textId="77777777" w:rsidR="00391D1C" w:rsidRPr="00391D1C" w:rsidRDefault="00391D1C" w:rsidP="00391D1C">
      <w:pPr>
        <w:ind w:left="0"/>
        <w:jc w:val="center"/>
        <w:rPr>
          <w:rFonts w:cs="Huawei Sans"/>
        </w:rPr>
      </w:pPr>
    </w:p>
    <w:p w14:paraId="28CFDFEA" w14:textId="77777777" w:rsidR="00391D1C" w:rsidRPr="00391D1C" w:rsidRDefault="00391D1C" w:rsidP="00391D1C">
      <w:pPr>
        <w:ind w:left="0"/>
        <w:jc w:val="center"/>
        <w:rPr>
          <w:rFonts w:cs="Huawei Sans"/>
        </w:rPr>
      </w:pPr>
    </w:p>
    <w:p w14:paraId="49CDCC94" w14:textId="77777777" w:rsidR="00391D1C" w:rsidRPr="00391D1C" w:rsidRDefault="00391D1C" w:rsidP="00391D1C">
      <w:pPr>
        <w:ind w:left="0"/>
        <w:jc w:val="center"/>
        <w:rPr>
          <w:rFonts w:cs="Huawei Sans"/>
        </w:rPr>
      </w:pPr>
    </w:p>
    <w:p w14:paraId="772E28EC" w14:textId="77777777" w:rsidR="00391D1C" w:rsidRPr="00391D1C" w:rsidRDefault="00391D1C" w:rsidP="00391D1C">
      <w:pPr>
        <w:ind w:left="0"/>
        <w:jc w:val="center"/>
        <w:rPr>
          <w:rFonts w:cs="Huawei Sans"/>
        </w:rPr>
      </w:pPr>
    </w:p>
    <w:p w14:paraId="40E4D9CC" w14:textId="77777777" w:rsidR="00391D1C" w:rsidRPr="00391D1C" w:rsidRDefault="00391D1C" w:rsidP="00391D1C">
      <w:pPr>
        <w:ind w:left="0"/>
        <w:jc w:val="center"/>
        <w:rPr>
          <w:rFonts w:cs="Huawei Sans"/>
        </w:rPr>
      </w:pPr>
    </w:p>
    <w:p w14:paraId="26844EE3" w14:textId="77777777" w:rsidR="00391D1C" w:rsidRPr="00391D1C" w:rsidRDefault="00391D1C" w:rsidP="00391D1C">
      <w:pPr>
        <w:topLinePunct w:val="0"/>
        <w:spacing w:before="0" w:after="0" w:line="240" w:lineRule="auto"/>
        <w:ind w:left="0"/>
        <w:jc w:val="center"/>
        <w:rPr>
          <w:rFonts w:cs="Huawei Sans"/>
          <w:noProof/>
          <w:sz w:val="32"/>
          <w:szCs w:val="32"/>
        </w:rPr>
      </w:pPr>
      <w:r w:rsidRPr="00391D1C">
        <w:rPr>
          <w:rFonts w:cs="Huawei Sans"/>
          <w:noProof/>
          <w:sz w:val="32"/>
          <w:szCs w:val="32"/>
        </w:rPr>
        <w:t>Huawei Certification Training Courses</w:t>
      </w:r>
    </w:p>
    <w:p w14:paraId="3CD323E5" w14:textId="77777777" w:rsidR="00391D1C" w:rsidRPr="00391D1C" w:rsidRDefault="00391D1C" w:rsidP="00391D1C">
      <w:pPr>
        <w:topLinePunct w:val="0"/>
        <w:spacing w:before="0" w:after="0" w:line="240" w:lineRule="auto"/>
        <w:ind w:left="0"/>
        <w:jc w:val="center"/>
        <w:rPr>
          <w:rFonts w:cs="Huawei Sans"/>
          <w:noProof/>
          <w:sz w:val="32"/>
          <w:szCs w:val="32"/>
        </w:rPr>
      </w:pPr>
      <w:r w:rsidRPr="00391D1C">
        <w:rPr>
          <w:rFonts w:eastAsia="黑体" w:cs="Huawei Sans"/>
          <w:noProof/>
          <w:sz w:val="32"/>
          <w:szCs w:val="32"/>
          <w:lang w:eastAsia="en-US"/>
        </w:rPr>
        <w:fldChar w:fldCharType="begin"/>
      </w:r>
      <w:r w:rsidRPr="00391D1C">
        <w:rPr>
          <w:rFonts w:eastAsia="黑体" w:cs="Huawei Sans"/>
          <w:noProof/>
          <w:sz w:val="32"/>
          <w:szCs w:val="32"/>
        </w:rPr>
        <w:instrText xml:space="preserve"> DOCPROPERTY  "Product&amp;Project Name" </w:instrText>
      </w:r>
      <w:r w:rsidRPr="00391D1C">
        <w:rPr>
          <w:rFonts w:eastAsia="黑体" w:cs="Huawei Sans"/>
          <w:noProof/>
          <w:sz w:val="32"/>
          <w:szCs w:val="32"/>
          <w:lang w:eastAsia="en-US"/>
        </w:rPr>
        <w:fldChar w:fldCharType="end"/>
      </w:r>
    </w:p>
    <w:p w14:paraId="1CE17FD2" w14:textId="77777777" w:rsidR="00CB47EB" w:rsidRPr="00CB47EB" w:rsidRDefault="00CB47EB" w:rsidP="00231D7B">
      <w:pPr>
        <w:pStyle w:val="cover--"/>
        <w:rPr>
          <w:rFonts w:ascii="Huawei Sans" w:eastAsia="方正兰亭黑简体" w:hAnsi="Huawei Sans" w:cs="Huawei Sans"/>
          <w:noProof/>
          <w:sz w:val="56"/>
        </w:rPr>
      </w:pPr>
      <w:r w:rsidRPr="00CB47EB">
        <w:rPr>
          <w:rFonts w:ascii="Huawei Sans" w:eastAsia="方正兰亭黑简体" w:hAnsi="Huawei Sans" w:cs="Huawei Sans"/>
          <w:noProof/>
          <w:sz w:val="56"/>
        </w:rPr>
        <w:t>HCIP-Datacom-Advanced Routing &amp; Switching Technology</w:t>
      </w:r>
    </w:p>
    <w:p w14:paraId="223D1FB9" w14:textId="03633EA5" w:rsidR="00CB47EB" w:rsidRDefault="00CB47EB" w:rsidP="00DB2332">
      <w:pPr>
        <w:pStyle w:val="cover--"/>
        <w:rPr>
          <w:rFonts w:ascii="Huawei Sans" w:eastAsia="方正兰亭黑简体" w:hAnsi="Huawei Sans" w:cs="Huawei Sans"/>
          <w:noProof/>
          <w:sz w:val="56"/>
        </w:rPr>
      </w:pPr>
      <w:r w:rsidRPr="00CB47EB">
        <w:rPr>
          <w:rFonts w:ascii="Huawei Sans" w:eastAsia="方正兰亭黑简体" w:hAnsi="Huawei Sans" w:cs="Huawei Sans"/>
          <w:noProof/>
          <w:sz w:val="56"/>
        </w:rPr>
        <w:t>Data Communication</w:t>
      </w:r>
      <w:r w:rsidR="00DB2332">
        <w:rPr>
          <w:rFonts w:ascii="Huawei Sans" w:eastAsia="方正兰亭黑简体" w:hAnsi="Huawei Sans" w:cs="Huawei Sans"/>
          <w:noProof/>
          <w:sz w:val="56"/>
        </w:rPr>
        <w:t xml:space="preserve"> </w:t>
      </w:r>
      <w:r w:rsidR="00DB2332" w:rsidRPr="00DB2332">
        <w:rPr>
          <w:rFonts w:ascii="Huawei Sans" w:eastAsia="方正兰亭黑简体" w:hAnsi="Huawei Sans" w:cs="Huawei Sans"/>
          <w:noProof/>
          <w:sz w:val="56"/>
        </w:rPr>
        <w:t>Senior</w:t>
      </w:r>
      <w:r w:rsidR="00DB2332">
        <w:rPr>
          <w:rFonts w:ascii="Huawei Sans" w:eastAsia="方正兰亭黑简体" w:hAnsi="Huawei Sans" w:cs="Huawei Sans"/>
          <w:noProof/>
          <w:sz w:val="56"/>
        </w:rPr>
        <w:t xml:space="preserve"> Engineer </w:t>
      </w:r>
      <w:r w:rsidRPr="00CB47EB">
        <w:rPr>
          <w:rFonts w:ascii="Huawei Sans" w:eastAsia="方正兰亭黑简体" w:hAnsi="Huawei Sans" w:cs="Huawei Sans"/>
          <w:noProof/>
          <w:sz w:val="56"/>
        </w:rPr>
        <w:t>Lab Guide</w:t>
      </w:r>
    </w:p>
    <w:p w14:paraId="56CE21E8" w14:textId="77777777" w:rsidR="00231D7B" w:rsidRPr="00231D7B" w:rsidRDefault="00231D7B" w:rsidP="00231D7B">
      <w:pPr>
        <w:topLinePunct w:val="0"/>
        <w:spacing w:before="0" w:after="0" w:line="240" w:lineRule="auto"/>
        <w:ind w:left="0"/>
        <w:jc w:val="center"/>
        <w:rPr>
          <w:rFonts w:cs="Huawei Sans"/>
          <w:noProof/>
          <w:sz w:val="32"/>
          <w:szCs w:val="32"/>
        </w:rPr>
      </w:pPr>
      <w:bookmarkStart w:id="0" w:name="_Hlk487192005"/>
      <w:r w:rsidRPr="00231D7B">
        <w:rPr>
          <w:rFonts w:cs="Huawei Sans"/>
          <w:noProof/>
          <w:sz w:val="32"/>
          <w:szCs w:val="32"/>
        </w:rPr>
        <w:t>Issue: 1.0</w:t>
      </w:r>
      <w:bookmarkStart w:id="1" w:name="_GoBack"/>
      <w:bookmarkEnd w:id="1"/>
    </w:p>
    <w:p w14:paraId="32D56CB5" w14:textId="77777777" w:rsidR="00391D1C" w:rsidRPr="00391D1C" w:rsidRDefault="00391D1C" w:rsidP="00391D1C">
      <w:pPr>
        <w:ind w:left="0"/>
        <w:jc w:val="center"/>
        <w:rPr>
          <w:rFonts w:cs="Huawei Sans"/>
        </w:rPr>
      </w:pPr>
    </w:p>
    <w:p w14:paraId="2CA5E3C2" w14:textId="77777777" w:rsidR="00391D1C" w:rsidRPr="00391D1C" w:rsidRDefault="00391D1C" w:rsidP="001B02DC">
      <w:pPr>
        <w:ind w:left="0"/>
        <w:rPr>
          <w:rFonts w:cs="Huawei Sans"/>
        </w:rPr>
      </w:pPr>
    </w:p>
    <w:p w14:paraId="444EFC4B" w14:textId="77777777" w:rsidR="00391D1C" w:rsidRPr="00391D1C" w:rsidRDefault="00391D1C" w:rsidP="00231D7B">
      <w:pPr>
        <w:ind w:left="0"/>
        <w:rPr>
          <w:rFonts w:cs="Huawei Sans"/>
        </w:rPr>
      </w:pPr>
    </w:p>
    <w:p w14:paraId="25319B85" w14:textId="77777777" w:rsidR="00391D1C" w:rsidRPr="00391D1C" w:rsidRDefault="00391D1C" w:rsidP="00391D1C">
      <w:pPr>
        <w:widowControl w:val="0"/>
        <w:tabs>
          <w:tab w:val="left" w:pos="1644"/>
        </w:tabs>
        <w:autoSpaceDE w:val="0"/>
        <w:autoSpaceDN w:val="0"/>
        <w:snapToGrid/>
        <w:spacing w:before="120" w:after="120" w:line="360" w:lineRule="auto"/>
        <w:ind w:left="0"/>
        <w:jc w:val="center"/>
        <w:rPr>
          <w:rFonts w:eastAsia="黑体" w:cs="Huawei Sans"/>
          <w:noProof/>
          <w:sz w:val="72"/>
        </w:rPr>
      </w:pPr>
      <w:r w:rsidRPr="00391D1C">
        <w:rPr>
          <w:rFonts w:cs="Huawei Sans"/>
          <w:noProof/>
          <w:sz w:val="72"/>
        </w:rPr>
        <w:drawing>
          <wp:inline distT="0" distB="0" distL="0" distR="0" wp14:anchorId="7D94F68C" wp14:editId="56C35564">
            <wp:extent cx="942975" cy="962025"/>
            <wp:effectExtent l="0" t="0" r="9525" b="9525"/>
            <wp:docPr id="5"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7B2801B9" w14:textId="77777777" w:rsidR="00391D1C" w:rsidRPr="00391D1C" w:rsidRDefault="00391D1C" w:rsidP="00391D1C">
      <w:pPr>
        <w:topLinePunct w:val="0"/>
        <w:spacing w:before="0" w:after="0" w:line="240" w:lineRule="auto"/>
        <w:ind w:left="0"/>
        <w:jc w:val="center"/>
        <w:rPr>
          <w:rFonts w:cs="Huawei Sans"/>
          <w:noProof/>
          <w:sz w:val="32"/>
          <w:szCs w:val="32"/>
        </w:rPr>
      </w:pPr>
      <w:r w:rsidRPr="00391D1C">
        <w:rPr>
          <w:rFonts w:eastAsia="黑体" w:cs="Huawei Sans"/>
          <w:noProof/>
          <w:sz w:val="32"/>
          <w:szCs w:val="32"/>
          <w:lang w:eastAsia="en-US"/>
        </w:rPr>
        <w:t>Huawei Technologies Co., Ltd.</w:t>
      </w:r>
    </w:p>
    <w:bookmarkEnd w:id="0"/>
    <w:p w14:paraId="48D71031" w14:textId="77777777" w:rsidR="00391D1C" w:rsidRPr="00391D1C" w:rsidRDefault="00391D1C" w:rsidP="00391D1C">
      <w:pPr>
        <w:ind w:left="1021"/>
        <w:rPr>
          <w:rFonts w:cs="Huawei Sans"/>
        </w:rPr>
        <w:sectPr w:rsidR="00391D1C" w:rsidRPr="00391D1C" w:rsidSect="00391D1C">
          <w:pgSz w:w="11907" w:h="16840" w:code="9"/>
          <w:pgMar w:top="1701" w:right="1134" w:bottom="1701" w:left="1134" w:header="567" w:footer="567" w:gutter="0"/>
          <w:pgNumType w:start="1"/>
          <w:cols w:space="425"/>
          <w:docGrid w:linePitch="312"/>
        </w:sectPr>
      </w:pPr>
    </w:p>
    <w:p w14:paraId="0CD95169" w14:textId="77777777" w:rsidR="00231D7B" w:rsidRPr="00231D7B" w:rsidRDefault="00231D7B" w:rsidP="00231D7B">
      <w:pPr>
        <w:widowControl w:val="0"/>
        <w:topLinePunct w:val="0"/>
        <w:ind w:left="0"/>
        <w:rPr>
          <w:rFonts w:eastAsia="黑体" w:cs="Huawei Sans"/>
          <w:b/>
          <w:bCs/>
          <w:spacing w:val="-4"/>
          <w:sz w:val="22"/>
          <w:szCs w:val="22"/>
        </w:rPr>
      </w:pPr>
      <w:r w:rsidRPr="00231D7B">
        <w:rPr>
          <w:rFonts w:eastAsia="黑体" w:cs="Huawei Sans"/>
          <w:b/>
          <w:bCs/>
          <w:spacing w:val="-4"/>
          <w:sz w:val="22"/>
          <w:szCs w:val="22"/>
        </w:rPr>
        <w:lastRenderedPageBreak/>
        <w:t>Copyright © Huawei Technologies Co., Ltd. 2020. All rights reserved.</w:t>
      </w:r>
    </w:p>
    <w:p w14:paraId="0814EF5B" w14:textId="77777777" w:rsidR="00231D7B" w:rsidRPr="00231D7B" w:rsidRDefault="00231D7B" w:rsidP="00231D7B">
      <w:pPr>
        <w:topLinePunct w:val="0"/>
        <w:ind w:left="0"/>
        <w:jc w:val="both"/>
        <w:rPr>
          <w:rFonts w:eastAsia="宋体" w:cs="Huawei Sans"/>
          <w:snapToGrid w:val="0"/>
          <w:sz w:val="20"/>
        </w:rPr>
      </w:pPr>
      <w:r w:rsidRPr="00231D7B">
        <w:rPr>
          <w:rFonts w:eastAsia="宋体" w:cs="Huawei Sans"/>
          <w:snapToGrid w:val="0"/>
          <w:sz w:val="20"/>
        </w:rPr>
        <w:t>No part of this document may be reproduced or transmitted in any form or by any means without prior written consent of Huawei Technologies Co., Ltd.</w:t>
      </w:r>
    </w:p>
    <w:p w14:paraId="262F311B" w14:textId="77777777" w:rsidR="00231D7B" w:rsidRPr="00231D7B" w:rsidRDefault="00231D7B" w:rsidP="00231D7B">
      <w:pPr>
        <w:widowControl w:val="0"/>
        <w:topLinePunct w:val="0"/>
        <w:ind w:left="0"/>
        <w:rPr>
          <w:rFonts w:eastAsia="黑体" w:cs="Huawei Sans"/>
          <w:b/>
          <w:bCs/>
          <w:spacing w:val="-4"/>
          <w:sz w:val="22"/>
          <w:szCs w:val="22"/>
        </w:rPr>
      </w:pPr>
    </w:p>
    <w:p w14:paraId="7B7B9160" w14:textId="77777777" w:rsidR="00231D7B" w:rsidRPr="00231D7B" w:rsidRDefault="00231D7B" w:rsidP="00231D7B">
      <w:pPr>
        <w:widowControl w:val="0"/>
        <w:topLinePunct w:val="0"/>
        <w:ind w:left="0"/>
        <w:rPr>
          <w:rFonts w:eastAsia="黑体" w:cs="Huawei Sans"/>
          <w:b/>
          <w:bCs/>
          <w:spacing w:val="-4"/>
          <w:sz w:val="22"/>
          <w:szCs w:val="22"/>
        </w:rPr>
      </w:pPr>
      <w:r w:rsidRPr="00231D7B">
        <w:rPr>
          <w:rFonts w:eastAsia="黑体" w:cs="Huawei Sans"/>
          <w:b/>
          <w:bCs/>
          <w:spacing w:val="-4"/>
          <w:sz w:val="22"/>
          <w:szCs w:val="22"/>
        </w:rPr>
        <w:t>Trademarks and Permissions</w:t>
      </w:r>
    </w:p>
    <w:p w14:paraId="4E851566" w14:textId="77777777" w:rsidR="00231D7B" w:rsidRPr="00231D7B" w:rsidRDefault="00231D7B" w:rsidP="00231D7B">
      <w:pPr>
        <w:topLinePunct w:val="0"/>
        <w:ind w:left="0"/>
        <w:jc w:val="both"/>
        <w:rPr>
          <w:rFonts w:eastAsia="宋体" w:cs="Huawei Sans"/>
          <w:snapToGrid w:val="0"/>
          <w:sz w:val="20"/>
        </w:rPr>
      </w:pPr>
      <w:r w:rsidRPr="00231D7B">
        <w:rPr>
          <w:rFonts w:eastAsia="宋体" w:cs="Huawei Sans"/>
          <w:noProof/>
          <w:sz w:val="20"/>
        </w:rPr>
        <w:drawing>
          <wp:inline distT="0" distB="0" distL="0" distR="0" wp14:anchorId="3011D98B" wp14:editId="37D37613">
            <wp:extent cx="283886" cy="284400"/>
            <wp:effectExtent l="19050" t="0" r="1864" b="0"/>
            <wp:docPr id="19"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POS_RBG_Vertical-150ppi.png"/>
                    <pic:cNvPicPr/>
                  </pic:nvPicPr>
                  <pic:blipFill>
                    <a:blip r:embed="rId13" cstate="print"/>
                    <a:stretch>
                      <a:fillRect/>
                    </a:stretch>
                  </pic:blipFill>
                  <pic:spPr>
                    <a:xfrm>
                      <a:off x="0" y="0"/>
                      <a:ext cx="283886" cy="284400"/>
                    </a:xfrm>
                    <a:prstGeom prst="rect">
                      <a:avLst/>
                    </a:prstGeom>
                  </pic:spPr>
                </pic:pic>
              </a:graphicData>
            </a:graphic>
          </wp:inline>
        </w:drawing>
      </w:r>
      <w:r w:rsidRPr="00231D7B">
        <w:rPr>
          <w:rFonts w:eastAsia="宋体" w:cs="Huawei Sans"/>
          <w:snapToGrid w:val="0"/>
          <w:sz w:val="20"/>
        </w:rPr>
        <w:t xml:space="preserve"> and other Huawei trademarks are trademarks of Huawei Technologies Co., Ltd.</w:t>
      </w:r>
    </w:p>
    <w:p w14:paraId="6292B7E7" w14:textId="77777777" w:rsidR="00231D7B" w:rsidRPr="00231D7B" w:rsidRDefault="00231D7B" w:rsidP="00231D7B">
      <w:pPr>
        <w:topLinePunct w:val="0"/>
        <w:ind w:left="0"/>
        <w:jc w:val="both"/>
        <w:rPr>
          <w:rFonts w:eastAsia="宋体" w:cs="Huawei Sans"/>
          <w:snapToGrid w:val="0"/>
          <w:sz w:val="20"/>
        </w:rPr>
      </w:pPr>
      <w:r w:rsidRPr="00231D7B">
        <w:rPr>
          <w:rFonts w:eastAsia="宋体" w:cs="Huawei Sans"/>
          <w:snapToGrid w:val="0"/>
          <w:sz w:val="20"/>
        </w:rPr>
        <w:t>All other trademarks and trade names mentioned in this document are the property of their respective holders.</w:t>
      </w:r>
    </w:p>
    <w:p w14:paraId="31A60E8E" w14:textId="77777777" w:rsidR="00231D7B" w:rsidRPr="00231D7B" w:rsidRDefault="00231D7B" w:rsidP="00231D7B">
      <w:pPr>
        <w:topLinePunct w:val="0"/>
        <w:ind w:left="0"/>
        <w:jc w:val="both"/>
        <w:rPr>
          <w:rFonts w:eastAsia="宋体" w:cs="Huawei Sans"/>
          <w:snapToGrid w:val="0"/>
          <w:sz w:val="20"/>
        </w:rPr>
      </w:pPr>
    </w:p>
    <w:p w14:paraId="4A893E2B" w14:textId="77777777" w:rsidR="00231D7B" w:rsidRPr="00231D7B" w:rsidRDefault="00231D7B" w:rsidP="00231D7B">
      <w:pPr>
        <w:widowControl w:val="0"/>
        <w:topLinePunct w:val="0"/>
        <w:ind w:left="0"/>
        <w:rPr>
          <w:rFonts w:eastAsia="黑体" w:cs="Huawei Sans"/>
          <w:b/>
          <w:bCs/>
          <w:spacing w:val="-4"/>
          <w:sz w:val="22"/>
          <w:szCs w:val="22"/>
        </w:rPr>
      </w:pPr>
      <w:r w:rsidRPr="00231D7B">
        <w:rPr>
          <w:rFonts w:eastAsia="黑体" w:cs="Huawei Sans"/>
          <w:b/>
          <w:bCs/>
          <w:spacing w:val="-4"/>
          <w:sz w:val="22"/>
          <w:szCs w:val="22"/>
        </w:rPr>
        <w:t>Notice</w:t>
      </w:r>
    </w:p>
    <w:p w14:paraId="0E22D6A2" w14:textId="77777777" w:rsidR="00231D7B" w:rsidRPr="00231D7B" w:rsidRDefault="00231D7B" w:rsidP="00231D7B">
      <w:pPr>
        <w:topLinePunct w:val="0"/>
        <w:ind w:left="0"/>
        <w:jc w:val="both"/>
        <w:rPr>
          <w:rFonts w:cs="Huawei Sans"/>
          <w:snapToGrid w:val="0"/>
          <w:color w:val="000000"/>
          <w:sz w:val="20"/>
        </w:rPr>
      </w:pPr>
      <w:r w:rsidRPr="00231D7B">
        <w:rPr>
          <w:rFonts w:cs="Huawei Sans"/>
          <w:snapToGrid w:val="0"/>
          <w:color w:val="000000"/>
          <w:sz w:val="20"/>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6990C49D" w14:textId="77777777" w:rsidR="00231D7B" w:rsidRPr="00231D7B" w:rsidRDefault="00231D7B" w:rsidP="00231D7B">
      <w:pPr>
        <w:widowControl w:val="0"/>
        <w:ind w:left="0"/>
        <w:rPr>
          <w:rFonts w:cs="Huawei Sans"/>
          <w:snapToGrid w:val="0"/>
        </w:rPr>
      </w:pPr>
      <w:r w:rsidRPr="00231D7B">
        <w:rPr>
          <w:rFonts w:cs="Huawei Sans"/>
          <w:snapToGrid w:val="0"/>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p w14:paraId="71D3AAFA" w14:textId="77777777" w:rsidR="00231D7B" w:rsidRPr="00231D7B" w:rsidRDefault="00231D7B" w:rsidP="00231D7B">
      <w:pPr>
        <w:widowControl w:val="0"/>
        <w:ind w:left="0"/>
        <w:rPr>
          <w:rFonts w:cs="Huawei Sans"/>
          <w:snapToGrid w:val="0"/>
        </w:rPr>
      </w:pPr>
    </w:p>
    <w:p w14:paraId="605320E5" w14:textId="77777777" w:rsidR="00231D7B" w:rsidRPr="00231D7B" w:rsidRDefault="00231D7B" w:rsidP="00231D7B">
      <w:pPr>
        <w:widowControl w:val="0"/>
        <w:ind w:left="0"/>
        <w:rPr>
          <w:rFonts w:cs="Huawei Sans"/>
          <w:snapToGrid w:val="0"/>
        </w:rPr>
      </w:pPr>
    </w:p>
    <w:p w14:paraId="7021D691" w14:textId="77777777" w:rsidR="00231D7B" w:rsidRPr="00231D7B" w:rsidRDefault="00231D7B" w:rsidP="00231D7B">
      <w:pPr>
        <w:widowControl w:val="0"/>
        <w:ind w:left="0"/>
        <w:rPr>
          <w:rFonts w:cs="Huawei Sans"/>
          <w:snapToGrid w:val="0"/>
        </w:rPr>
      </w:pPr>
    </w:p>
    <w:p w14:paraId="5D316FA9" w14:textId="77777777" w:rsidR="00231D7B" w:rsidRPr="00231D7B" w:rsidRDefault="00231D7B" w:rsidP="00231D7B">
      <w:pPr>
        <w:widowControl w:val="0"/>
        <w:ind w:left="0"/>
        <w:rPr>
          <w:rFonts w:cs="Huawei Sans"/>
          <w:snapToGrid w:val="0"/>
        </w:rPr>
      </w:pPr>
    </w:p>
    <w:tbl>
      <w:tblPr>
        <w:tblStyle w:val="1f0"/>
        <w:tblW w:w="0" w:type="auto"/>
        <w:tblInd w:w="0" w:type="dxa"/>
        <w:tblLook w:val="01E0" w:firstRow="1" w:lastRow="1" w:firstColumn="1" w:lastColumn="1" w:noHBand="0" w:noVBand="0"/>
      </w:tblPr>
      <w:tblGrid>
        <w:gridCol w:w="1265"/>
        <w:gridCol w:w="8374"/>
      </w:tblGrid>
      <w:tr w:rsidR="00231D7B" w:rsidRPr="00231D7B" w14:paraId="20F4B1FC" w14:textId="77777777" w:rsidTr="00187C5F">
        <w:trPr>
          <w:trHeight w:val="634"/>
        </w:trPr>
        <w:tc>
          <w:tcPr>
            <w:tcW w:w="9639" w:type="dxa"/>
            <w:gridSpan w:val="2"/>
          </w:tcPr>
          <w:p w14:paraId="4C959151" w14:textId="77777777" w:rsidR="00231D7B" w:rsidRPr="00231D7B" w:rsidRDefault="00231D7B" w:rsidP="00231D7B">
            <w:pPr>
              <w:topLinePunct w:val="0"/>
              <w:spacing w:before="0" w:after="0" w:line="240" w:lineRule="auto"/>
              <w:ind w:left="0"/>
              <w:jc w:val="left"/>
              <w:rPr>
                <w:rFonts w:eastAsia="黑体" w:cs="Huawei Sans"/>
                <w:noProof/>
                <w:sz w:val="20"/>
              </w:rPr>
            </w:pPr>
            <w:r w:rsidRPr="00231D7B">
              <w:rPr>
                <w:rFonts w:eastAsia="黑体" w:cs="Huawei Sans"/>
                <w:noProof/>
                <w:sz w:val="20"/>
                <w:lang w:eastAsia="en-US"/>
              </w:rPr>
              <w:t>Huawei Technologies Co., Ltd.</w:t>
            </w:r>
          </w:p>
        </w:tc>
      </w:tr>
      <w:tr w:rsidR="00231D7B" w:rsidRPr="00231D7B" w14:paraId="58C1F89C" w14:textId="77777777" w:rsidTr="00187C5F">
        <w:trPr>
          <w:trHeight w:val="371"/>
        </w:trPr>
        <w:tc>
          <w:tcPr>
            <w:tcW w:w="1265" w:type="dxa"/>
          </w:tcPr>
          <w:p w14:paraId="665CD70D"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Address:</w:t>
            </w:r>
          </w:p>
        </w:tc>
        <w:tc>
          <w:tcPr>
            <w:tcW w:w="8374" w:type="dxa"/>
          </w:tcPr>
          <w:p w14:paraId="12B30B01"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Huawei Industrial Base</w:t>
            </w:r>
          </w:p>
          <w:p w14:paraId="79B9F3CF"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Bantian, Longgang</w:t>
            </w:r>
          </w:p>
          <w:p w14:paraId="6DCB5338"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Shenzhen 518129</w:t>
            </w:r>
          </w:p>
          <w:p w14:paraId="2C447179"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People's Republic of China</w:t>
            </w:r>
          </w:p>
        </w:tc>
      </w:tr>
      <w:tr w:rsidR="00231D7B" w:rsidRPr="00231D7B" w14:paraId="30971BCA" w14:textId="77777777" w:rsidTr="00187C5F">
        <w:trPr>
          <w:trHeight w:val="337"/>
        </w:trPr>
        <w:tc>
          <w:tcPr>
            <w:tcW w:w="1265" w:type="dxa"/>
          </w:tcPr>
          <w:p w14:paraId="246B67B8" w14:textId="77777777" w:rsidR="00231D7B" w:rsidRPr="00231D7B" w:rsidRDefault="00231D7B" w:rsidP="00231D7B">
            <w:pPr>
              <w:topLinePunct w:val="0"/>
              <w:ind w:left="0"/>
              <w:rPr>
                <w:rFonts w:eastAsia="宋体" w:cs="Huawei Sans"/>
                <w:snapToGrid w:val="0"/>
                <w:sz w:val="20"/>
              </w:rPr>
            </w:pPr>
            <w:r w:rsidRPr="00231D7B">
              <w:rPr>
                <w:rFonts w:eastAsia="宋体" w:cs="Huawei Sans"/>
                <w:snapToGrid w:val="0"/>
                <w:sz w:val="20"/>
              </w:rPr>
              <w:t>Website:</w:t>
            </w:r>
          </w:p>
        </w:tc>
        <w:tc>
          <w:tcPr>
            <w:tcW w:w="8374" w:type="dxa"/>
          </w:tcPr>
          <w:p w14:paraId="4776B8AA" w14:textId="77777777" w:rsidR="00231D7B" w:rsidRPr="00231D7B" w:rsidRDefault="00145732" w:rsidP="00231D7B">
            <w:pPr>
              <w:topLinePunct w:val="0"/>
              <w:ind w:left="0"/>
              <w:rPr>
                <w:rFonts w:eastAsia="宋体" w:cs="Huawei Sans"/>
                <w:snapToGrid w:val="0"/>
                <w:sz w:val="20"/>
              </w:rPr>
            </w:pPr>
            <w:hyperlink r:id="rId14" w:history="1">
              <w:r w:rsidR="00231D7B" w:rsidRPr="00231D7B">
                <w:rPr>
                  <w:rFonts w:eastAsia="宋体" w:cs="Huawei Sans"/>
                  <w:snapToGrid w:val="0"/>
                  <w:color w:val="0000FF"/>
                  <w:sz w:val="20"/>
                  <w:lang w:val="pt-BR"/>
                </w:rPr>
                <w:t>https://e.huawei.com/</w:t>
              </w:r>
            </w:hyperlink>
          </w:p>
        </w:tc>
      </w:tr>
    </w:tbl>
    <w:p w14:paraId="726BDADC" w14:textId="6520A9A5" w:rsidR="00135587" w:rsidRDefault="00135587" w:rsidP="002A0B5D"/>
    <w:p w14:paraId="6F9A8DD9" w14:textId="77777777" w:rsidR="00231D7B" w:rsidRDefault="00231D7B" w:rsidP="002A0B5D"/>
    <w:p w14:paraId="1740B14D" w14:textId="77777777" w:rsidR="00231D7B" w:rsidRDefault="00231D7B" w:rsidP="002A0B5D"/>
    <w:p w14:paraId="27DE8701" w14:textId="77777777" w:rsidR="00231D7B" w:rsidRDefault="00231D7B" w:rsidP="002A0B5D"/>
    <w:p w14:paraId="1EEDF567" w14:textId="77777777" w:rsidR="00231D7B" w:rsidRDefault="00231D7B" w:rsidP="002A0B5D"/>
    <w:p w14:paraId="29EC2133" w14:textId="77777777" w:rsidR="00231D7B" w:rsidRDefault="00231D7B" w:rsidP="002A0B5D"/>
    <w:p w14:paraId="2F8E4BEF" w14:textId="77777777" w:rsidR="00503D75" w:rsidRDefault="00503D75" w:rsidP="002A0B5D">
      <w:pPr>
        <w:sectPr w:rsidR="00503D75" w:rsidSect="00135587">
          <w:headerReference w:type="default" r:id="rId15"/>
          <w:pgSz w:w="11907" w:h="16840" w:code="9"/>
          <w:pgMar w:top="1701" w:right="1134" w:bottom="1701" w:left="1134" w:header="567" w:footer="567" w:gutter="0"/>
          <w:pgNumType w:start="1"/>
          <w:cols w:space="425"/>
          <w:docGrid w:linePitch="312"/>
        </w:sectPr>
      </w:pPr>
    </w:p>
    <w:p w14:paraId="62C25E84" w14:textId="1E90AECA" w:rsidR="00231D7B" w:rsidRDefault="00231D7B" w:rsidP="002A0B5D"/>
    <w:p w14:paraId="7ED88FC5" w14:textId="77777777" w:rsidR="00231D7B" w:rsidRPr="00231D7B" w:rsidRDefault="00231D7B" w:rsidP="00231D7B">
      <w:pPr>
        <w:topLinePunct w:val="0"/>
        <w:spacing w:before="0" w:after="0" w:line="240" w:lineRule="auto"/>
        <w:ind w:left="0"/>
        <w:jc w:val="center"/>
        <w:rPr>
          <w:rFonts w:cs="Huawei Sans"/>
          <w:noProof/>
          <w:sz w:val="32"/>
          <w:szCs w:val="32"/>
        </w:rPr>
      </w:pPr>
      <w:r w:rsidRPr="00231D7B">
        <w:rPr>
          <w:rFonts w:eastAsia="黑体" w:cs="Huawei Sans"/>
          <w:noProof/>
          <w:sz w:val="32"/>
          <w:szCs w:val="32"/>
          <w:lang w:eastAsia="en-US"/>
        </w:rPr>
        <w:t>Huawei Certification System</w:t>
      </w:r>
    </w:p>
    <w:p w14:paraId="64E9C0A9" w14:textId="77777777" w:rsidR="00882D99" w:rsidRPr="00882D99" w:rsidRDefault="00882D99" w:rsidP="00882D99">
      <w:pPr>
        <w:widowControl w:val="0"/>
        <w:topLinePunct w:val="0"/>
        <w:autoSpaceDE w:val="0"/>
        <w:autoSpaceDN w:val="0"/>
        <w:snapToGrid/>
        <w:spacing w:before="0" w:afterLines="50" w:after="120" w:line="320" w:lineRule="exact"/>
        <w:ind w:left="0" w:firstLine="420"/>
        <w:rPr>
          <w:rFonts w:cs="Huawei Sans"/>
          <w:sz w:val="24"/>
          <w:szCs w:val="24"/>
        </w:rPr>
      </w:pPr>
      <w:r w:rsidRPr="00882D99">
        <w:rPr>
          <w:rFonts w:cs="Huawei Sans"/>
          <w:sz w:val="24"/>
          <w:szCs w:val="24"/>
        </w:rPr>
        <w:t>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 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w:t>
      </w:r>
    </w:p>
    <w:p w14:paraId="7691044F" w14:textId="77777777" w:rsidR="00882D99" w:rsidRPr="00882D99" w:rsidRDefault="00882D99" w:rsidP="00882D99">
      <w:pPr>
        <w:widowControl w:val="0"/>
        <w:topLinePunct w:val="0"/>
        <w:autoSpaceDE w:val="0"/>
        <w:autoSpaceDN w:val="0"/>
        <w:snapToGrid/>
        <w:spacing w:before="0" w:afterLines="50" w:after="120" w:line="320" w:lineRule="exact"/>
        <w:ind w:left="0" w:firstLine="420"/>
        <w:rPr>
          <w:rFonts w:cs="Huawei Sans"/>
          <w:sz w:val="24"/>
          <w:szCs w:val="24"/>
        </w:rPr>
      </w:pPr>
      <w:r w:rsidRPr="00882D99">
        <w:rPr>
          <w:rFonts w:cs="Huawei Sans"/>
          <w:sz w:val="24"/>
          <w:szCs w:val="24"/>
        </w:rPr>
        <w:t>HCIP-Datacom-Advanced Routing &amp; Switching Technology V1.0 certification covers advanced IGP features, advanced BGP features, IPv6 routing, advanced VLAN technologies, Ethernet switching security, MPLS principles, network O&amp;M, network fault troubleshooting, and network migration. HCIP-Datacom-Advanced Routing &amp; Switching Technology V1.0 certification is designed for medium- or large-sized enterprise network engineers that master characteristics and common technologies of medium-or large-sized enterprise networks. They have capabilities of planning and design, deployment and O&amp;M, and fault location of medium- or large-sized enterprise networks using Huawei datacom devices, and can design high security, availability, reliability solutions.</w:t>
      </w:r>
    </w:p>
    <w:p w14:paraId="28F4E300" w14:textId="345F40A3" w:rsidR="00231D7B" w:rsidRDefault="00882D99" w:rsidP="00882D99">
      <w:pPr>
        <w:widowControl w:val="0"/>
        <w:topLinePunct w:val="0"/>
        <w:autoSpaceDE w:val="0"/>
        <w:autoSpaceDN w:val="0"/>
        <w:snapToGrid/>
        <w:spacing w:before="0" w:afterLines="50" w:after="120" w:line="320" w:lineRule="exact"/>
        <w:ind w:left="0" w:firstLine="420"/>
        <w:rPr>
          <w:rFonts w:cs="Huawei Sans"/>
          <w:sz w:val="24"/>
          <w:szCs w:val="24"/>
        </w:rPr>
      </w:pPr>
      <w:r w:rsidRPr="00882D99">
        <w:rPr>
          <w:rFonts w:cs="Huawei Sans"/>
          <w:sz w:val="24"/>
          <w:szCs w:val="24"/>
        </w:rPr>
        <w:t>The Huawei certification system introduces the industry, fosters innovation, and imparts cutting-edge datacom knowledge.</w:t>
      </w:r>
    </w:p>
    <w:p w14:paraId="3AEC6E59"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1B5216D1"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3741FDA2"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79AC020B"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56D76A2A"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2110A500"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1696BF61"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30389F91"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074E416A"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60303AC6"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354BB1C5"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33EFA55D"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0BA7AF9D" w14:textId="77777777" w:rsidR="00231D7B" w:rsidRDefault="00231D7B" w:rsidP="00231D7B">
      <w:pPr>
        <w:widowControl w:val="0"/>
        <w:topLinePunct w:val="0"/>
        <w:autoSpaceDE w:val="0"/>
        <w:autoSpaceDN w:val="0"/>
        <w:snapToGrid/>
        <w:spacing w:before="0" w:afterLines="50" w:after="120" w:line="320" w:lineRule="exact"/>
        <w:ind w:left="0" w:firstLine="420"/>
        <w:rPr>
          <w:rFonts w:cs="Huawei Sans"/>
          <w:sz w:val="24"/>
          <w:szCs w:val="24"/>
        </w:rPr>
      </w:pPr>
    </w:p>
    <w:p w14:paraId="074ED2EC" w14:textId="77777777" w:rsidR="00231D7B" w:rsidRDefault="00231D7B" w:rsidP="00231D7B">
      <w:pPr>
        <w:widowControl w:val="0"/>
        <w:topLinePunct w:val="0"/>
        <w:autoSpaceDE w:val="0"/>
        <w:autoSpaceDN w:val="0"/>
        <w:snapToGrid/>
        <w:spacing w:before="0" w:afterLines="50" w:after="120" w:line="320" w:lineRule="exact"/>
        <w:ind w:left="0"/>
        <w:rPr>
          <w:rFonts w:cs="Huawei Sans"/>
          <w:sz w:val="24"/>
          <w:szCs w:val="24"/>
        </w:rPr>
      </w:pPr>
    </w:p>
    <w:p w14:paraId="2738FBA5" w14:textId="5DA5AAB1" w:rsidR="00231D7B" w:rsidRDefault="00231D7B" w:rsidP="0037563B">
      <w:pPr>
        <w:ind w:left="1021"/>
        <w:rPr>
          <w:rFonts w:cs="Huawei Sans"/>
        </w:rPr>
      </w:pPr>
      <w:r w:rsidRPr="00231D7B">
        <w:rPr>
          <w:rFonts w:cs="Huawei Sans"/>
          <w:noProof/>
        </w:rPr>
        <w:drawing>
          <wp:inline distT="0" distB="0" distL="0" distR="0" wp14:anchorId="3C389394" wp14:editId="6182568D">
            <wp:extent cx="5429250" cy="2514600"/>
            <wp:effectExtent l="0" t="0" r="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29250" cy="2514600"/>
                    </a:xfrm>
                    <a:prstGeom prst="rect">
                      <a:avLst/>
                    </a:prstGeom>
                    <a:noFill/>
                  </pic:spPr>
                </pic:pic>
              </a:graphicData>
            </a:graphic>
          </wp:inline>
        </w:drawing>
      </w:r>
    </w:p>
    <w:p w14:paraId="12D5213B" w14:textId="64BAABE7" w:rsidR="0037563B" w:rsidRPr="0037563B" w:rsidRDefault="0037563B" w:rsidP="0037563B">
      <w:pPr>
        <w:topLinePunct w:val="0"/>
        <w:adjustRightInd/>
        <w:snapToGrid/>
        <w:spacing w:before="0" w:after="0" w:line="240" w:lineRule="auto"/>
        <w:ind w:left="0"/>
        <w:rPr>
          <w:rFonts w:cs="Huawei Sans"/>
        </w:rPr>
      </w:pPr>
      <w:r>
        <w:rPr>
          <w:rFonts w:cs="Huawei Sans"/>
        </w:rPr>
        <w:br w:type="page"/>
      </w:r>
    </w:p>
    <w:p w14:paraId="501AB871" w14:textId="756DD854" w:rsidR="00231D7B" w:rsidRPr="00231D7B" w:rsidRDefault="00231D7B" w:rsidP="00231D7B">
      <w:pPr>
        <w:keepNext/>
        <w:pageBreakBefore/>
        <w:pBdr>
          <w:bottom w:val="single" w:sz="12" w:space="1" w:color="auto"/>
        </w:pBdr>
        <w:tabs>
          <w:tab w:val="left" w:pos="4095"/>
          <w:tab w:val="right" w:pos="9638"/>
        </w:tabs>
        <w:spacing w:before="0" w:after="800"/>
        <w:ind w:left="0"/>
        <w:jc w:val="right"/>
        <w:rPr>
          <w:rFonts w:cs="Huawei Sans"/>
          <w:b/>
          <w:bCs/>
          <w:sz w:val="44"/>
          <w:szCs w:val="44"/>
        </w:rPr>
      </w:pPr>
      <w:bookmarkStart w:id="2" w:name="_Toc47368947"/>
      <w:r w:rsidRPr="00231D7B">
        <w:rPr>
          <w:rFonts w:cs="Huawei Sans"/>
          <w:b/>
          <w:bCs/>
          <w:sz w:val="44"/>
          <w:szCs w:val="44"/>
        </w:rPr>
        <w:lastRenderedPageBreak/>
        <w:t>About This Document</w:t>
      </w:r>
      <w:bookmarkStart w:id="3" w:name="_Toc45122581"/>
      <w:bookmarkEnd w:id="2"/>
      <w:bookmarkEnd w:id="3"/>
    </w:p>
    <w:p w14:paraId="2C22962D" w14:textId="107E1FC2" w:rsidR="00231D7B" w:rsidRPr="00231D7B" w:rsidRDefault="00231D7B" w:rsidP="00231D7B">
      <w:pPr>
        <w:keepNext/>
        <w:keepLines/>
        <w:spacing w:before="600"/>
        <w:ind w:left="0"/>
        <w:outlineLvl w:val="1"/>
        <w:rPr>
          <w:rFonts w:cs="Huawei Sans"/>
          <w:b/>
          <w:bCs/>
          <w:noProof/>
          <w:sz w:val="36"/>
          <w:szCs w:val="36"/>
          <w:lang w:eastAsia="en-US"/>
        </w:rPr>
      </w:pPr>
      <w:bookmarkStart w:id="4" w:name="_Toc47368948"/>
      <w:bookmarkStart w:id="5" w:name="_Toc50042863"/>
      <w:r w:rsidRPr="00231D7B">
        <w:rPr>
          <w:rFonts w:cs="Huawei Sans"/>
          <w:b/>
          <w:bCs/>
          <w:noProof/>
          <w:sz w:val="36"/>
          <w:szCs w:val="36"/>
          <w:lang w:eastAsia="en-US"/>
        </w:rPr>
        <w:t>Overview</w:t>
      </w:r>
      <w:bookmarkEnd w:id="4"/>
      <w:bookmarkEnd w:id="5"/>
    </w:p>
    <w:p w14:paraId="7F3285C1" w14:textId="18CC9773" w:rsidR="004D4562" w:rsidRDefault="00231D7B" w:rsidP="004D4562">
      <w:pPr>
        <w:pStyle w:val="1e"/>
      </w:pPr>
      <w:r w:rsidRPr="00231D7B">
        <w:t>This document is an HCIP-Datacom-Advanced Routing &amp; Switching Technology training course and is intended for trainees who are going to take the HCIP-Datacom-Advanced Routing &amp; Switching Technology exam or readers who want to understand advanced Interior Gateway Protocol (IGP), advanced Border Gateway Protocol (BGP), IPv6 routing, advanced Virtual Local Area Network (VLAN) technologies, Ethernet switching security, Multiprotocol Label Switching (MPLS) principles, network O&amp;M, network fault troubleshooting, and network migration.</w:t>
      </w:r>
    </w:p>
    <w:p w14:paraId="770BBDF6" w14:textId="5BE313AD" w:rsidR="00231D7B" w:rsidRPr="004D4562" w:rsidRDefault="004D4562" w:rsidP="004D4562">
      <w:pPr>
        <w:keepNext/>
        <w:keepLines/>
        <w:spacing w:before="600"/>
        <w:ind w:left="0"/>
        <w:outlineLvl w:val="1"/>
        <w:rPr>
          <w:rFonts w:cs="Huawei Sans"/>
          <w:b/>
          <w:bCs/>
          <w:noProof/>
          <w:sz w:val="36"/>
          <w:szCs w:val="36"/>
          <w:lang w:eastAsia="en-US"/>
        </w:rPr>
      </w:pPr>
      <w:bookmarkStart w:id="6" w:name="_Toc47368949"/>
      <w:bookmarkStart w:id="7" w:name="_Toc50042864"/>
      <w:r w:rsidRPr="004D4562">
        <w:rPr>
          <w:rFonts w:cs="Huawei Sans"/>
          <w:b/>
          <w:bCs/>
          <w:noProof/>
          <w:sz w:val="36"/>
          <w:szCs w:val="36"/>
          <w:lang w:eastAsia="en-US"/>
        </w:rPr>
        <w:t>Background Knowledge Required</w:t>
      </w:r>
      <w:bookmarkEnd w:id="6"/>
      <w:bookmarkEnd w:id="7"/>
    </w:p>
    <w:p w14:paraId="538B7BDE" w14:textId="77777777" w:rsidR="004D4562" w:rsidRPr="004D4562" w:rsidRDefault="004D4562" w:rsidP="004D4562">
      <w:pPr>
        <w:ind w:left="1021"/>
        <w:rPr>
          <w:rFonts w:cs="Huawei Sans"/>
        </w:rPr>
      </w:pPr>
      <w:r w:rsidRPr="004D4562">
        <w:rPr>
          <w:rFonts w:cs="Huawei Sans"/>
        </w:rPr>
        <w:t>This course is for Huawei's advanced certification. To better understand this course, familiarize yourself with the following requirements:</w:t>
      </w:r>
    </w:p>
    <w:p w14:paraId="291BDDE6" w14:textId="77777777" w:rsidR="004D4562" w:rsidRPr="004D4562" w:rsidRDefault="004D4562" w:rsidP="00D04637">
      <w:pPr>
        <w:numPr>
          <w:ilvl w:val="0"/>
          <w:numId w:val="9"/>
        </w:numPr>
        <w:rPr>
          <w:rFonts w:cs="Huawei Sans"/>
        </w:rPr>
      </w:pPr>
      <w:r w:rsidRPr="004D4562">
        <w:rPr>
          <w:rFonts w:cs="Huawei Sans"/>
        </w:rPr>
        <w:t>Have basic computer skills.</w:t>
      </w:r>
    </w:p>
    <w:p w14:paraId="2D1C89C3" w14:textId="77777777" w:rsidR="004D4562" w:rsidRPr="004D4562" w:rsidRDefault="004D4562" w:rsidP="00D04637">
      <w:pPr>
        <w:numPr>
          <w:ilvl w:val="0"/>
          <w:numId w:val="9"/>
        </w:numPr>
        <w:rPr>
          <w:rFonts w:cs="Huawei Sans"/>
        </w:rPr>
      </w:pPr>
      <w:r w:rsidRPr="004D4562">
        <w:rPr>
          <w:rFonts w:cs="Huawei Sans"/>
        </w:rPr>
        <w:t>Have participated in HCIA-Datacom training.</w:t>
      </w:r>
    </w:p>
    <w:p w14:paraId="3ADDC313" w14:textId="77777777" w:rsidR="004D4562" w:rsidRPr="004D4562" w:rsidRDefault="004D4562" w:rsidP="00D04637">
      <w:pPr>
        <w:numPr>
          <w:ilvl w:val="0"/>
          <w:numId w:val="9"/>
        </w:numPr>
        <w:rPr>
          <w:rFonts w:cs="Huawei Sans"/>
        </w:rPr>
      </w:pPr>
      <w:r w:rsidRPr="004D4562">
        <w:rPr>
          <w:rFonts w:cs="Huawei Sans"/>
        </w:rPr>
        <w:t>Have passed the HCIA-Datacom exams.</w:t>
      </w:r>
    </w:p>
    <w:p w14:paraId="68918372" w14:textId="77777777" w:rsidR="004D4562" w:rsidRPr="004D4562" w:rsidRDefault="004D4562" w:rsidP="00D04637">
      <w:pPr>
        <w:numPr>
          <w:ilvl w:val="0"/>
          <w:numId w:val="9"/>
        </w:numPr>
        <w:rPr>
          <w:rFonts w:cs="Huawei Sans"/>
        </w:rPr>
      </w:pPr>
      <w:r w:rsidRPr="004D4562">
        <w:rPr>
          <w:rFonts w:cs="Huawei Sans"/>
        </w:rPr>
        <w:t>Be familiar with the principles of the TCP/IP protocol stack.</w:t>
      </w:r>
    </w:p>
    <w:p w14:paraId="3027DE4C" w14:textId="02F63723" w:rsidR="004D4562" w:rsidRPr="004D4562" w:rsidRDefault="004D4562" w:rsidP="00D04637">
      <w:pPr>
        <w:numPr>
          <w:ilvl w:val="0"/>
          <w:numId w:val="9"/>
        </w:numPr>
        <w:rPr>
          <w:rFonts w:cs="Huawei Sans"/>
        </w:rPr>
      </w:pPr>
      <w:r w:rsidRPr="004D4562">
        <w:rPr>
          <w:rFonts w:cs="Huawei Sans"/>
        </w:rPr>
        <w:t>Be familiar with the basic working principles of Ethernet switches and routers.</w:t>
      </w:r>
    </w:p>
    <w:p w14:paraId="28D60DD7" w14:textId="1FC7F8D6" w:rsidR="004D4562" w:rsidRPr="004D4562" w:rsidRDefault="004D4562" w:rsidP="004D4562">
      <w:pPr>
        <w:keepNext/>
        <w:keepLines/>
        <w:spacing w:before="600"/>
        <w:ind w:left="0"/>
        <w:outlineLvl w:val="1"/>
        <w:rPr>
          <w:rFonts w:cs="Huawei Sans"/>
          <w:b/>
          <w:bCs/>
          <w:noProof/>
          <w:sz w:val="36"/>
          <w:szCs w:val="36"/>
          <w:lang w:eastAsia="en-US"/>
        </w:rPr>
      </w:pPr>
      <w:bookmarkStart w:id="8" w:name="_Toc47368950"/>
      <w:bookmarkStart w:id="9" w:name="_Toc50042865"/>
      <w:r w:rsidRPr="004D4562">
        <w:rPr>
          <w:rFonts w:cs="Huawei Sans"/>
          <w:b/>
          <w:bCs/>
          <w:noProof/>
          <w:sz w:val="36"/>
          <w:szCs w:val="36"/>
          <w:lang w:eastAsia="en-US"/>
        </w:rPr>
        <w:t>Symbol Conventions</w:t>
      </w:r>
      <w:bookmarkEnd w:id="8"/>
      <w:bookmarkEnd w:id="9"/>
    </w:p>
    <w:p w14:paraId="478A89D2" w14:textId="77777777" w:rsidR="004D4562" w:rsidRDefault="004D4562" w:rsidP="00231D7B">
      <w:pPr>
        <w:pStyle w:val="1e"/>
      </w:pPr>
    </w:p>
    <w:p w14:paraId="3AADFC8D" w14:textId="152FC54C" w:rsidR="004D4562" w:rsidRPr="004D4562" w:rsidRDefault="004D4562" w:rsidP="00231D7B">
      <w:pPr>
        <w:pStyle w:val="1e"/>
        <w:sectPr w:rsidR="004D4562" w:rsidRPr="004D4562" w:rsidSect="00135587">
          <w:headerReference w:type="default" r:id="rId17"/>
          <w:pgSz w:w="11907" w:h="16840" w:code="9"/>
          <w:pgMar w:top="1701" w:right="1134" w:bottom="1701" w:left="1134" w:header="567" w:footer="567" w:gutter="0"/>
          <w:pgNumType w:start="1"/>
          <w:cols w:space="425"/>
          <w:docGrid w:linePitch="312"/>
        </w:sectPr>
      </w:pPr>
      <w:r>
        <w:rPr>
          <w:noProof/>
        </w:rPr>
        <w:drawing>
          <wp:inline distT="0" distB="0" distL="0" distR="0" wp14:anchorId="1B2F73C1" wp14:editId="74D11C18">
            <wp:extent cx="3914140" cy="17316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140" cy="1731645"/>
                    </a:xfrm>
                    <a:prstGeom prst="rect">
                      <a:avLst/>
                    </a:prstGeom>
                    <a:noFill/>
                  </pic:spPr>
                </pic:pic>
              </a:graphicData>
            </a:graphic>
          </wp:inline>
        </w:drawing>
      </w:r>
    </w:p>
    <w:p w14:paraId="00F6053A" w14:textId="5FE11480" w:rsidR="004D4562" w:rsidRPr="004D4562" w:rsidRDefault="004D4562" w:rsidP="004D4562">
      <w:pPr>
        <w:keepNext/>
        <w:keepLines/>
        <w:spacing w:before="600"/>
        <w:ind w:left="0"/>
        <w:outlineLvl w:val="1"/>
        <w:rPr>
          <w:rFonts w:cs="Huawei Sans"/>
          <w:b/>
          <w:bCs/>
          <w:noProof/>
          <w:sz w:val="36"/>
          <w:szCs w:val="36"/>
          <w:lang w:eastAsia="en-US"/>
        </w:rPr>
      </w:pPr>
      <w:bookmarkStart w:id="10" w:name="_Toc35261149"/>
      <w:bookmarkStart w:id="11" w:name="_Toc50042866"/>
      <w:r w:rsidRPr="004D4562">
        <w:rPr>
          <w:rFonts w:cs="Huawei Sans"/>
          <w:b/>
          <w:bCs/>
          <w:noProof/>
          <w:sz w:val="36"/>
          <w:szCs w:val="36"/>
          <w:lang w:eastAsia="en-US"/>
        </w:rPr>
        <w:lastRenderedPageBreak/>
        <w:t>Lab Environment</w:t>
      </w:r>
      <w:bookmarkEnd w:id="10"/>
      <w:bookmarkEnd w:id="11"/>
    </w:p>
    <w:p w14:paraId="3D9CC1E5" w14:textId="767F1817" w:rsidR="004D4562" w:rsidRPr="004D4562" w:rsidRDefault="004D4562" w:rsidP="004D4562">
      <w:pPr>
        <w:keepNext/>
        <w:keepLines/>
        <w:spacing w:before="200"/>
        <w:ind w:left="0"/>
        <w:rPr>
          <w:rFonts w:cs="Huawei Sans"/>
          <w:b/>
          <w:noProof/>
          <w:sz w:val="26"/>
          <w:szCs w:val="32"/>
        </w:rPr>
      </w:pPr>
      <w:r w:rsidRPr="004D4562">
        <w:rPr>
          <w:rFonts w:cs="Huawei Sans"/>
          <w:b/>
          <w:noProof/>
          <w:sz w:val="26"/>
          <w:szCs w:val="32"/>
        </w:rPr>
        <w:t>Network Description</w:t>
      </w:r>
    </w:p>
    <w:p w14:paraId="34AF6DAC" w14:textId="3C82617D" w:rsidR="004D4562" w:rsidRPr="004D4562" w:rsidRDefault="004D4562" w:rsidP="004D4562">
      <w:pPr>
        <w:ind w:left="1021"/>
        <w:rPr>
          <w:rFonts w:cs="Huawei Sans"/>
        </w:rPr>
      </w:pPr>
      <w:r w:rsidRPr="004D4562">
        <w:rPr>
          <w:rFonts w:cs="Huawei Sans"/>
        </w:rPr>
        <w:t>This lab environment is intended for datacom engineers who are preparing for the HCIP-Datacom-Advanced Routing &amp; Switching Technology exam. Each lab environment includes three switches (PoE not supported), two PoE switches, and five routers.</w:t>
      </w:r>
    </w:p>
    <w:p w14:paraId="62F6F2B0" w14:textId="77777777" w:rsidR="001A38AD" w:rsidRPr="001A38AD" w:rsidRDefault="001A38AD" w:rsidP="001A38AD">
      <w:pPr>
        <w:keepNext/>
        <w:keepLines/>
        <w:spacing w:before="200"/>
        <w:ind w:left="0"/>
        <w:rPr>
          <w:rFonts w:cs="Huawei Sans"/>
          <w:b/>
          <w:noProof/>
          <w:sz w:val="26"/>
          <w:szCs w:val="32"/>
        </w:rPr>
      </w:pPr>
      <w:r w:rsidRPr="001A38AD">
        <w:rPr>
          <w:rFonts w:cs="Huawei Sans"/>
          <w:b/>
          <w:noProof/>
          <w:sz w:val="26"/>
          <w:szCs w:val="32"/>
        </w:rPr>
        <w:t>Device Requirements</w:t>
      </w:r>
    </w:p>
    <w:p w14:paraId="0B2B0424" w14:textId="77777777" w:rsidR="001A38AD" w:rsidRPr="001A38AD" w:rsidRDefault="001A38AD" w:rsidP="001A38AD">
      <w:pPr>
        <w:ind w:left="1021"/>
        <w:rPr>
          <w:rFonts w:cs="Huawei Sans"/>
        </w:rPr>
      </w:pPr>
      <w:r w:rsidRPr="001A38AD">
        <w:rPr>
          <w:rFonts w:cs="Huawei Sans"/>
        </w:rPr>
        <w:t>To meet exercise requirements, the recommended configurations of the environment are as follows.</w:t>
      </w:r>
    </w:p>
    <w:p w14:paraId="55B0E89C" w14:textId="0C4A7CF9" w:rsidR="00231D7B" w:rsidRDefault="001A38AD" w:rsidP="001A38AD">
      <w:pPr>
        <w:ind w:left="1021"/>
        <w:rPr>
          <w:rFonts w:cs="Huawei Sans"/>
        </w:rPr>
      </w:pPr>
      <w:r w:rsidRPr="001A38AD">
        <w:rPr>
          <w:rFonts w:cs="Huawei Sans"/>
        </w:rPr>
        <w:t>The following table lists required devices.</w:t>
      </w:r>
    </w:p>
    <w:tbl>
      <w:tblPr>
        <w:tblStyle w:val="V30"/>
        <w:tblW w:w="8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969"/>
        <w:gridCol w:w="2812"/>
      </w:tblGrid>
      <w:tr w:rsidR="001A38AD" w:rsidRPr="00383667" w14:paraId="67386653" w14:textId="77777777" w:rsidTr="00C655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09" w:type="dxa"/>
          </w:tcPr>
          <w:p w14:paraId="6AA902F9" w14:textId="77777777" w:rsidR="001A38AD" w:rsidRPr="00383667" w:rsidRDefault="001A38AD" w:rsidP="00C655D5">
            <w:pPr>
              <w:pStyle w:val="59"/>
              <w:jc w:val="left"/>
              <w:rPr>
                <w:rFonts w:cs="Huawei Sans"/>
              </w:rPr>
            </w:pPr>
            <w:r w:rsidRPr="00383667">
              <w:rPr>
                <w:rFonts w:cs="Huawei Sans"/>
              </w:rPr>
              <w:t>Device Name</w:t>
            </w:r>
          </w:p>
        </w:tc>
        <w:tc>
          <w:tcPr>
            <w:tcW w:w="3969" w:type="dxa"/>
          </w:tcPr>
          <w:p w14:paraId="70E3F0E2" w14:textId="77777777" w:rsidR="001A38AD" w:rsidRPr="00383667" w:rsidRDefault="001A38AD" w:rsidP="00C655D5">
            <w:pPr>
              <w:pStyle w:val="59"/>
              <w:jc w:val="left"/>
              <w:cnfStyle w:val="100000000000" w:firstRow="1" w:lastRow="0" w:firstColumn="0" w:lastColumn="0" w:oddVBand="0" w:evenVBand="0" w:oddHBand="0" w:evenHBand="0" w:firstRowFirstColumn="0" w:firstRowLastColumn="0" w:lastRowFirstColumn="0" w:lastRowLastColumn="0"/>
              <w:rPr>
                <w:rFonts w:cs="Huawei Sans"/>
              </w:rPr>
            </w:pPr>
            <w:r w:rsidRPr="00383667">
              <w:rPr>
                <w:rFonts w:cs="Huawei Sans"/>
              </w:rPr>
              <w:t>Device Model</w:t>
            </w:r>
          </w:p>
        </w:tc>
        <w:tc>
          <w:tcPr>
            <w:tcW w:w="2812" w:type="dxa"/>
          </w:tcPr>
          <w:p w14:paraId="739CF38D" w14:textId="77777777" w:rsidR="001A38AD" w:rsidRPr="00383667" w:rsidRDefault="001A38AD" w:rsidP="00C655D5">
            <w:pPr>
              <w:pStyle w:val="59"/>
              <w:jc w:val="left"/>
              <w:cnfStyle w:val="100000000000" w:firstRow="1" w:lastRow="0" w:firstColumn="0" w:lastColumn="0" w:oddVBand="0" w:evenVBand="0" w:oddHBand="0" w:evenHBand="0" w:firstRowFirstColumn="0" w:firstRowLastColumn="0" w:lastRowFirstColumn="0" w:lastRowLastColumn="0"/>
              <w:rPr>
                <w:rFonts w:cs="Huawei Sans"/>
              </w:rPr>
            </w:pPr>
            <w:r w:rsidRPr="00383667">
              <w:rPr>
                <w:rFonts w:cs="Huawei Sans"/>
              </w:rPr>
              <w:t>Software version</w:t>
            </w:r>
          </w:p>
        </w:tc>
      </w:tr>
      <w:tr w:rsidR="001A38AD" w:rsidRPr="00383667" w14:paraId="5D3FEC4C" w14:textId="77777777" w:rsidTr="00C655D5">
        <w:tc>
          <w:tcPr>
            <w:cnfStyle w:val="001000000000" w:firstRow="0" w:lastRow="0" w:firstColumn="1" w:lastColumn="0" w:oddVBand="0" w:evenVBand="0" w:oddHBand="0" w:evenHBand="0" w:firstRowFirstColumn="0" w:firstRowLastColumn="0" w:lastRowFirstColumn="0" w:lastRowLastColumn="0"/>
            <w:tcW w:w="1809" w:type="dxa"/>
          </w:tcPr>
          <w:p w14:paraId="79BA72F6" w14:textId="77777777" w:rsidR="001A38AD" w:rsidRPr="00383667" w:rsidRDefault="001A38AD" w:rsidP="00187C5F">
            <w:pPr>
              <w:pStyle w:val="59"/>
              <w:rPr>
                <w:rFonts w:cs="Huawei Sans"/>
              </w:rPr>
            </w:pPr>
            <w:r w:rsidRPr="00383667">
              <w:rPr>
                <w:rFonts w:cs="Huawei Sans"/>
              </w:rPr>
              <w:t>Switch</w:t>
            </w:r>
          </w:p>
        </w:tc>
        <w:tc>
          <w:tcPr>
            <w:tcW w:w="3969" w:type="dxa"/>
          </w:tcPr>
          <w:p w14:paraId="00D94E64"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 xml:space="preserve">CloudEngine S5731-H24T4XC </w:t>
            </w:r>
          </w:p>
        </w:tc>
        <w:tc>
          <w:tcPr>
            <w:tcW w:w="2812" w:type="dxa"/>
          </w:tcPr>
          <w:p w14:paraId="2BA11218"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V200R019C00 or later</w:t>
            </w:r>
          </w:p>
        </w:tc>
      </w:tr>
      <w:tr w:rsidR="001A38AD" w:rsidRPr="00383667" w14:paraId="149DC572" w14:textId="77777777" w:rsidTr="00C655D5">
        <w:tc>
          <w:tcPr>
            <w:cnfStyle w:val="001000000000" w:firstRow="0" w:lastRow="0" w:firstColumn="1" w:lastColumn="0" w:oddVBand="0" w:evenVBand="0" w:oddHBand="0" w:evenHBand="0" w:firstRowFirstColumn="0" w:firstRowLastColumn="0" w:lastRowFirstColumn="0" w:lastRowLastColumn="0"/>
            <w:tcW w:w="1809" w:type="dxa"/>
          </w:tcPr>
          <w:p w14:paraId="7859132F" w14:textId="77777777" w:rsidR="001A38AD" w:rsidRPr="00383667" w:rsidRDefault="001A38AD" w:rsidP="00187C5F">
            <w:pPr>
              <w:pStyle w:val="59"/>
              <w:rPr>
                <w:rFonts w:cs="Huawei Sans"/>
              </w:rPr>
            </w:pPr>
            <w:r w:rsidRPr="00383667">
              <w:rPr>
                <w:rFonts w:cs="Huawei Sans"/>
              </w:rPr>
              <w:t>PoE switch</w:t>
            </w:r>
          </w:p>
        </w:tc>
        <w:tc>
          <w:tcPr>
            <w:tcW w:w="3969" w:type="dxa"/>
          </w:tcPr>
          <w:p w14:paraId="0C41E611"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CloudEngine S5731-H24P4XC</w:t>
            </w:r>
          </w:p>
        </w:tc>
        <w:tc>
          <w:tcPr>
            <w:tcW w:w="2812" w:type="dxa"/>
          </w:tcPr>
          <w:p w14:paraId="5723D48B"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V200R019C00 or later</w:t>
            </w:r>
          </w:p>
        </w:tc>
      </w:tr>
      <w:tr w:rsidR="001A38AD" w:rsidRPr="00383667" w14:paraId="221F62F5" w14:textId="77777777" w:rsidTr="00C655D5">
        <w:tc>
          <w:tcPr>
            <w:cnfStyle w:val="001000000000" w:firstRow="0" w:lastRow="0" w:firstColumn="1" w:lastColumn="0" w:oddVBand="0" w:evenVBand="0" w:oddHBand="0" w:evenHBand="0" w:firstRowFirstColumn="0" w:firstRowLastColumn="0" w:lastRowFirstColumn="0" w:lastRowLastColumn="0"/>
            <w:tcW w:w="1809" w:type="dxa"/>
          </w:tcPr>
          <w:p w14:paraId="6CA1DBC3" w14:textId="77777777" w:rsidR="001A38AD" w:rsidRPr="00383667" w:rsidRDefault="001A38AD" w:rsidP="00187C5F">
            <w:pPr>
              <w:pStyle w:val="59"/>
              <w:rPr>
                <w:rFonts w:cs="Huawei Sans"/>
              </w:rPr>
            </w:pPr>
            <w:r w:rsidRPr="00383667">
              <w:rPr>
                <w:rFonts w:cs="Huawei Sans"/>
              </w:rPr>
              <w:t>Router</w:t>
            </w:r>
          </w:p>
        </w:tc>
        <w:tc>
          <w:tcPr>
            <w:tcW w:w="3969" w:type="dxa"/>
          </w:tcPr>
          <w:p w14:paraId="1878BA09"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NetEngine AR6120</w:t>
            </w:r>
          </w:p>
        </w:tc>
        <w:tc>
          <w:tcPr>
            <w:tcW w:w="2812" w:type="dxa"/>
          </w:tcPr>
          <w:p w14:paraId="6A8597D9" w14:textId="77777777" w:rsidR="001A38AD" w:rsidRPr="00383667" w:rsidRDefault="001A38AD" w:rsidP="00187C5F">
            <w:pPr>
              <w:pStyle w:val="59"/>
              <w:cnfStyle w:val="000000000000" w:firstRow="0" w:lastRow="0" w:firstColumn="0" w:lastColumn="0" w:oddVBand="0" w:evenVBand="0" w:oddHBand="0" w:evenHBand="0" w:firstRowFirstColumn="0" w:firstRowLastColumn="0" w:lastRowFirstColumn="0" w:lastRowLastColumn="0"/>
              <w:rPr>
                <w:rFonts w:cs="Huawei Sans"/>
              </w:rPr>
            </w:pPr>
            <w:r w:rsidRPr="00383667">
              <w:rPr>
                <w:rFonts w:cs="Huawei Sans"/>
              </w:rPr>
              <w:t>V300R019 or later</w:t>
            </w:r>
          </w:p>
        </w:tc>
      </w:tr>
    </w:tbl>
    <w:p w14:paraId="69D413A1" w14:textId="77777777" w:rsidR="00C655D5" w:rsidRDefault="00C655D5" w:rsidP="00C655D5">
      <w:pPr>
        <w:pStyle w:val="1e"/>
        <w:rPr>
          <w:noProof/>
        </w:rPr>
      </w:pPr>
    </w:p>
    <w:p w14:paraId="3823236D" w14:textId="77777777" w:rsidR="00C655D5" w:rsidRPr="00C655D5" w:rsidRDefault="00C655D5" w:rsidP="00C655D5">
      <w:pPr>
        <w:keepNext/>
        <w:spacing w:after="40"/>
        <w:rPr>
          <w:rFonts w:eastAsia="黑体" w:cs="Huawei Sans"/>
          <w:bCs/>
          <w:noProof/>
          <w:position w:val="-6"/>
          <w:sz w:val="18"/>
          <w:szCs w:val="18"/>
        </w:rPr>
      </w:pPr>
      <w:r w:rsidRPr="00C655D5">
        <w:rPr>
          <w:rFonts w:eastAsia="黑体" w:cs="Huawei Sans"/>
          <w:bCs/>
          <w:noProof/>
          <w:color w:val="339966"/>
          <w:position w:val="-6"/>
          <w:sz w:val="18"/>
          <w:szCs w:val="18"/>
        </w:rPr>
        <w:drawing>
          <wp:inline distT="0" distB="0" distL="0" distR="0" wp14:anchorId="6B334774" wp14:editId="2949100C">
            <wp:extent cx="754381" cy="2674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n-0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3712E6F6" w14:textId="77777777" w:rsidR="00C655D5" w:rsidRPr="00C655D5" w:rsidRDefault="00C655D5" w:rsidP="00C655D5">
      <w:pPr>
        <w:keepLines/>
        <w:spacing w:before="40" w:line="200" w:lineRule="atLeast"/>
        <w:ind w:left="1652"/>
        <w:rPr>
          <w:rFonts w:eastAsia="楷体_GB2312" w:cs="Huawei Sans"/>
          <w:iCs/>
          <w:color w:val="339966"/>
          <w:szCs w:val="18"/>
        </w:rPr>
      </w:pPr>
      <w:r w:rsidRPr="00C655D5">
        <w:rPr>
          <w:rFonts w:eastAsia="楷体_GB2312" w:cs="Huawei Sans"/>
          <w:iCs/>
          <w:szCs w:val="18"/>
        </w:rPr>
        <w:t>The port, output, and configuration information of devices in this document is provided based on the recommended topology. The actual information may vary according to the lab environment.</w:t>
      </w:r>
    </w:p>
    <w:p w14:paraId="441FBD5F" w14:textId="77777777" w:rsidR="001A38AD" w:rsidRDefault="001A38AD" w:rsidP="001A38AD">
      <w:pPr>
        <w:ind w:left="1021"/>
        <w:rPr>
          <w:rFonts w:cs="Huawei Sans"/>
        </w:rPr>
      </w:pPr>
    </w:p>
    <w:p w14:paraId="4C13A34C" w14:textId="286C816A" w:rsidR="00E30702" w:rsidRDefault="00E30702">
      <w:pPr>
        <w:topLinePunct w:val="0"/>
        <w:adjustRightInd/>
        <w:snapToGrid/>
        <w:spacing w:before="0" w:after="0" w:line="240" w:lineRule="auto"/>
        <w:ind w:left="0"/>
        <w:rPr>
          <w:rFonts w:cs="Huawei Sans"/>
        </w:rPr>
      </w:pPr>
      <w:r>
        <w:rPr>
          <w:rFonts w:cs="Huawei Sans"/>
        </w:rPr>
        <w:br w:type="page"/>
      </w:r>
    </w:p>
    <w:bookmarkStart w:id="12" w:name="_Ref218071467" w:displacedByCustomXml="next"/>
    <w:bookmarkStart w:id="13" w:name="_Ref218071624" w:displacedByCustomXml="next"/>
    <w:bookmarkStart w:id="14" w:name="_Ref218071784" w:displacedByCustomXml="next"/>
    <w:bookmarkStart w:id="15" w:name="_Ref218072047" w:displacedByCustomXml="next"/>
    <w:bookmarkStart w:id="16" w:name="_Ref218422894" w:displacedByCustomXml="next"/>
    <w:bookmarkStart w:id="17" w:name="_Ref218422900" w:displacedByCustomXml="next"/>
    <w:bookmarkStart w:id="18" w:name="_Ref218423379" w:displacedByCustomXml="next"/>
    <w:bookmarkStart w:id="19" w:name="_Toc218425197" w:displacedByCustomXml="next"/>
    <w:bookmarkStart w:id="20" w:name="_Toc227138864" w:displacedByCustomXml="next"/>
    <w:bookmarkStart w:id="21" w:name="_Toc437504216" w:displacedByCustomXml="next"/>
    <w:sdt>
      <w:sdtPr>
        <w:rPr>
          <w:rFonts w:eastAsia="华文细黑" w:cs="Times New Roman"/>
          <w:b w:val="0"/>
          <w:bCs w:val="0"/>
          <w:sz w:val="21"/>
          <w:szCs w:val="21"/>
          <w:lang w:val="zh-CN"/>
        </w:rPr>
        <w:id w:val="-1966112858"/>
        <w:docPartObj>
          <w:docPartGallery w:val="Table of Contents"/>
          <w:docPartUnique/>
        </w:docPartObj>
      </w:sdtPr>
      <w:sdtEndPr>
        <w:rPr>
          <w:rFonts w:eastAsia="方正兰亭黑简体" w:cs="Huawei Sans"/>
          <w:szCs w:val="20"/>
        </w:rPr>
      </w:sdtEndPr>
      <w:sdtContent>
        <w:p w14:paraId="34004F7E" w14:textId="67FBC65B" w:rsidR="00C505AF" w:rsidRPr="00C505AF" w:rsidRDefault="00C505AF" w:rsidP="008B5904">
          <w:pPr>
            <w:pStyle w:val="Contents"/>
            <w:rPr>
              <w:lang w:val="zh-CN"/>
            </w:rPr>
          </w:pPr>
          <w:r w:rsidRPr="00C505AF">
            <w:rPr>
              <w:lang w:val="zh-CN"/>
            </w:rPr>
            <w:t>Contents</w:t>
          </w:r>
        </w:p>
        <w:p w14:paraId="4B1CF938" w14:textId="77777777" w:rsidR="001615FF" w:rsidRDefault="00C505AF">
          <w:pPr>
            <w:pStyle w:val="21"/>
            <w:tabs>
              <w:tab w:val="right" w:leader="dot" w:pos="9629"/>
            </w:tabs>
            <w:rPr>
              <w:rFonts w:asciiTheme="minorHAnsi" w:eastAsiaTheme="minorEastAsia" w:hAnsiTheme="minorHAnsi" w:cstheme="minorBidi"/>
              <w:kern w:val="2"/>
              <w:szCs w:val="22"/>
            </w:rPr>
          </w:pPr>
          <w:r w:rsidRPr="00C505AF">
            <w:rPr>
              <w:rFonts w:cs="Huawei Sans"/>
            </w:rPr>
            <w:fldChar w:fldCharType="begin"/>
          </w:r>
          <w:r w:rsidRPr="00C505AF">
            <w:rPr>
              <w:rFonts w:cs="Huawei Sans"/>
            </w:rPr>
            <w:instrText xml:space="preserve"> TOC \o "1-3" \h \z \u </w:instrText>
          </w:r>
          <w:r w:rsidRPr="00C505AF">
            <w:rPr>
              <w:rFonts w:cs="Huawei Sans"/>
            </w:rPr>
            <w:fldChar w:fldCharType="separate"/>
          </w:r>
          <w:hyperlink w:anchor="_Toc50042863" w:history="1">
            <w:r w:rsidR="001615FF" w:rsidRPr="009F5271">
              <w:rPr>
                <w:rStyle w:val="ac"/>
                <w:rFonts w:cs="Huawei Sans"/>
                <w:b/>
                <w:bCs/>
                <w:lang w:eastAsia="en-US"/>
              </w:rPr>
              <w:t>Overview</w:t>
            </w:r>
            <w:r w:rsidR="001615FF">
              <w:rPr>
                <w:webHidden/>
              </w:rPr>
              <w:tab/>
            </w:r>
            <w:r w:rsidR="001615FF">
              <w:rPr>
                <w:webHidden/>
              </w:rPr>
              <w:fldChar w:fldCharType="begin"/>
            </w:r>
            <w:r w:rsidR="001615FF">
              <w:rPr>
                <w:webHidden/>
              </w:rPr>
              <w:instrText xml:space="preserve"> PAGEREF _Toc50042863 \h </w:instrText>
            </w:r>
            <w:r w:rsidR="001615FF">
              <w:rPr>
                <w:webHidden/>
              </w:rPr>
            </w:r>
            <w:r w:rsidR="001615FF">
              <w:rPr>
                <w:webHidden/>
              </w:rPr>
              <w:fldChar w:fldCharType="separate"/>
            </w:r>
            <w:r w:rsidR="002F121C">
              <w:rPr>
                <w:webHidden/>
              </w:rPr>
              <w:t>3</w:t>
            </w:r>
            <w:r w:rsidR="001615FF">
              <w:rPr>
                <w:webHidden/>
              </w:rPr>
              <w:fldChar w:fldCharType="end"/>
            </w:r>
          </w:hyperlink>
        </w:p>
        <w:p w14:paraId="3191A89E"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64" w:history="1">
            <w:r w:rsidR="001615FF" w:rsidRPr="009F5271">
              <w:rPr>
                <w:rStyle w:val="ac"/>
                <w:rFonts w:cs="Huawei Sans"/>
                <w:b/>
                <w:bCs/>
                <w:lang w:eastAsia="en-US"/>
              </w:rPr>
              <w:t>Background Knowledge Required</w:t>
            </w:r>
            <w:r w:rsidR="001615FF">
              <w:rPr>
                <w:webHidden/>
              </w:rPr>
              <w:tab/>
            </w:r>
            <w:r w:rsidR="001615FF">
              <w:rPr>
                <w:webHidden/>
              </w:rPr>
              <w:fldChar w:fldCharType="begin"/>
            </w:r>
            <w:r w:rsidR="001615FF">
              <w:rPr>
                <w:webHidden/>
              </w:rPr>
              <w:instrText xml:space="preserve"> PAGEREF _Toc50042864 \h </w:instrText>
            </w:r>
            <w:r w:rsidR="001615FF">
              <w:rPr>
                <w:webHidden/>
              </w:rPr>
            </w:r>
            <w:r w:rsidR="001615FF">
              <w:rPr>
                <w:webHidden/>
              </w:rPr>
              <w:fldChar w:fldCharType="separate"/>
            </w:r>
            <w:r w:rsidR="002F121C">
              <w:rPr>
                <w:webHidden/>
              </w:rPr>
              <w:t>3</w:t>
            </w:r>
            <w:r w:rsidR="001615FF">
              <w:rPr>
                <w:webHidden/>
              </w:rPr>
              <w:fldChar w:fldCharType="end"/>
            </w:r>
          </w:hyperlink>
        </w:p>
        <w:p w14:paraId="3BFE95FB"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65" w:history="1">
            <w:r w:rsidR="001615FF" w:rsidRPr="009F5271">
              <w:rPr>
                <w:rStyle w:val="ac"/>
                <w:rFonts w:cs="Huawei Sans"/>
                <w:b/>
                <w:bCs/>
                <w:lang w:eastAsia="en-US"/>
              </w:rPr>
              <w:t>Symbol Conventions</w:t>
            </w:r>
            <w:r w:rsidR="001615FF">
              <w:rPr>
                <w:webHidden/>
              </w:rPr>
              <w:tab/>
            </w:r>
            <w:r w:rsidR="001615FF">
              <w:rPr>
                <w:webHidden/>
              </w:rPr>
              <w:fldChar w:fldCharType="begin"/>
            </w:r>
            <w:r w:rsidR="001615FF">
              <w:rPr>
                <w:webHidden/>
              </w:rPr>
              <w:instrText xml:space="preserve"> PAGEREF _Toc50042865 \h </w:instrText>
            </w:r>
            <w:r w:rsidR="001615FF">
              <w:rPr>
                <w:webHidden/>
              </w:rPr>
            </w:r>
            <w:r w:rsidR="001615FF">
              <w:rPr>
                <w:webHidden/>
              </w:rPr>
              <w:fldChar w:fldCharType="separate"/>
            </w:r>
            <w:r w:rsidR="002F121C">
              <w:rPr>
                <w:webHidden/>
              </w:rPr>
              <w:t>3</w:t>
            </w:r>
            <w:r w:rsidR="001615FF">
              <w:rPr>
                <w:webHidden/>
              </w:rPr>
              <w:fldChar w:fldCharType="end"/>
            </w:r>
          </w:hyperlink>
        </w:p>
        <w:p w14:paraId="30CC9D32"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66" w:history="1">
            <w:r w:rsidR="001615FF" w:rsidRPr="009F5271">
              <w:rPr>
                <w:rStyle w:val="ac"/>
                <w:rFonts w:cs="Huawei Sans"/>
                <w:b/>
                <w:bCs/>
                <w:lang w:eastAsia="en-US"/>
              </w:rPr>
              <w:t>Lab Environment</w:t>
            </w:r>
            <w:r w:rsidR="001615FF">
              <w:rPr>
                <w:webHidden/>
              </w:rPr>
              <w:tab/>
            </w:r>
            <w:r w:rsidR="001615FF">
              <w:rPr>
                <w:webHidden/>
              </w:rPr>
              <w:fldChar w:fldCharType="begin"/>
            </w:r>
            <w:r w:rsidR="001615FF">
              <w:rPr>
                <w:webHidden/>
              </w:rPr>
              <w:instrText xml:space="preserve"> PAGEREF _Toc50042866 \h </w:instrText>
            </w:r>
            <w:r w:rsidR="001615FF">
              <w:rPr>
                <w:webHidden/>
              </w:rPr>
            </w:r>
            <w:r w:rsidR="001615FF">
              <w:rPr>
                <w:webHidden/>
              </w:rPr>
              <w:fldChar w:fldCharType="separate"/>
            </w:r>
            <w:r w:rsidR="002F121C">
              <w:rPr>
                <w:webHidden/>
              </w:rPr>
              <w:t>4</w:t>
            </w:r>
            <w:r w:rsidR="001615FF">
              <w:rPr>
                <w:webHidden/>
              </w:rPr>
              <w:fldChar w:fldCharType="end"/>
            </w:r>
          </w:hyperlink>
        </w:p>
        <w:p w14:paraId="34B746EE"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67" w:history="1">
            <w:r w:rsidR="001615FF" w:rsidRPr="009F5271">
              <w:rPr>
                <w:rStyle w:val="ac"/>
                <w:noProof/>
              </w:rPr>
              <w:t>1 Advanced IGP Features</w:t>
            </w:r>
            <w:r w:rsidR="001615FF">
              <w:rPr>
                <w:noProof/>
                <w:webHidden/>
              </w:rPr>
              <w:tab/>
            </w:r>
            <w:r w:rsidR="001615FF">
              <w:rPr>
                <w:noProof/>
                <w:webHidden/>
              </w:rPr>
              <w:fldChar w:fldCharType="begin"/>
            </w:r>
            <w:r w:rsidR="001615FF">
              <w:rPr>
                <w:noProof/>
                <w:webHidden/>
              </w:rPr>
              <w:instrText xml:space="preserve"> PAGEREF _Toc50042867 \h </w:instrText>
            </w:r>
            <w:r w:rsidR="001615FF">
              <w:rPr>
                <w:noProof/>
                <w:webHidden/>
              </w:rPr>
            </w:r>
            <w:r w:rsidR="001615FF">
              <w:rPr>
                <w:noProof/>
                <w:webHidden/>
              </w:rPr>
              <w:fldChar w:fldCharType="separate"/>
            </w:r>
            <w:r w:rsidR="002F121C">
              <w:rPr>
                <w:noProof/>
                <w:webHidden/>
              </w:rPr>
              <w:t>7</w:t>
            </w:r>
            <w:r w:rsidR="001615FF">
              <w:rPr>
                <w:noProof/>
                <w:webHidden/>
              </w:rPr>
              <w:fldChar w:fldCharType="end"/>
            </w:r>
          </w:hyperlink>
        </w:p>
        <w:p w14:paraId="7628E20A"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68" w:history="1">
            <w:r w:rsidR="001615FF" w:rsidRPr="009F5271">
              <w:rPr>
                <w:rStyle w:val="ac"/>
                <w:snapToGrid w:val="0"/>
              </w:rPr>
              <w:t>1.1</w:t>
            </w:r>
            <w:r w:rsidR="001615FF" w:rsidRPr="009F5271">
              <w:rPr>
                <w:rStyle w:val="ac"/>
              </w:rPr>
              <w:t xml:space="preserve"> Advanced IGP Features</w:t>
            </w:r>
            <w:r w:rsidR="001615FF">
              <w:rPr>
                <w:webHidden/>
              </w:rPr>
              <w:tab/>
            </w:r>
            <w:r w:rsidR="001615FF">
              <w:rPr>
                <w:webHidden/>
              </w:rPr>
              <w:fldChar w:fldCharType="begin"/>
            </w:r>
            <w:r w:rsidR="001615FF">
              <w:rPr>
                <w:webHidden/>
              </w:rPr>
              <w:instrText xml:space="preserve"> PAGEREF _Toc50042868 \h </w:instrText>
            </w:r>
            <w:r w:rsidR="001615FF">
              <w:rPr>
                <w:webHidden/>
              </w:rPr>
            </w:r>
            <w:r w:rsidR="001615FF">
              <w:rPr>
                <w:webHidden/>
              </w:rPr>
              <w:fldChar w:fldCharType="separate"/>
            </w:r>
            <w:r w:rsidR="002F121C">
              <w:rPr>
                <w:webHidden/>
              </w:rPr>
              <w:t>7</w:t>
            </w:r>
            <w:r w:rsidR="001615FF">
              <w:rPr>
                <w:webHidden/>
              </w:rPr>
              <w:fldChar w:fldCharType="end"/>
            </w:r>
          </w:hyperlink>
        </w:p>
        <w:p w14:paraId="197481B6"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69" w:history="1">
            <w:r w:rsidR="001615FF" w:rsidRPr="009F5271">
              <w:rPr>
                <w:rStyle w:val="ac"/>
                <w:rFonts w:cs="Book Antiqua"/>
                <w:bCs/>
                <w:snapToGrid w:val="0"/>
              </w:rPr>
              <w:t>1.1.1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_Toc50042869 \h </w:instrText>
            </w:r>
            <w:r w:rsidR="001615FF">
              <w:rPr>
                <w:webHidden/>
              </w:rPr>
            </w:r>
            <w:r w:rsidR="001615FF">
              <w:rPr>
                <w:webHidden/>
              </w:rPr>
              <w:fldChar w:fldCharType="separate"/>
            </w:r>
            <w:r w:rsidR="002F121C">
              <w:rPr>
                <w:webHidden/>
              </w:rPr>
              <w:t>7</w:t>
            </w:r>
            <w:r w:rsidR="001615FF">
              <w:rPr>
                <w:webHidden/>
              </w:rPr>
              <w:fldChar w:fldCharType="end"/>
            </w:r>
          </w:hyperlink>
        </w:p>
        <w:p w14:paraId="25A0E222"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0" w:history="1">
            <w:r w:rsidR="001615FF" w:rsidRPr="009F5271">
              <w:rPr>
                <w:rStyle w:val="ac"/>
                <w:rFonts w:cs="Book Antiqua"/>
                <w:bCs/>
                <w:snapToGrid w:val="0"/>
              </w:rPr>
              <w:t>1.1.2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_Toc50042870 \h </w:instrText>
            </w:r>
            <w:r w:rsidR="001615FF">
              <w:rPr>
                <w:webHidden/>
              </w:rPr>
            </w:r>
            <w:r w:rsidR="001615FF">
              <w:rPr>
                <w:webHidden/>
              </w:rPr>
              <w:fldChar w:fldCharType="separate"/>
            </w:r>
            <w:r w:rsidR="002F121C">
              <w:rPr>
                <w:webHidden/>
              </w:rPr>
              <w:t>8</w:t>
            </w:r>
            <w:r w:rsidR="001615FF">
              <w:rPr>
                <w:webHidden/>
              </w:rPr>
              <w:fldChar w:fldCharType="end"/>
            </w:r>
          </w:hyperlink>
        </w:p>
        <w:p w14:paraId="281002FA"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1" w:history="1">
            <w:r w:rsidR="001615FF" w:rsidRPr="009F5271">
              <w:rPr>
                <w:rStyle w:val="ac"/>
                <w:rFonts w:cs="Book Antiqua"/>
                <w:bCs/>
                <w:snapToGrid w:val="0"/>
              </w:rPr>
              <w:t>1.1.3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_Toc50042871 \h </w:instrText>
            </w:r>
            <w:r w:rsidR="001615FF">
              <w:rPr>
                <w:webHidden/>
              </w:rPr>
            </w:r>
            <w:r w:rsidR="001615FF">
              <w:rPr>
                <w:webHidden/>
              </w:rPr>
              <w:fldChar w:fldCharType="separate"/>
            </w:r>
            <w:r w:rsidR="002F121C">
              <w:rPr>
                <w:webHidden/>
              </w:rPr>
              <w:t>24</w:t>
            </w:r>
            <w:r w:rsidR="001615FF">
              <w:rPr>
                <w:webHidden/>
              </w:rPr>
              <w:fldChar w:fldCharType="end"/>
            </w:r>
          </w:hyperlink>
        </w:p>
        <w:p w14:paraId="094EF562"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2" w:history="1">
            <w:r w:rsidR="001615FF" w:rsidRPr="009F5271">
              <w:rPr>
                <w:rStyle w:val="ac"/>
                <w:rFonts w:cs="Book Antiqua"/>
                <w:bCs/>
                <w:snapToGrid w:val="0"/>
              </w:rPr>
              <w:t>1.1.4</w:t>
            </w:r>
            <w:r w:rsidR="001615FF" w:rsidRPr="009F5271">
              <w:rPr>
                <w:rStyle w:val="ac"/>
              </w:rPr>
              <w:t xml:space="preserve"> Configuration Reference</w:t>
            </w:r>
            <w:r w:rsidR="001615FF">
              <w:rPr>
                <w:webHidden/>
              </w:rPr>
              <w:tab/>
            </w:r>
            <w:r w:rsidR="001615FF">
              <w:rPr>
                <w:webHidden/>
              </w:rPr>
              <w:fldChar w:fldCharType="begin"/>
            </w:r>
            <w:r w:rsidR="001615FF">
              <w:rPr>
                <w:webHidden/>
              </w:rPr>
              <w:instrText xml:space="preserve"> PAGEREF _Toc50042872 \h </w:instrText>
            </w:r>
            <w:r w:rsidR="001615FF">
              <w:rPr>
                <w:webHidden/>
              </w:rPr>
            </w:r>
            <w:r w:rsidR="001615FF">
              <w:rPr>
                <w:webHidden/>
              </w:rPr>
              <w:fldChar w:fldCharType="separate"/>
            </w:r>
            <w:r w:rsidR="002F121C">
              <w:rPr>
                <w:webHidden/>
              </w:rPr>
              <w:t>24</w:t>
            </w:r>
            <w:r w:rsidR="001615FF">
              <w:rPr>
                <w:webHidden/>
              </w:rPr>
              <w:fldChar w:fldCharType="end"/>
            </w:r>
          </w:hyperlink>
        </w:p>
        <w:p w14:paraId="35286BCC"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73" w:history="1">
            <w:r w:rsidR="001615FF" w:rsidRPr="009F5271">
              <w:rPr>
                <w:rStyle w:val="ac"/>
                <w:noProof/>
              </w:rPr>
              <w:t>2 Advanced BGP Features</w:t>
            </w:r>
            <w:r w:rsidR="001615FF">
              <w:rPr>
                <w:noProof/>
                <w:webHidden/>
              </w:rPr>
              <w:tab/>
            </w:r>
            <w:r w:rsidR="001615FF">
              <w:rPr>
                <w:noProof/>
                <w:webHidden/>
              </w:rPr>
              <w:fldChar w:fldCharType="begin"/>
            </w:r>
            <w:r w:rsidR="001615FF">
              <w:rPr>
                <w:noProof/>
                <w:webHidden/>
              </w:rPr>
              <w:instrText xml:space="preserve"> PAGEREF _Toc50042873 \h </w:instrText>
            </w:r>
            <w:r w:rsidR="001615FF">
              <w:rPr>
                <w:noProof/>
                <w:webHidden/>
              </w:rPr>
            </w:r>
            <w:r w:rsidR="001615FF">
              <w:rPr>
                <w:noProof/>
                <w:webHidden/>
              </w:rPr>
              <w:fldChar w:fldCharType="separate"/>
            </w:r>
            <w:r w:rsidR="002F121C">
              <w:rPr>
                <w:noProof/>
                <w:webHidden/>
              </w:rPr>
              <w:t>28</w:t>
            </w:r>
            <w:r w:rsidR="001615FF">
              <w:rPr>
                <w:noProof/>
                <w:webHidden/>
              </w:rPr>
              <w:fldChar w:fldCharType="end"/>
            </w:r>
          </w:hyperlink>
        </w:p>
        <w:p w14:paraId="6ABC379D"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74" w:history="1">
            <w:r w:rsidR="001615FF" w:rsidRPr="009F5271">
              <w:rPr>
                <w:rStyle w:val="ac"/>
                <w:snapToGrid w:val="0"/>
              </w:rPr>
              <w:t>2.1</w:t>
            </w:r>
            <w:r w:rsidR="001615FF" w:rsidRPr="009F5271">
              <w:rPr>
                <w:rStyle w:val="ac"/>
              </w:rPr>
              <w:t xml:space="preserve"> Advanced BGP Features</w:t>
            </w:r>
            <w:r w:rsidR="001615FF">
              <w:rPr>
                <w:webHidden/>
              </w:rPr>
              <w:tab/>
            </w:r>
            <w:r w:rsidR="001615FF">
              <w:rPr>
                <w:webHidden/>
              </w:rPr>
              <w:fldChar w:fldCharType="begin"/>
            </w:r>
            <w:r w:rsidR="001615FF">
              <w:rPr>
                <w:webHidden/>
              </w:rPr>
              <w:instrText xml:space="preserve"> PAGEREF _Toc50042874 \h </w:instrText>
            </w:r>
            <w:r w:rsidR="001615FF">
              <w:rPr>
                <w:webHidden/>
              </w:rPr>
            </w:r>
            <w:r w:rsidR="001615FF">
              <w:rPr>
                <w:webHidden/>
              </w:rPr>
              <w:fldChar w:fldCharType="separate"/>
            </w:r>
            <w:r w:rsidR="002F121C">
              <w:rPr>
                <w:webHidden/>
              </w:rPr>
              <w:t>28</w:t>
            </w:r>
            <w:r w:rsidR="001615FF">
              <w:rPr>
                <w:webHidden/>
              </w:rPr>
              <w:fldChar w:fldCharType="end"/>
            </w:r>
          </w:hyperlink>
        </w:p>
        <w:p w14:paraId="51AE7F51"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5" w:history="1">
            <w:r w:rsidR="001615FF" w:rsidRPr="009F5271">
              <w:rPr>
                <w:rStyle w:val="ac"/>
                <w:rFonts w:cs="Book Antiqua"/>
                <w:bCs/>
                <w:snapToGrid w:val="0"/>
              </w:rPr>
              <w:t>2.1.1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_Toc50042875 \h </w:instrText>
            </w:r>
            <w:r w:rsidR="001615FF">
              <w:rPr>
                <w:webHidden/>
              </w:rPr>
            </w:r>
            <w:r w:rsidR="001615FF">
              <w:rPr>
                <w:webHidden/>
              </w:rPr>
              <w:fldChar w:fldCharType="separate"/>
            </w:r>
            <w:r w:rsidR="002F121C">
              <w:rPr>
                <w:webHidden/>
              </w:rPr>
              <w:t>28</w:t>
            </w:r>
            <w:r w:rsidR="001615FF">
              <w:rPr>
                <w:webHidden/>
              </w:rPr>
              <w:fldChar w:fldCharType="end"/>
            </w:r>
          </w:hyperlink>
        </w:p>
        <w:p w14:paraId="2E5714E1"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6" w:history="1">
            <w:r w:rsidR="001615FF" w:rsidRPr="009F5271">
              <w:rPr>
                <w:rStyle w:val="ac"/>
                <w:rFonts w:cs="Book Antiqua"/>
                <w:bCs/>
                <w:snapToGrid w:val="0"/>
              </w:rPr>
              <w:t>2.1.2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_Toc50042876 \h </w:instrText>
            </w:r>
            <w:r w:rsidR="001615FF">
              <w:rPr>
                <w:webHidden/>
              </w:rPr>
            </w:r>
            <w:r w:rsidR="001615FF">
              <w:rPr>
                <w:webHidden/>
              </w:rPr>
              <w:fldChar w:fldCharType="separate"/>
            </w:r>
            <w:r w:rsidR="002F121C">
              <w:rPr>
                <w:webHidden/>
              </w:rPr>
              <w:t>30</w:t>
            </w:r>
            <w:r w:rsidR="001615FF">
              <w:rPr>
                <w:webHidden/>
              </w:rPr>
              <w:fldChar w:fldCharType="end"/>
            </w:r>
          </w:hyperlink>
        </w:p>
        <w:p w14:paraId="5DC8B608"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7" w:history="1">
            <w:r w:rsidR="001615FF" w:rsidRPr="009F5271">
              <w:rPr>
                <w:rStyle w:val="ac"/>
                <w:rFonts w:cs="Book Antiqua"/>
                <w:bCs/>
                <w:snapToGrid w:val="0"/>
              </w:rPr>
              <w:t>2.1.3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_Toc50042877 \h </w:instrText>
            </w:r>
            <w:r w:rsidR="001615FF">
              <w:rPr>
                <w:webHidden/>
              </w:rPr>
            </w:r>
            <w:r w:rsidR="001615FF">
              <w:rPr>
                <w:webHidden/>
              </w:rPr>
              <w:fldChar w:fldCharType="separate"/>
            </w:r>
            <w:r w:rsidR="002F121C">
              <w:rPr>
                <w:webHidden/>
              </w:rPr>
              <w:t>45</w:t>
            </w:r>
            <w:r w:rsidR="001615FF">
              <w:rPr>
                <w:webHidden/>
              </w:rPr>
              <w:fldChar w:fldCharType="end"/>
            </w:r>
          </w:hyperlink>
        </w:p>
        <w:p w14:paraId="77FC36E1"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78" w:history="1">
            <w:r w:rsidR="001615FF" w:rsidRPr="009F5271">
              <w:rPr>
                <w:rStyle w:val="ac"/>
                <w:rFonts w:cs="Book Antiqua"/>
                <w:bCs/>
                <w:snapToGrid w:val="0"/>
              </w:rPr>
              <w:t>2.1.4</w:t>
            </w:r>
            <w:r w:rsidR="001615FF" w:rsidRPr="009F5271">
              <w:rPr>
                <w:rStyle w:val="ac"/>
              </w:rPr>
              <w:t xml:space="preserve"> Configuration Reference</w:t>
            </w:r>
            <w:r w:rsidR="001615FF">
              <w:rPr>
                <w:webHidden/>
              </w:rPr>
              <w:tab/>
            </w:r>
            <w:r w:rsidR="001615FF">
              <w:rPr>
                <w:webHidden/>
              </w:rPr>
              <w:fldChar w:fldCharType="begin"/>
            </w:r>
            <w:r w:rsidR="001615FF">
              <w:rPr>
                <w:webHidden/>
              </w:rPr>
              <w:instrText xml:space="preserve"> PAGEREF _Toc50042878 \h </w:instrText>
            </w:r>
            <w:r w:rsidR="001615FF">
              <w:rPr>
                <w:webHidden/>
              </w:rPr>
            </w:r>
            <w:r w:rsidR="001615FF">
              <w:rPr>
                <w:webHidden/>
              </w:rPr>
              <w:fldChar w:fldCharType="separate"/>
            </w:r>
            <w:r w:rsidR="002F121C">
              <w:rPr>
                <w:webHidden/>
              </w:rPr>
              <w:t>45</w:t>
            </w:r>
            <w:r w:rsidR="001615FF">
              <w:rPr>
                <w:webHidden/>
              </w:rPr>
              <w:fldChar w:fldCharType="end"/>
            </w:r>
          </w:hyperlink>
        </w:p>
        <w:p w14:paraId="21D25E1C"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79" w:history="1">
            <w:r w:rsidR="001615FF" w:rsidRPr="009F5271">
              <w:rPr>
                <w:rStyle w:val="ac"/>
                <w:noProof/>
              </w:rPr>
              <w:t>3 IPv6 Routing</w:t>
            </w:r>
            <w:r w:rsidR="001615FF">
              <w:rPr>
                <w:noProof/>
                <w:webHidden/>
              </w:rPr>
              <w:tab/>
            </w:r>
            <w:r w:rsidR="001615FF">
              <w:rPr>
                <w:noProof/>
                <w:webHidden/>
              </w:rPr>
              <w:fldChar w:fldCharType="begin"/>
            </w:r>
            <w:r w:rsidR="001615FF">
              <w:rPr>
                <w:noProof/>
                <w:webHidden/>
              </w:rPr>
              <w:instrText xml:space="preserve"> PAGEREF _Toc50042879 \h </w:instrText>
            </w:r>
            <w:r w:rsidR="001615FF">
              <w:rPr>
                <w:noProof/>
                <w:webHidden/>
              </w:rPr>
            </w:r>
            <w:r w:rsidR="001615FF">
              <w:rPr>
                <w:noProof/>
                <w:webHidden/>
              </w:rPr>
              <w:fldChar w:fldCharType="separate"/>
            </w:r>
            <w:r w:rsidR="002F121C">
              <w:rPr>
                <w:noProof/>
                <w:webHidden/>
              </w:rPr>
              <w:t>53</w:t>
            </w:r>
            <w:r w:rsidR="001615FF">
              <w:rPr>
                <w:noProof/>
                <w:webHidden/>
              </w:rPr>
              <w:fldChar w:fldCharType="end"/>
            </w:r>
          </w:hyperlink>
        </w:p>
        <w:p w14:paraId="1E712221"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80" w:history="1">
            <w:r w:rsidR="001615FF" w:rsidRPr="009F5271">
              <w:rPr>
                <w:rStyle w:val="ac"/>
                <w:snapToGrid w:val="0"/>
              </w:rPr>
              <w:t>3.1</w:t>
            </w:r>
            <w:r w:rsidR="001615FF" w:rsidRPr="009F5271">
              <w:rPr>
                <w:rStyle w:val="ac"/>
              </w:rPr>
              <w:t xml:space="preserve"> IPv4/IPv6 Dual Stack Experiment</w:t>
            </w:r>
            <w:r w:rsidR="001615FF">
              <w:rPr>
                <w:webHidden/>
              </w:rPr>
              <w:tab/>
            </w:r>
            <w:r w:rsidR="001615FF">
              <w:rPr>
                <w:webHidden/>
              </w:rPr>
              <w:fldChar w:fldCharType="begin"/>
            </w:r>
            <w:r w:rsidR="001615FF">
              <w:rPr>
                <w:webHidden/>
              </w:rPr>
              <w:instrText xml:space="preserve"> PAGEREF _Toc50042880 \h </w:instrText>
            </w:r>
            <w:r w:rsidR="001615FF">
              <w:rPr>
                <w:webHidden/>
              </w:rPr>
            </w:r>
            <w:r w:rsidR="001615FF">
              <w:rPr>
                <w:webHidden/>
              </w:rPr>
              <w:fldChar w:fldCharType="separate"/>
            </w:r>
            <w:r w:rsidR="002F121C">
              <w:rPr>
                <w:webHidden/>
              </w:rPr>
              <w:t>53</w:t>
            </w:r>
            <w:r w:rsidR="001615FF">
              <w:rPr>
                <w:webHidden/>
              </w:rPr>
              <w:fldChar w:fldCharType="end"/>
            </w:r>
          </w:hyperlink>
        </w:p>
        <w:p w14:paraId="75370A2D"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1" w:history="1">
            <w:r w:rsidR="001615FF" w:rsidRPr="009F5271">
              <w:rPr>
                <w:rStyle w:val="ac"/>
                <w:rFonts w:cs="Book Antiqua"/>
                <w:bCs/>
                <w:snapToGrid w:val="0"/>
              </w:rPr>
              <w:t>3.1.1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_Toc50042881 \h </w:instrText>
            </w:r>
            <w:r w:rsidR="001615FF">
              <w:rPr>
                <w:webHidden/>
              </w:rPr>
            </w:r>
            <w:r w:rsidR="001615FF">
              <w:rPr>
                <w:webHidden/>
              </w:rPr>
              <w:fldChar w:fldCharType="separate"/>
            </w:r>
            <w:r w:rsidR="002F121C">
              <w:rPr>
                <w:webHidden/>
              </w:rPr>
              <w:t>53</w:t>
            </w:r>
            <w:r w:rsidR="001615FF">
              <w:rPr>
                <w:webHidden/>
              </w:rPr>
              <w:fldChar w:fldCharType="end"/>
            </w:r>
          </w:hyperlink>
        </w:p>
        <w:p w14:paraId="5B8E5768"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2" w:history="1">
            <w:r w:rsidR="001615FF" w:rsidRPr="009F5271">
              <w:rPr>
                <w:rStyle w:val="ac"/>
                <w:rFonts w:cs="Book Antiqua"/>
                <w:bCs/>
                <w:snapToGrid w:val="0"/>
              </w:rPr>
              <w:t>3.1.2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_Toc50042882 \h </w:instrText>
            </w:r>
            <w:r w:rsidR="001615FF">
              <w:rPr>
                <w:webHidden/>
              </w:rPr>
            </w:r>
            <w:r w:rsidR="001615FF">
              <w:rPr>
                <w:webHidden/>
              </w:rPr>
              <w:fldChar w:fldCharType="separate"/>
            </w:r>
            <w:r w:rsidR="002F121C">
              <w:rPr>
                <w:webHidden/>
              </w:rPr>
              <w:t>54</w:t>
            </w:r>
            <w:r w:rsidR="001615FF">
              <w:rPr>
                <w:webHidden/>
              </w:rPr>
              <w:fldChar w:fldCharType="end"/>
            </w:r>
          </w:hyperlink>
        </w:p>
        <w:p w14:paraId="7EBC22BE"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3" w:history="1">
            <w:r w:rsidR="001615FF" w:rsidRPr="009F5271">
              <w:rPr>
                <w:rStyle w:val="ac"/>
                <w:rFonts w:cs="Book Antiqua"/>
                <w:bCs/>
                <w:snapToGrid w:val="0"/>
              </w:rPr>
              <w:t>3.1.3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_Toc50042883 \h </w:instrText>
            </w:r>
            <w:r w:rsidR="001615FF">
              <w:rPr>
                <w:webHidden/>
              </w:rPr>
            </w:r>
            <w:r w:rsidR="001615FF">
              <w:rPr>
                <w:webHidden/>
              </w:rPr>
              <w:fldChar w:fldCharType="separate"/>
            </w:r>
            <w:r w:rsidR="002F121C">
              <w:rPr>
                <w:webHidden/>
              </w:rPr>
              <w:t>72</w:t>
            </w:r>
            <w:r w:rsidR="001615FF">
              <w:rPr>
                <w:webHidden/>
              </w:rPr>
              <w:fldChar w:fldCharType="end"/>
            </w:r>
          </w:hyperlink>
        </w:p>
        <w:p w14:paraId="128DDDCB"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4" w:history="1">
            <w:r w:rsidR="001615FF" w:rsidRPr="009F5271">
              <w:rPr>
                <w:rStyle w:val="ac"/>
                <w:rFonts w:cs="Book Antiqua"/>
                <w:b/>
                <w:bCs/>
                <w:snapToGrid w:val="0"/>
              </w:rPr>
              <w:t>3.1.4</w:t>
            </w:r>
            <w:r w:rsidR="001615FF" w:rsidRPr="009F5271">
              <w:rPr>
                <w:rStyle w:val="ac"/>
                <w:rFonts w:cs="宋体"/>
                <w:b/>
              </w:rPr>
              <w:t xml:space="preserve"> Configuration Reference</w:t>
            </w:r>
            <w:r w:rsidR="001615FF">
              <w:rPr>
                <w:webHidden/>
              </w:rPr>
              <w:tab/>
            </w:r>
            <w:r w:rsidR="001615FF">
              <w:rPr>
                <w:webHidden/>
              </w:rPr>
              <w:fldChar w:fldCharType="begin"/>
            </w:r>
            <w:r w:rsidR="001615FF">
              <w:rPr>
                <w:webHidden/>
              </w:rPr>
              <w:instrText xml:space="preserve"> PAGEREF _Toc50042884 \h </w:instrText>
            </w:r>
            <w:r w:rsidR="001615FF">
              <w:rPr>
                <w:webHidden/>
              </w:rPr>
            </w:r>
            <w:r w:rsidR="001615FF">
              <w:rPr>
                <w:webHidden/>
              </w:rPr>
              <w:fldChar w:fldCharType="separate"/>
            </w:r>
            <w:r w:rsidR="002F121C">
              <w:rPr>
                <w:webHidden/>
              </w:rPr>
              <w:t>72</w:t>
            </w:r>
            <w:r w:rsidR="001615FF">
              <w:rPr>
                <w:webHidden/>
              </w:rPr>
              <w:fldChar w:fldCharType="end"/>
            </w:r>
          </w:hyperlink>
        </w:p>
        <w:p w14:paraId="67827781"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85" w:history="1">
            <w:r w:rsidR="001615FF" w:rsidRPr="009F5271">
              <w:rPr>
                <w:rStyle w:val="ac"/>
                <w:noProof/>
              </w:rPr>
              <w:t>4 Advanced VLAN Technologies</w:t>
            </w:r>
            <w:r w:rsidR="001615FF">
              <w:rPr>
                <w:noProof/>
                <w:webHidden/>
              </w:rPr>
              <w:tab/>
            </w:r>
            <w:r w:rsidR="001615FF">
              <w:rPr>
                <w:noProof/>
                <w:webHidden/>
              </w:rPr>
              <w:fldChar w:fldCharType="begin"/>
            </w:r>
            <w:r w:rsidR="001615FF">
              <w:rPr>
                <w:noProof/>
                <w:webHidden/>
              </w:rPr>
              <w:instrText xml:space="preserve"> PAGEREF _Toc50042885 \h </w:instrText>
            </w:r>
            <w:r w:rsidR="001615FF">
              <w:rPr>
                <w:noProof/>
                <w:webHidden/>
              </w:rPr>
            </w:r>
            <w:r w:rsidR="001615FF">
              <w:rPr>
                <w:noProof/>
                <w:webHidden/>
              </w:rPr>
              <w:fldChar w:fldCharType="separate"/>
            </w:r>
            <w:r w:rsidR="002F121C">
              <w:rPr>
                <w:noProof/>
                <w:webHidden/>
              </w:rPr>
              <w:t>80</w:t>
            </w:r>
            <w:r w:rsidR="001615FF">
              <w:rPr>
                <w:noProof/>
                <w:webHidden/>
              </w:rPr>
              <w:fldChar w:fldCharType="end"/>
            </w:r>
          </w:hyperlink>
        </w:p>
        <w:p w14:paraId="132F8A00"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86" w:history="1">
            <w:r w:rsidR="001615FF" w:rsidRPr="009F5271">
              <w:rPr>
                <w:rStyle w:val="ac"/>
                <w:snapToGrid w:val="0"/>
              </w:rPr>
              <w:t>4.1</w:t>
            </w:r>
            <w:r w:rsidR="001615FF" w:rsidRPr="009F5271">
              <w:rPr>
                <w:rStyle w:val="ac"/>
              </w:rPr>
              <w:t xml:space="preserve"> Advanced VLAN Technologies</w:t>
            </w:r>
            <w:r w:rsidR="001615FF">
              <w:rPr>
                <w:webHidden/>
              </w:rPr>
              <w:tab/>
            </w:r>
            <w:r w:rsidR="001615FF">
              <w:rPr>
                <w:webHidden/>
              </w:rPr>
              <w:fldChar w:fldCharType="begin"/>
            </w:r>
            <w:r w:rsidR="001615FF">
              <w:rPr>
                <w:webHidden/>
              </w:rPr>
              <w:instrText xml:space="preserve"> PAGEREF _Toc50042886 \h </w:instrText>
            </w:r>
            <w:r w:rsidR="001615FF">
              <w:rPr>
                <w:webHidden/>
              </w:rPr>
            </w:r>
            <w:r w:rsidR="001615FF">
              <w:rPr>
                <w:webHidden/>
              </w:rPr>
              <w:fldChar w:fldCharType="separate"/>
            </w:r>
            <w:r w:rsidR="002F121C">
              <w:rPr>
                <w:webHidden/>
              </w:rPr>
              <w:t>80</w:t>
            </w:r>
            <w:r w:rsidR="001615FF">
              <w:rPr>
                <w:webHidden/>
              </w:rPr>
              <w:fldChar w:fldCharType="end"/>
            </w:r>
          </w:hyperlink>
        </w:p>
        <w:p w14:paraId="21CDD853"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7" w:history="1">
            <w:r w:rsidR="001615FF" w:rsidRPr="009F5271">
              <w:rPr>
                <w:rStyle w:val="ac"/>
                <w:rFonts w:cs="Book Antiqua"/>
                <w:bCs/>
                <w:snapToGrid w:val="0"/>
              </w:rPr>
              <w:t>4.1.1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_Toc50042887 \h </w:instrText>
            </w:r>
            <w:r w:rsidR="001615FF">
              <w:rPr>
                <w:webHidden/>
              </w:rPr>
            </w:r>
            <w:r w:rsidR="001615FF">
              <w:rPr>
                <w:webHidden/>
              </w:rPr>
              <w:fldChar w:fldCharType="separate"/>
            </w:r>
            <w:r w:rsidR="002F121C">
              <w:rPr>
                <w:webHidden/>
              </w:rPr>
              <w:t>80</w:t>
            </w:r>
            <w:r w:rsidR="001615FF">
              <w:rPr>
                <w:webHidden/>
              </w:rPr>
              <w:fldChar w:fldCharType="end"/>
            </w:r>
          </w:hyperlink>
        </w:p>
        <w:p w14:paraId="70F0B613"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8" w:history="1">
            <w:r w:rsidR="001615FF" w:rsidRPr="009F5271">
              <w:rPr>
                <w:rStyle w:val="ac"/>
                <w:rFonts w:cs="Book Antiqua"/>
                <w:bCs/>
                <w:snapToGrid w:val="0"/>
              </w:rPr>
              <w:t>4.1.2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_Toc50042888 \h </w:instrText>
            </w:r>
            <w:r w:rsidR="001615FF">
              <w:rPr>
                <w:webHidden/>
              </w:rPr>
            </w:r>
            <w:r w:rsidR="001615FF">
              <w:rPr>
                <w:webHidden/>
              </w:rPr>
              <w:fldChar w:fldCharType="separate"/>
            </w:r>
            <w:r w:rsidR="002F121C">
              <w:rPr>
                <w:webHidden/>
              </w:rPr>
              <w:t>81</w:t>
            </w:r>
            <w:r w:rsidR="001615FF">
              <w:rPr>
                <w:webHidden/>
              </w:rPr>
              <w:fldChar w:fldCharType="end"/>
            </w:r>
          </w:hyperlink>
        </w:p>
        <w:p w14:paraId="5D85F382"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89" w:history="1">
            <w:r w:rsidR="001615FF" w:rsidRPr="009F5271">
              <w:rPr>
                <w:rStyle w:val="ac"/>
                <w:rFonts w:cs="Book Antiqua"/>
                <w:bCs/>
                <w:snapToGrid w:val="0"/>
              </w:rPr>
              <w:t>4.1.3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_Toc50042889 \h </w:instrText>
            </w:r>
            <w:r w:rsidR="001615FF">
              <w:rPr>
                <w:webHidden/>
              </w:rPr>
            </w:r>
            <w:r w:rsidR="001615FF">
              <w:rPr>
                <w:webHidden/>
              </w:rPr>
              <w:fldChar w:fldCharType="separate"/>
            </w:r>
            <w:r w:rsidR="002F121C">
              <w:rPr>
                <w:webHidden/>
              </w:rPr>
              <w:t>89</w:t>
            </w:r>
            <w:r w:rsidR="001615FF">
              <w:rPr>
                <w:webHidden/>
              </w:rPr>
              <w:fldChar w:fldCharType="end"/>
            </w:r>
          </w:hyperlink>
        </w:p>
        <w:p w14:paraId="76DB9EC3"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0" w:history="1">
            <w:r w:rsidR="001615FF" w:rsidRPr="009F5271">
              <w:rPr>
                <w:rStyle w:val="ac"/>
                <w:rFonts w:cs="Book Antiqua"/>
                <w:bCs/>
                <w:snapToGrid w:val="0"/>
              </w:rPr>
              <w:t>4.1.4</w:t>
            </w:r>
            <w:r w:rsidR="001615FF" w:rsidRPr="009F5271">
              <w:rPr>
                <w:rStyle w:val="ac"/>
              </w:rPr>
              <w:t xml:space="preserve"> Configuration Reference</w:t>
            </w:r>
            <w:r w:rsidR="001615FF">
              <w:rPr>
                <w:webHidden/>
              </w:rPr>
              <w:tab/>
            </w:r>
            <w:r w:rsidR="001615FF">
              <w:rPr>
                <w:webHidden/>
              </w:rPr>
              <w:fldChar w:fldCharType="begin"/>
            </w:r>
            <w:r w:rsidR="001615FF">
              <w:rPr>
                <w:webHidden/>
              </w:rPr>
              <w:instrText xml:space="preserve"> PAGEREF _Toc50042890 \h </w:instrText>
            </w:r>
            <w:r w:rsidR="001615FF">
              <w:rPr>
                <w:webHidden/>
              </w:rPr>
            </w:r>
            <w:r w:rsidR="001615FF">
              <w:rPr>
                <w:webHidden/>
              </w:rPr>
              <w:fldChar w:fldCharType="separate"/>
            </w:r>
            <w:r w:rsidR="002F121C">
              <w:rPr>
                <w:webHidden/>
              </w:rPr>
              <w:t>89</w:t>
            </w:r>
            <w:r w:rsidR="001615FF">
              <w:rPr>
                <w:webHidden/>
              </w:rPr>
              <w:fldChar w:fldCharType="end"/>
            </w:r>
          </w:hyperlink>
        </w:p>
        <w:p w14:paraId="62668531"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91" w:history="1">
            <w:r w:rsidR="001615FF" w:rsidRPr="009F5271">
              <w:rPr>
                <w:rStyle w:val="ac"/>
                <w:noProof/>
              </w:rPr>
              <w:t>5 Ethernet Switching Security</w:t>
            </w:r>
            <w:r w:rsidR="001615FF">
              <w:rPr>
                <w:noProof/>
                <w:webHidden/>
              </w:rPr>
              <w:tab/>
            </w:r>
            <w:r w:rsidR="001615FF">
              <w:rPr>
                <w:noProof/>
                <w:webHidden/>
              </w:rPr>
              <w:fldChar w:fldCharType="begin"/>
            </w:r>
            <w:r w:rsidR="001615FF">
              <w:rPr>
                <w:noProof/>
                <w:webHidden/>
              </w:rPr>
              <w:instrText xml:space="preserve"> PAGEREF _Toc50042891 \h </w:instrText>
            </w:r>
            <w:r w:rsidR="001615FF">
              <w:rPr>
                <w:noProof/>
                <w:webHidden/>
              </w:rPr>
            </w:r>
            <w:r w:rsidR="001615FF">
              <w:rPr>
                <w:noProof/>
                <w:webHidden/>
              </w:rPr>
              <w:fldChar w:fldCharType="separate"/>
            </w:r>
            <w:r w:rsidR="002F121C">
              <w:rPr>
                <w:noProof/>
                <w:webHidden/>
              </w:rPr>
              <w:t>92</w:t>
            </w:r>
            <w:r w:rsidR="001615FF">
              <w:rPr>
                <w:noProof/>
                <w:webHidden/>
              </w:rPr>
              <w:fldChar w:fldCharType="end"/>
            </w:r>
          </w:hyperlink>
        </w:p>
        <w:p w14:paraId="12108770"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92" w:history="1">
            <w:r w:rsidR="001615FF" w:rsidRPr="009F5271">
              <w:rPr>
                <w:rStyle w:val="ac"/>
                <w:snapToGrid w:val="0"/>
              </w:rPr>
              <w:t>5.1</w:t>
            </w:r>
            <w:r w:rsidR="001615FF" w:rsidRPr="009F5271">
              <w:rPr>
                <w:rStyle w:val="ac"/>
              </w:rPr>
              <w:t xml:space="preserve"> Ethernet Switching Security</w:t>
            </w:r>
            <w:r w:rsidR="001615FF">
              <w:rPr>
                <w:webHidden/>
              </w:rPr>
              <w:tab/>
            </w:r>
            <w:r w:rsidR="001615FF">
              <w:rPr>
                <w:webHidden/>
              </w:rPr>
              <w:fldChar w:fldCharType="begin"/>
            </w:r>
            <w:r w:rsidR="001615FF">
              <w:rPr>
                <w:webHidden/>
              </w:rPr>
              <w:instrText xml:space="preserve"> PAGEREF _Toc50042892 \h </w:instrText>
            </w:r>
            <w:r w:rsidR="001615FF">
              <w:rPr>
                <w:webHidden/>
              </w:rPr>
            </w:r>
            <w:r w:rsidR="001615FF">
              <w:rPr>
                <w:webHidden/>
              </w:rPr>
              <w:fldChar w:fldCharType="separate"/>
            </w:r>
            <w:r w:rsidR="002F121C">
              <w:rPr>
                <w:webHidden/>
              </w:rPr>
              <w:t>92</w:t>
            </w:r>
            <w:r w:rsidR="001615FF">
              <w:rPr>
                <w:webHidden/>
              </w:rPr>
              <w:fldChar w:fldCharType="end"/>
            </w:r>
          </w:hyperlink>
        </w:p>
        <w:p w14:paraId="1F2896FA"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3" w:history="1">
            <w:r w:rsidR="001615FF" w:rsidRPr="009F5271">
              <w:rPr>
                <w:rStyle w:val="ac"/>
                <w:rFonts w:cs="Book Antiqua"/>
                <w:bCs/>
                <w:snapToGrid w:val="0"/>
              </w:rPr>
              <w:t>5.1.1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_Toc50042893 \h </w:instrText>
            </w:r>
            <w:r w:rsidR="001615FF">
              <w:rPr>
                <w:webHidden/>
              </w:rPr>
            </w:r>
            <w:r w:rsidR="001615FF">
              <w:rPr>
                <w:webHidden/>
              </w:rPr>
              <w:fldChar w:fldCharType="separate"/>
            </w:r>
            <w:r w:rsidR="002F121C">
              <w:rPr>
                <w:webHidden/>
              </w:rPr>
              <w:t>92</w:t>
            </w:r>
            <w:r w:rsidR="001615FF">
              <w:rPr>
                <w:webHidden/>
              </w:rPr>
              <w:fldChar w:fldCharType="end"/>
            </w:r>
          </w:hyperlink>
        </w:p>
        <w:p w14:paraId="7334ACA4"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4" w:history="1">
            <w:r w:rsidR="001615FF" w:rsidRPr="009F5271">
              <w:rPr>
                <w:rStyle w:val="ac"/>
                <w:rFonts w:cs="Book Antiqua"/>
                <w:bCs/>
                <w:snapToGrid w:val="0"/>
              </w:rPr>
              <w:t>5.1.2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_Toc50042894 \h </w:instrText>
            </w:r>
            <w:r w:rsidR="001615FF">
              <w:rPr>
                <w:webHidden/>
              </w:rPr>
            </w:r>
            <w:r w:rsidR="001615FF">
              <w:rPr>
                <w:webHidden/>
              </w:rPr>
              <w:fldChar w:fldCharType="separate"/>
            </w:r>
            <w:r w:rsidR="002F121C">
              <w:rPr>
                <w:webHidden/>
              </w:rPr>
              <w:t>93</w:t>
            </w:r>
            <w:r w:rsidR="001615FF">
              <w:rPr>
                <w:webHidden/>
              </w:rPr>
              <w:fldChar w:fldCharType="end"/>
            </w:r>
          </w:hyperlink>
        </w:p>
        <w:p w14:paraId="46CFF5C8"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5" w:history="1">
            <w:r w:rsidR="001615FF" w:rsidRPr="009F5271">
              <w:rPr>
                <w:rStyle w:val="ac"/>
                <w:rFonts w:cs="Book Antiqua"/>
                <w:bCs/>
                <w:snapToGrid w:val="0"/>
              </w:rPr>
              <w:t>5.1.3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_Toc50042895 \h </w:instrText>
            </w:r>
            <w:r w:rsidR="001615FF">
              <w:rPr>
                <w:webHidden/>
              </w:rPr>
            </w:r>
            <w:r w:rsidR="001615FF">
              <w:rPr>
                <w:webHidden/>
              </w:rPr>
              <w:fldChar w:fldCharType="separate"/>
            </w:r>
            <w:r w:rsidR="002F121C">
              <w:rPr>
                <w:webHidden/>
              </w:rPr>
              <w:t>103</w:t>
            </w:r>
            <w:r w:rsidR="001615FF">
              <w:rPr>
                <w:webHidden/>
              </w:rPr>
              <w:fldChar w:fldCharType="end"/>
            </w:r>
          </w:hyperlink>
        </w:p>
        <w:p w14:paraId="3314CA35"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6" w:history="1">
            <w:r w:rsidR="001615FF" w:rsidRPr="009F5271">
              <w:rPr>
                <w:rStyle w:val="ac"/>
                <w:rFonts w:cs="Book Antiqua"/>
                <w:bCs/>
                <w:snapToGrid w:val="0"/>
              </w:rPr>
              <w:t>5.1.4</w:t>
            </w:r>
            <w:r w:rsidR="001615FF" w:rsidRPr="009F5271">
              <w:rPr>
                <w:rStyle w:val="ac"/>
              </w:rPr>
              <w:t xml:space="preserve"> Configuration Reference</w:t>
            </w:r>
            <w:r w:rsidR="001615FF">
              <w:rPr>
                <w:webHidden/>
              </w:rPr>
              <w:tab/>
            </w:r>
            <w:r w:rsidR="001615FF">
              <w:rPr>
                <w:webHidden/>
              </w:rPr>
              <w:fldChar w:fldCharType="begin"/>
            </w:r>
            <w:r w:rsidR="001615FF">
              <w:rPr>
                <w:webHidden/>
              </w:rPr>
              <w:instrText xml:space="preserve"> PAGEREF _Toc50042896 \h </w:instrText>
            </w:r>
            <w:r w:rsidR="001615FF">
              <w:rPr>
                <w:webHidden/>
              </w:rPr>
            </w:r>
            <w:r w:rsidR="001615FF">
              <w:rPr>
                <w:webHidden/>
              </w:rPr>
              <w:fldChar w:fldCharType="separate"/>
            </w:r>
            <w:r w:rsidR="002F121C">
              <w:rPr>
                <w:webHidden/>
              </w:rPr>
              <w:t>103</w:t>
            </w:r>
            <w:r w:rsidR="001615FF">
              <w:rPr>
                <w:webHidden/>
              </w:rPr>
              <w:fldChar w:fldCharType="end"/>
            </w:r>
          </w:hyperlink>
        </w:p>
        <w:p w14:paraId="3F9E10D8"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897" w:history="1">
            <w:r w:rsidR="001615FF" w:rsidRPr="009F5271">
              <w:rPr>
                <w:rStyle w:val="ac"/>
                <w:noProof/>
              </w:rPr>
              <w:t>6 BGP/MPLS IP VPN</w:t>
            </w:r>
            <w:r w:rsidR="001615FF">
              <w:rPr>
                <w:noProof/>
                <w:webHidden/>
              </w:rPr>
              <w:tab/>
            </w:r>
            <w:r w:rsidR="001615FF">
              <w:rPr>
                <w:noProof/>
                <w:webHidden/>
              </w:rPr>
              <w:fldChar w:fldCharType="begin"/>
            </w:r>
            <w:r w:rsidR="001615FF">
              <w:rPr>
                <w:noProof/>
                <w:webHidden/>
              </w:rPr>
              <w:instrText xml:space="preserve"> PAGEREF _Toc50042897 \h </w:instrText>
            </w:r>
            <w:r w:rsidR="001615FF">
              <w:rPr>
                <w:noProof/>
                <w:webHidden/>
              </w:rPr>
            </w:r>
            <w:r w:rsidR="001615FF">
              <w:rPr>
                <w:noProof/>
                <w:webHidden/>
              </w:rPr>
              <w:fldChar w:fldCharType="separate"/>
            </w:r>
            <w:r w:rsidR="002F121C">
              <w:rPr>
                <w:noProof/>
                <w:webHidden/>
              </w:rPr>
              <w:t>105</w:t>
            </w:r>
            <w:r w:rsidR="001615FF">
              <w:rPr>
                <w:noProof/>
                <w:webHidden/>
              </w:rPr>
              <w:fldChar w:fldCharType="end"/>
            </w:r>
          </w:hyperlink>
        </w:p>
        <w:p w14:paraId="2DF91426" w14:textId="77777777" w:rsidR="001615FF" w:rsidRDefault="00145732">
          <w:pPr>
            <w:pStyle w:val="21"/>
            <w:tabs>
              <w:tab w:val="right" w:leader="dot" w:pos="9629"/>
            </w:tabs>
            <w:rPr>
              <w:rFonts w:asciiTheme="minorHAnsi" w:eastAsiaTheme="minorEastAsia" w:hAnsiTheme="minorHAnsi" w:cstheme="minorBidi"/>
              <w:kern w:val="2"/>
              <w:szCs w:val="22"/>
            </w:rPr>
          </w:pPr>
          <w:hyperlink w:anchor="_Toc50042898" w:history="1">
            <w:r w:rsidR="001615FF" w:rsidRPr="009F5271">
              <w:rPr>
                <w:rStyle w:val="ac"/>
                <w:snapToGrid w:val="0"/>
              </w:rPr>
              <w:t>6.1</w:t>
            </w:r>
            <w:r w:rsidR="001615FF" w:rsidRPr="009F5271">
              <w:rPr>
                <w:rStyle w:val="ac"/>
              </w:rPr>
              <w:t xml:space="preserve"> BGP/MPLS IP VPN</w:t>
            </w:r>
            <w:r w:rsidR="001615FF">
              <w:rPr>
                <w:webHidden/>
              </w:rPr>
              <w:tab/>
            </w:r>
            <w:r w:rsidR="001615FF">
              <w:rPr>
                <w:webHidden/>
              </w:rPr>
              <w:fldChar w:fldCharType="begin"/>
            </w:r>
            <w:r w:rsidR="001615FF">
              <w:rPr>
                <w:webHidden/>
              </w:rPr>
              <w:instrText xml:space="preserve"> PAGEREF _Toc50042898 \h </w:instrText>
            </w:r>
            <w:r w:rsidR="001615FF">
              <w:rPr>
                <w:webHidden/>
              </w:rPr>
            </w:r>
            <w:r w:rsidR="001615FF">
              <w:rPr>
                <w:webHidden/>
              </w:rPr>
              <w:fldChar w:fldCharType="separate"/>
            </w:r>
            <w:r w:rsidR="002F121C">
              <w:rPr>
                <w:webHidden/>
              </w:rPr>
              <w:t>105</w:t>
            </w:r>
            <w:r w:rsidR="001615FF">
              <w:rPr>
                <w:webHidden/>
              </w:rPr>
              <w:fldChar w:fldCharType="end"/>
            </w:r>
          </w:hyperlink>
        </w:p>
        <w:p w14:paraId="4786BBF0"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899" w:history="1">
            <w:r w:rsidR="001615FF" w:rsidRPr="009F5271">
              <w:rPr>
                <w:rStyle w:val="ac"/>
                <w:rFonts w:cs="Book Antiqua"/>
                <w:bCs/>
                <w:snapToGrid w:val="0"/>
              </w:rPr>
              <w:t>6.1.1</w:t>
            </w:r>
            <w:r w:rsidR="001615FF" w:rsidRPr="009F5271">
              <w:rPr>
                <w:rStyle w:val="ac"/>
              </w:rPr>
              <w:t xml:space="preserve"> Introduction</w:t>
            </w:r>
            <w:r w:rsidR="001615FF">
              <w:rPr>
                <w:webHidden/>
              </w:rPr>
              <w:tab/>
            </w:r>
            <w:r w:rsidR="001615FF">
              <w:rPr>
                <w:webHidden/>
              </w:rPr>
              <w:fldChar w:fldCharType="begin"/>
            </w:r>
            <w:r w:rsidR="001615FF">
              <w:rPr>
                <w:webHidden/>
              </w:rPr>
              <w:instrText xml:space="preserve"> PAGEREF _Toc50042899 \h </w:instrText>
            </w:r>
            <w:r w:rsidR="001615FF">
              <w:rPr>
                <w:webHidden/>
              </w:rPr>
            </w:r>
            <w:r w:rsidR="001615FF">
              <w:rPr>
                <w:webHidden/>
              </w:rPr>
              <w:fldChar w:fldCharType="separate"/>
            </w:r>
            <w:r w:rsidR="002F121C">
              <w:rPr>
                <w:webHidden/>
              </w:rPr>
              <w:t>105</w:t>
            </w:r>
            <w:r w:rsidR="001615FF">
              <w:rPr>
                <w:webHidden/>
              </w:rPr>
              <w:fldChar w:fldCharType="end"/>
            </w:r>
          </w:hyperlink>
        </w:p>
        <w:p w14:paraId="16E4C0A1"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900" w:history="1">
            <w:r w:rsidR="001615FF" w:rsidRPr="009F5271">
              <w:rPr>
                <w:rStyle w:val="ac"/>
                <w:rFonts w:cs="Book Antiqua"/>
                <w:bCs/>
                <w:snapToGrid w:val="0"/>
              </w:rPr>
              <w:t>6.1.2</w:t>
            </w:r>
            <w:r w:rsidR="001615FF" w:rsidRPr="009F5271">
              <w:rPr>
                <w:rStyle w:val="ac"/>
              </w:rPr>
              <w:t xml:space="preserve"> Lab Configuration</w:t>
            </w:r>
            <w:r w:rsidR="001615FF">
              <w:rPr>
                <w:webHidden/>
              </w:rPr>
              <w:tab/>
            </w:r>
            <w:r w:rsidR="001615FF">
              <w:rPr>
                <w:webHidden/>
              </w:rPr>
              <w:fldChar w:fldCharType="begin"/>
            </w:r>
            <w:r w:rsidR="001615FF">
              <w:rPr>
                <w:webHidden/>
              </w:rPr>
              <w:instrText xml:space="preserve"> PAGEREF _Toc50042900 \h </w:instrText>
            </w:r>
            <w:r w:rsidR="001615FF">
              <w:rPr>
                <w:webHidden/>
              </w:rPr>
            </w:r>
            <w:r w:rsidR="001615FF">
              <w:rPr>
                <w:webHidden/>
              </w:rPr>
              <w:fldChar w:fldCharType="separate"/>
            </w:r>
            <w:r w:rsidR="002F121C">
              <w:rPr>
                <w:webHidden/>
              </w:rPr>
              <w:t>106</w:t>
            </w:r>
            <w:r w:rsidR="001615FF">
              <w:rPr>
                <w:webHidden/>
              </w:rPr>
              <w:fldChar w:fldCharType="end"/>
            </w:r>
          </w:hyperlink>
        </w:p>
        <w:p w14:paraId="60BE9D2E"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901" w:history="1">
            <w:r w:rsidR="001615FF" w:rsidRPr="009F5271">
              <w:rPr>
                <w:rStyle w:val="ac"/>
                <w:rFonts w:cs="Book Antiqua"/>
                <w:bCs/>
                <w:snapToGrid w:val="0"/>
              </w:rPr>
              <w:t>6.1.3</w:t>
            </w:r>
            <w:r w:rsidR="001615FF" w:rsidRPr="009F5271">
              <w:rPr>
                <w:rStyle w:val="ac"/>
              </w:rPr>
              <w:t xml:space="preserve"> Quiz</w:t>
            </w:r>
            <w:r w:rsidR="001615FF">
              <w:rPr>
                <w:webHidden/>
              </w:rPr>
              <w:tab/>
            </w:r>
            <w:r w:rsidR="001615FF">
              <w:rPr>
                <w:webHidden/>
              </w:rPr>
              <w:fldChar w:fldCharType="begin"/>
            </w:r>
            <w:r w:rsidR="001615FF">
              <w:rPr>
                <w:webHidden/>
              </w:rPr>
              <w:instrText xml:space="preserve"> PAGEREF _Toc50042901 \h </w:instrText>
            </w:r>
            <w:r w:rsidR="001615FF">
              <w:rPr>
                <w:webHidden/>
              </w:rPr>
            </w:r>
            <w:r w:rsidR="001615FF">
              <w:rPr>
                <w:webHidden/>
              </w:rPr>
              <w:fldChar w:fldCharType="separate"/>
            </w:r>
            <w:r w:rsidR="002F121C">
              <w:rPr>
                <w:webHidden/>
              </w:rPr>
              <w:t>117</w:t>
            </w:r>
            <w:r w:rsidR="001615FF">
              <w:rPr>
                <w:webHidden/>
              </w:rPr>
              <w:fldChar w:fldCharType="end"/>
            </w:r>
          </w:hyperlink>
        </w:p>
        <w:p w14:paraId="0BA0CC80" w14:textId="77777777" w:rsidR="001615FF" w:rsidRDefault="00145732">
          <w:pPr>
            <w:pStyle w:val="31"/>
            <w:tabs>
              <w:tab w:val="right" w:leader="dot" w:pos="9629"/>
            </w:tabs>
            <w:rPr>
              <w:rFonts w:asciiTheme="minorHAnsi" w:eastAsiaTheme="minorEastAsia" w:hAnsiTheme="minorHAnsi" w:cstheme="minorBidi"/>
              <w:kern w:val="2"/>
              <w:szCs w:val="22"/>
            </w:rPr>
          </w:pPr>
          <w:hyperlink w:anchor="_Toc50042902" w:history="1">
            <w:r w:rsidR="001615FF" w:rsidRPr="009F5271">
              <w:rPr>
                <w:rStyle w:val="ac"/>
                <w:rFonts w:cs="Book Antiqua"/>
                <w:bCs/>
                <w:snapToGrid w:val="0"/>
              </w:rPr>
              <w:t>6.1.4</w:t>
            </w:r>
            <w:r w:rsidR="001615FF" w:rsidRPr="009F5271">
              <w:rPr>
                <w:rStyle w:val="ac"/>
              </w:rPr>
              <w:t xml:space="preserve"> Configuration Reference</w:t>
            </w:r>
            <w:r w:rsidR="001615FF">
              <w:rPr>
                <w:webHidden/>
              </w:rPr>
              <w:tab/>
            </w:r>
            <w:r w:rsidR="001615FF">
              <w:rPr>
                <w:webHidden/>
              </w:rPr>
              <w:fldChar w:fldCharType="begin"/>
            </w:r>
            <w:r w:rsidR="001615FF">
              <w:rPr>
                <w:webHidden/>
              </w:rPr>
              <w:instrText xml:space="preserve"> PAGEREF _Toc50042902 \h </w:instrText>
            </w:r>
            <w:r w:rsidR="001615FF">
              <w:rPr>
                <w:webHidden/>
              </w:rPr>
            </w:r>
            <w:r w:rsidR="001615FF">
              <w:rPr>
                <w:webHidden/>
              </w:rPr>
              <w:fldChar w:fldCharType="separate"/>
            </w:r>
            <w:r w:rsidR="002F121C">
              <w:rPr>
                <w:webHidden/>
              </w:rPr>
              <w:t>117</w:t>
            </w:r>
            <w:r w:rsidR="001615FF">
              <w:rPr>
                <w:webHidden/>
              </w:rPr>
              <w:fldChar w:fldCharType="end"/>
            </w:r>
          </w:hyperlink>
        </w:p>
        <w:p w14:paraId="32D1F55C" w14:textId="77777777" w:rsidR="001615FF" w:rsidRDefault="00145732">
          <w:pPr>
            <w:pStyle w:val="12"/>
            <w:tabs>
              <w:tab w:val="right" w:leader="dot" w:pos="9629"/>
            </w:tabs>
            <w:rPr>
              <w:rFonts w:asciiTheme="minorHAnsi" w:eastAsiaTheme="minorEastAsia" w:hAnsiTheme="minorHAnsi" w:cstheme="minorBidi"/>
              <w:b w:val="0"/>
              <w:bCs w:val="0"/>
              <w:noProof/>
              <w:kern w:val="2"/>
              <w:sz w:val="21"/>
              <w:szCs w:val="22"/>
            </w:rPr>
          </w:pPr>
          <w:hyperlink w:anchor="_Toc50042903" w:history="1">
            <w:r w:rsidR="001615FF" w:rsidRPr="009F5271">
              <w:rPr>
                <w:rStyle w:val="ac"/>
                <w:rFonts w:eastAsia="微软雅黑" w:cs="Huawei Sans"/>
                <w:noProof/>
              </w:rPr>
              <w:t>Reference Answers</w:t>
            </w:r>
            <w:r w:rsidR="001615FF">
              <w:rPr>
                <w:noProof/>
                <w:webHidden/>
              </w:rPr>
              <w:tab/>
            </w:r>
            <w:r w:rsidR="001615FF">
              <w:rPr>
                <w:noProof/>
                <w:webHidden/>
              </w:rPr>
              <w:fldChar w:fldCharType="begin"/>
            </w:r>
            <w:r w:rsidR="001615FF">
              <w:rPr>
                <w:noProof/>
                <w:webHidden/>
              </w:rPr>
              <w:instrText xml:space="preserve"> PAGEREF _Toc50042903 \h </w:instrText>
            </w:r>
            <w:r w:rsidR="001615FF">
              <w:rPr>
                <w:noProof/>
                <w:webHidden/>
              </w:rPr>
            </w:r>
            <w:r w:rsidR="001615FF">
              <w:rPr>
                <w:noProof/>
                <w:webHidden/>
              </w:rPr>
              <w:fldChar w:fldCharType="separate"/>
            </w:r>
            <w:r w:rsidR="002F121C">
              <w:rPr>
                <w:noProof/>
                <w:webHidden/>
              </w:rPr>
              <w:t>124</w:t>
            </w:r>
            <w:r w:rsidR="001615FF">
              <w:rPr>
                <w:noProof/>
                <w:webHidden/>
              </w:rPr>
              <w:fldChar w:fldCharType="end"/>
            </w:r>
          </w:hyperlink>
        </w:p>
        <w:p w14:paraId="11814B50" w14:textId="4BCCD536" w:rsidR="00C505AF" w:rsidRPr="00C505AF" w:rsidRDefault="00C505AF" w:rsidP="00137D4B">
          <w:pPr>
            <w:ind w:left="0"/>
            <w:rPr>
              <w:rFonts w:cs="Huawei Sans"/>
              <w:lang w:val="zh-CN"/>
            </w:rPr>
          </w:pPr>
          <w:r w:rsidRPr="00C505AF">
            <w:rPr>
              <w:rFonts w:cs="Huawei Sans"/>
              <w:b/>
              <w:bCs/>
              <w:lang w:val="zh-CN"/>
            </w:rPr>
            <w:fldChar w:fldCharType="end"/>
          </w:r>
        </w:p>
      </w:sdtContent>
    </w:sdt>
    <w:bookmarkEnd w:id="12" w:displacedByCustomXml="prev"/>
    <w:bookmarkEnd w:id="13" w:displacedByCustomXml="prev"/>
    <w:bookmarkEnd w:id="14" w:displacedByCustomXml="prev"/>
    <w:bookmarkEnd w:id="15" w:displacedByCustomXml="prev"/>
    <w:bookmarkEnd w:id="16" w:displacedByCustomXml="prev"/>
    <w:bookmarkEnd w:id="17" w:displacedByCustomXml="prev"/>
    <w:bookmarkEnd w:id="18" w:displacedByCustomXml="prev"/>
    <w:bookmarkEnd w:id="19" w:displacedByCustomXml="prev"/>
    <w:bookmarkEnd w:id="20" w:displacedByCustomXml="prev"/>
    <w:bookmarkEnd w:id="21" w:displacedByCustomXml="prev"/>
    <w:p w14:paraId="108695CB" w14:textId="596BE163" w:rsidR="00E30702" w:rsidRDefault="00C57681">
      <w:pPr>
        <w:topLinePunct w:val="0"/>
        <w:adjustRightInd/>
        <w:snapToGrid/>
        <w:spacing w:before="0" w:after="0" w:line="240" w:lineRule="auto"/>
        <w:ind w:left="0"/>
        <w:rPr>
          <w:rFonts w:cs="Huawei Sans"/>
        </w:rPr>
      </w:pPr>
      <w:r>
        <w:rPr>
          <w:rFonts w:cs="Huawei Sans"/>
        </w:rPr>
        <w:br w:type="page"/>
      </w:r>
    </w:p>
    <w:p w14:paraId="48B09286" w14:textId="482906C8" w:rsidR="00C936B8" w:rsidRPr="00C936B8" w:rsidRDefault="00C936B8" w:rsidP="008B5904">
      <w:pPr>
        <w:pStyle w:val="1"/>
      </w:pPr>
      <w:bookmarkStart w:id="22" w:name="_Toc50042867"/>
      <w:r>
        <w:lastRenderedPageBreak/>
        <w:t>Advanced IGP Feature</w:t>
      </w:r>
      <w:r>
        <w:rPr>
          <w:rFonts w:hint="eastAsia"/>
        </w:rPr>
        <w:t>s</w:t>
      </w:r>
      <w:bookmarkEnd w:id="22"/>
    </w:p>
    <w:p w14:paraId="6B222D48" w14:textId="373BDBC7" w:rsidR="008B5904" w:rsidRPr="008B5904" w:rsidRDefault="008B5904" w:rsidP="008B5904">
      <w:pPr>
        <w:pStyle w:val="2"/>
      </w:pPr>
      <w:r>
        <w:t xml:space="preserve"> </w:t>
      </w:r>
      <w:bookmarkStart w:id="23" w:name="_Toc50042868"/>
      <w:r w:rsidR="00E30702" w:rsidRPr="00C936B8">
        <w:t>Advanced IGP Features</w:t>
      </w:r>
      <w:bookmarkEnd w:id="23"/>
    </w:p>
    <w:p w14:paraId="2ADBAA73" w14:textId="315843EB" w:rsidR="00C936B8" w:rsidRPr="00C936B8" w:rsidRDefault="00C936B8" w:rsidP="008B5904">
      <w:pPr>
        <w:pStyle w:val="30"/>
      </w:pPr>
      <w:bookmarkStart w:id="24" w:name="_Toc50042869"/>
      <w:r w:rsidRPr="00383667">
        <w:t>Introduction</w:t>
      </w:r>
      <w:bookmarkEnd w:id="24"/>
    </w:p>
    <w:p w14:paraId="57F5087A" w14:textId="7B326977" w:rsidR="00E30702" w:rsidRPr="000D4F94" w:rsidRDefault="00E30702" w:rsidP="008B5904">
      <w:pPr>
        <w:pStyle w:val="40"/>
      </w:pPr>
      <w:bookmarkStart w:id="25" w:name="_Toc37603328"/>
      <w:bookmarkStart w:id="26" w:name="_Toc49938635"/>
      <w:r w:rsidRPr="000D4F94">
        <w:t>Objectives</w:t>
      </w:r>
      <w:bookmarkEnd w:id="25"/>
      <w:bookmarkEnd w:id="26"/>
    </w:p>
    <w:p w14:paraId="3311895C" w14:textId="7D27294E" w:rsidR="00E30702" w:rsidRDefault="00C05361" w:rsidP="00C05361">
      <w:pPr>
        <w:pStyle w:val="1e"/>
      </w:pPr>
      <w:r w:rsidRPr="00C05361">
        <w:t>Upon completion of this task, you will be able to:</w:t>
      </w:r>
    </w:p>
    <w:p w14:paraId="7FE78C84" w14:textId="77777777" w:rsidR="00C05361" w:rsidRDefault="00C05361" w:rsidP="00C05361">
      <w:pPr>
        <w:pStyle w:val="4a"/>
      </w:pPr>
      <w:r>
        <w:t>Deploy Fast Reroute (FRR) and Bidirectional Forwarding Detection (BFD) to speed up Open Shortest Path First (OSPF) convergence.</w:t>
      </w:r>
    </w:p>
    <w:p w14:paraId="7106989D" w14:textId="77777777" w:rsidR="00C05361" w:rsidRDefault="00C05361" w:rsidP="00C05361">
      <w:pPr>
        <w:pStyle w:val="4a"/>
      </w:pPr>
      <w:r>
        <w:t>Filter outgoing OSPF Link State Advertisements (LSAs).</w:t>
      </w:r>
    </w:p>
    <w:p w14:paraId="2519B832" w14:textId="77777777" w:rsidR="00C05361" w:rsidRDefault="00C05361" w:rsidP="00C05361">
      <w:pPr>
        <w:pStyle w:val="4a"/>
      </w:pPr>
      <w:r>
        <w:t>Deploy inter-area route filtering to reduce the OSPF link state database (LSDB) size.</w:t>
      </w:r>
    </w:p>
    <w:p w14:paraId="609D969F" w14:textId="77777777" w:rsidR="00C05361" w:rsidRPr="00383667" w:rsidRDefault="00C05361" w:rsidP="00D04637">
      <w:pPr>
        <w:pStyle w:val="40"/>
        <w:numPr>
          <w:ilvl w:val="3"/>
          <w:numId w:val="8"/>
        </w:numPr>
      </w:pPr>
      <w:r w:rsidRPr="00383667">
        <w:t>Networking Topology</w:t>
      </w:r>
    </w:p>
    <w:p w14:paraId="66BC2510" w14:textId="36315771" w:rsidR="00C05361" w:rsidRPr="00945CA8" w:rsidRDefault="0037563B" w:rsidP="00D63D35">
      <w:pPr>
        <w:pStyle w:val="afffff1"/>
      </w:pPr>
      <w:r w:rsidRPr="00945CA8">
        <w:t>Networking of advanced IGP</w:t>
      </w:r>
    </w:p>
    <w:p w14:paraId="716B2521" w14:textId="34C3CE09" w:rsidR="0037563B" w:rsidRDefault="0037563B" w:rsidP="006400FD">
      <w:pPr>
        <w:ind w:leftChars="410" w:left="861"/>
        <w:jc w:val="center"/>
      </w:pPr>
      <w:r>
        <w:rPr>
          <w:noProof/>
        </w:rPr>
        <w:drawing>
          <wp:inline distT="0" distB="0" distL="0" distR="0" wp14:anchorId="5D568E9B" wp14:editId="7391A069">
            <wp:extent cx="5450205" cy="165227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0205" cy="1652270"/>
                    </a:xfrm>
                    <a:prstGeom prst="rect">
                      <a:avLst/>
                    </a:prstGeom>
                    <a:noFill/>
                  </pic:spPr>
                </pic:pic>
              </a:graphicData>
            </a:graphic>
          </wp:inline>
        </w:drawing>
      </w:r>
    </w:p>
    <w:p w14:paraId="1F8252E2" w14:textId="69CC9430" w:rsidR="0037563B" w:rsidRDefault="0037563B" w:rsidP="004C7106">
      <w:pPr>
        <w:pStyle w:val="1e"/>
      </w:pPr>
      <w:r w:rsidRPr="0037563B">
        <w:t>Figure 1-1 shows interconnected interfaces and their IP addresses. Loopback0 interfaces are created on all devices, and their IP addresses are 10.0.x.x/24, where x indicates the device number.</w:t>
      </w:r>
    </w:p>
    <w:p w14:paraId="72D849F1" w14:textId="77777777" w:rsidR="00DF5199" w:rsidRDefault="00DF5199" w:rsidP="00DF5199">
      <w:pPr>
        <w:pStyle w:val="1e"/>
      </w:pPr>
      <w:r>
        <w:t>Interconnected interfaces of R1, R2, and R3 belong to OSPF area 0. Loopback0 interfaces of R1, R2, and R3 also belong to OSPF area 0, and interconnected interfaces of R3 and R4 and the Loopback0 interface of R4 belong to OSPF area 1.</w:t>
      </w:r>
    </w:p>
    <w:p w14:paraId="6E998887" w14:textId="77777777" w:rsidR="00DF5199" w:rsidRPr="00812C4B" w:rsidRDefault="00DF5199" w:rsidP="00DF5199">
      <w:pPr>
        <w:pStyle w:val="1e"/>
      </w:pPr>
      <w:r>
        <w:t>R4 and R5 belong to Intermediate System-to-Intermediate System (IS-IS) area 49.0001. R5 is an IS-IS Level-1 router, and R4 is an IS-IS Level-1-2 router.</w:t>
      </w:r>
    </w:p>
    <w:p w14:paraId="53B8C7DD" w14:textId="77777777" w:rsidR="00DF5199" w:rsidRPr="00DF5199" w:rsidRDefault="00DF5199" w:rsidP="0037563B">
      <w:pPr>
        <w:pStyle w:val="1e"/>
      </w:pPr>
    </w:p>
    <w:p w14:paraId="2EF71289" w14:textId="77777777" w:rsidR="00DF5199" w:rsidRPr="00DF5199" w:rsidRDefault="00DF5199" w:rsidP="008B5904">
      <w:pPr>
        <w:pStyle w:val="40"/>
      </w:pPr>
      <w:r w:rsidRPr="00DF5199">
        <w:lastRenderedPageBreak/>
        <w:t>Background</w:t>
      </w:r>
    </w:p>
    <w:p w14:paraId="6D726F58" w14:textId="77777777" w:rsidR="00DF5199" w:rsidRDefault="00DF5199" w:rsidP="00DF5199">
      <w:pPr>
        <w:pStyle w:val="1e"/>
      </w:pPr>
      <w:r>
        <w:t>There are four AR routers running OSPF on the intranet. To control the number of OSPF LSDBs, the four AR routers are assigned to different areas. IS-IS runs between R4 (ASBR) in OSPF area 1 and R5 in the branch.</w:t>
      </w:r>
    </w:p>
    <w:p w14:paraId="5A268797" w14:textId="77777777" w:rsidR="00DF5199" w:rsidRDefault="00DF5199" w:rsidP="00DF5199">
      <w:pPr>
        <w:pStyle w:val="1e"/>
      </w:pPr>
      <w:r>
        <w:t>To speed up OSPF convergence, the network administrator deploys OSPF IP FRR and association between OSPF and BFD.</w:t>
      </w:r>
    </w:p>
    <w:p w14:paraId="132C992E" w14:textId="77777777" w:rsidR="00DF5199" w:rsidRDefault="00DF5199" w:rsidP="00DF5199">
      <w:pPr>
        <w:pStyle w:val="1e"/>
      </w:pPr>
      <w:r>
        <w:t>To control the number of routes on the headquarters network, route filtering is configured on R3 (ABR) to limit the number of routes that can enter OSPF area 0.</w:t>
      </w:r>
    </w:p>
    <w:p w14:paraId="30FD2DB6" w14:textId="77777777" w:rsidR="00DF5199" w:rsidRPr="00AA2A6D" w:rsidRDefault="00DF5199" w:rsidP="00DF5199">
      <w:pPr>
        <w:pStyle w:val="1e"/>
      </w:pPr>
      <w:r>
        <w:t>The branch needs to access the headquarters network. The network administrator has delivered the default IS-IS routes to the branch instead of importing OSPF routes to the IS-IS routing table.</w:t>
      </w:r>
    </w:p>
    <w:p w14:paraId="07BEB869" w14:textId="749F3CB1" w:rsidR="00D52A90" w:rsidRPr="000D4F94" w:rsidRDefault="00D52A90" w:rsidP="008B5904">
      <w:pPr>
        <w:pStyle w:val="30"/>
      </w:pPr>
      <w:bookmarkStart w:id="27" w:name="_Toc49938638"/>
      <w:bookmarkStart w:id="28" w:name="_Toc50042870"/>
      <w:r w:rsidRPr="000D4F94">
        <w:t>Lab Configuration</w:t>
      </w:r>
      <w:bookmarkEnd w:id="27"/>
      <w:bookmarkEnd w:id="28"/>
    </w:p>
    <w:p w14:paraId="788F6560" w14:textId="43E97F27" w:rsidR="00D52A90" w:rsidRPr="000D4F94" w:rsidRDefault="00D52A90" w:rsidP="008B5904">
      <w:pPr>
        <w:pStyle w:val="40"/>
      </w:pPr>
      <w:bookmarkStart w:id="29" w:name="_Toc49938639"/>
      <w:r w:rsidRPr="000D4F94">
        <w:t>Configuration Roadmap</w:t>
      </w:r>
      <w:bookmarkEnd w:id="29"/>
    </w:p>
    <w:p w14:paraId="304691DF" w14:textId="77777777" w:rsidR="00D52A90" w:rsidRPr="009F0796" w:rsidRDefault="00D52A90" w:rsidP="00D04637">
      <w:pPr>
        <w:pStyle w:val="1e"/>
        <w:numPr>
          <w:ilvl w:val="0"/>
          <w:numId w:val="10"/>
        </w:numPr>
      </w:pPr>
      <w:r w:rsidRPr="009F0796">
        <w:t>Configure IP addresses for devices.</w:t>
      </w:r>
    </w:p>
    <w:p w14:paraId="71A2ADC4" w14:textId="77777777" w:rsidR="00D52A90" w:rsidRDefault="00D52A90" w:rsidP="00D04637">
      <w:pPr>
        <w:pStyle w:val="1e"/>
        <w:numPr>
          <w:ilvl w:val="0"/>
          <w:numId w:val="10"/>
        </w:numPr>
      </w:pPr>
      <w:r>
        <w:t>Configure OSPF according to the planning.</w:t>
      </w:r>
    </w:p>
    <w:p w14:paraId="08F130EB" w14:textId="77777777" w:rsidR="00D52A90" w:rsidRDefault="00D52A90" w:rsidP="00D04637">
      <w:pPr>
        <w:pStyle w:val="1e"/>
        <w:numPr>
          <w:ilvl w:val="0"/>
          <w:numId w:val="10"/>
        </w:numPr>
      </w:pPr>
      <w:r>
        <w:t>Configure IS-IS according to the planning.</w:t>
      </w:r>
    </w:p>
    <w:p w14:paraId="27EE4C76" w14:textId="77777777" w:rsidR="00D52A90" w:rsidRDefault="00D52A90" w:rsidP="00D04637">
      <w:pPr>
        <w:pStyle w:val="1e"/>
        <w:numPr>
          <w:ilvl w:val="0"/>
          <w:numId w:val="10"/>
        </w:numPr>
      </w:pPr>
      <w:r>
        <w:t>Enable OSPF IP FRR on R1 to generate a backup path to R4.</w:t>
      </w:r>
    </w:p>
    <w:p w14:paraId="7BF82155" w14:textId="77777777" w:rsidR="00D52A90" w:rsidRDefault="00D52A90" w:rsidP="00D04637">
      <w:pPr>
        <w:pStyle w:val="1e"/>
        <w:numPr>
          <w:ilvl w:val="0"/>
          <w:numId w:val="10"/>
        </w:numPr>
      </w:pPr>
      <w:r>
        <w:t>Enable BFD globally on all OSPF-enabled devices, enable BFD on interconnected interfaces, and shut down GE0/0/1 on R3. On R1, check whether the status of the OSPF neighbor relationship with R3 and route status can be rapidly switched.</w:t>
      </w:r>
    </w:p>
    <w:p w14:paraId="7923AB3E" w14:textId="77777777" w:rsidR="00D52A90" w:rsidRDefault="00D52A90" w:rsidP="00D04637">
      <w:pPr>
        <w:pStyle w:val="1e"/>
        <w:numPr>
          <w:ilvl w:val="0"/>
          <w:numId w:val="10"/>
        </w:numPr>
      </w:pPr>
      <w:r>
        <w:t>Create Loopback2 interfaces with the same IP address on R1 and R2, activate OSPF on the interfaces, and check whether equal-cost routes exist in the OSPF routing table on R3. Then limit the number of equal-cost routes to 1. Create Loopback3 on R4 and activate OSPF. Configure inter-area route filtering on R3 (ABR) to prevent Loopback3 on R4 from advertising routes to OSPF area 0.</w:t>
      </w:r>
    </w:p>
    <w:p w14:paraId="686D62FB" w14:textId="77777777" w:rsidR="00D52A90" w:rsidRDefault="00D52A90" w:rsidP="00D04637">
      <w:pPr>
        <w:pStyle w:val="1e"/>
        <w:numPr>
          <w:ilvl w:val="0"/>
          <w:numId w:val="10"/>
        </w:numPr>
      </w:pPr>
      <w:r>
        <w:t>Advertise the default route in IS-IS process 1 of R4.</w:t>
      </w:r>
    </w:p>
    <w:p w14:paraId="59D2879F" w14:textId="77777777" w:rsidR="00D52A90" w:rsidRPr="00383667" w:rsidRDefault="00D52A90" w:rsidP="00D04637">
      <w:pPr>
        <w:pStyle w:val="40"/>
        <w:numPr>
          <w:ilvl w:val="3"/>
          <w:numId w:val="8"/>
        </w:numPr>
      </w:pPr>
      <w:r w:rsidRPr="00383667">
        <w:t>Configuration Procedure</w:t>
      </w:r>
    </w:p>
    <w:p w14:paraId="685DE30E" w14:textId="50A31EAC" w:rsidR="0037563B" w:rsidRPr="00D63D35" w:rsidRDefault="00D52A90" w:rsidP="00D07FAA">
      <w:pPr>
        <w:pStyle w:val="3"/>
      </w:pPr>
      <w:r w:rsidRPr="00D63D35">
        <w:t>Configure IP addresses for interconnection interfaces and loopback interfaces.</w:t>
      </w:r>
    </w:p>
    <w:p w14:paraId="49402FE9" w14:textId="77777777" w:rsidR="00792A6D" w:rsidRDefault="00792A6D" w:rsidP="00ED11AB">
      <w:pPr>
        <w:pStyle w:val="1e"/>
      </w:pPr>
      <w:r>
        <w:t># Name the devices.</w:t>
      </w:r>
    </w:p>
    <w:p w14:paraId="3E7ACF9E" w14:textId="77777777" w:rsidR="00792A6D" w:rsidRDefault="00792A6D" w:rsidP="00ED11AB">
      <w:pPr>
        <w:pStyle w:val="1e"/>
      </w:pPr>
      <w:r>
        <w:t>The configuration details are not provided.</w:t>
      </w:r>
    </w:p>
    <w:p w14:paraId="087BAF4D" w14:textId="77777777" w:rsidR="00792A6D" w:rsidRDefault="00792A6D" w:rsidP="00ED11AB">
      <w:pPr>
        <w:pStyle w:val="1e"/>
      </w:pPr>
      <w:r>
        <w:t># Disable the interfaces that are not used in this experiment.</w:t>
      </w:r>
    </w:p>
    <w:p w14:paraId="0C00DAB8" w14:textId="77777777" w:rsidR="00792A6D" w:rsidRDefault="00792A6D" w:rsidP="00ED11AB">
      <w:pPr>
        <w:pStyle w:val="1e"/>
      </w:pPr>
      <w:r>
        <w:t>The configuration details are not provided.</w:t>
      </w:r>
    </w:p>
    <w:p w14:paraId="17D36BBC" w14:textId="77777777" w:rsidR="00792A6D" w:rsidRDefault="00792A6D" w:rsidP="00ED11AB">
      <w:pPr>
        <w:pStyle w:val="1e"/>
      </w:pPr>
      <w:r>
        <w:t># Configure IP addresses for GE0/0/1, GE0/0/2, and a loopback interface on R1.</w:t>
      </w:r>
    </w:p>
    <w:p w14:paraId="24D8C931" w14:textId="77777777" w:rsidR="00792A6D" w:rsidRPr="00792A6D" w:rsidRDefault="00792A6D" w:rsidP="00ED11AB">
      <w:pPr>
        <w:pStyle w:val="2f3"/>
        <w:rPr>
          <w:rFonts w:hint="eastAsia"/>
        </w:rPr>
      </w:pPr>
      <w:r w:rsidRPr="00792A6D">
        <w:t>[R1]interface GigabitEthernet0/0/1</w:t>
      </w:r>
    </w:p>
    <w:p w14:paraId="2BAB11A0" w14:textId="77777777" w:rsidR="00792A6D" w:rsidRPr="00792A6D" w:rsidRDefault="00792A6D" w:rsidP="00ED11AB">
      <w:pPr>
        <w:pStyle w:val="2f3"/>
        <w:rPr>
          <w:rFonts w:hint="eastAsia"/>
        </w:rPr>
      </w:pPr>
      <w:r w:rsidRPr="00792A6D">
        <w:lastRenderedPageBreak/>
        <w:t>[R1-GigabitEthernet0/0/1] ip address 10.0.13.1 255.255.255.0</w:t>
      </w:r>
    </w:p>
    <w:p w14:paraId="5CD00323" w14:textId="77777777" w:rsidR="00792A6D" w:rsidRPr="00792A6D" w:rsidRDefault="00792A6D" w:rsidP="00ED11AB">
      <w:pPr>
        <w:pStyle w:val="2f3"/>
        <w:rPr>
          <w:rFonts w:hint="eastAsia"/>
        </w:rPr>
      </w:pPr>
      <w:r w:rsidRPr="00792A6D">
        <w:t>[R1-GigabitEthernet0/0/1] quit</w:t>
      </w:r>
    </w:p>
    <w:p w14:paraId="331531A7" w14:textId="77777777" w:rsidR="00792A6D" w:rsidRPr="00792A6D" w:rsidRDefault="00792A6D" w:rsidP="00ED11AB">
      <w:pPr>
        <w:pStyle w:val="2f3"/>
        <w:rPr>
          <w:rFonts w:hint="eastAsia"/>
        </w:rPr>
      </w:pPr>
      <w:r w:rsidRPr="00792A6D">
        <w:t>[R1]interface GigabitEthernet0/0/2</w:t>
      </w:r>
    </w:p>
    <w:p w14:paraId="4F1EA8A3" w14:textId="77777777" w:rsidR="00792A6D" w:rsidRPr="00792A6D" w:rsidRDefault="00792A6D" w:rsidP="00ED11AB">
      <w:pPr>
        <w:pStyle w:val="2f3"/>
        <w:rPr>
          <w:rFonts w:hint="eastAsia"/>
        </w:rPr>
      </w:pPr>
      <w:r w:rsidRPr="00792A6D">
        <w:t xml:space="preserve">[R1-GigabitEthernet0/0/2] ip address 10.0.12.1 255.255.255.0 </w:t>
      </w:r>
    </w:p>
    <w:p w14:paraId="66384E4D" w14:textId="77777777" w:rsidR="00792A6D" w:rsidRPr="00792A6D" w:rsidRDefault="00792A6D" w:rsidP="00ED11AB">
      <w:pPr>
        <w:pStyle w:val="2f3"/>
        <w:rPr>
          <w:rFonts w:hint="eastAsia"/>
        </w:rPr>
      </w:pPr>
      <w:r w:rsidRPr="00792A6D">
        <w:t>[R1-GigabitEthernet0/0/2] quit</w:t>
      </w:r>
    </w:p>
    <w:p w14:paraId="1920DF0E" w14:textId="77777777" w:rsidR="00792A6D" w:rsidRPr="00792A6D" w:rsidRDefault="00792A6D" w:rsidP="00ED11AB">
      <w:pPr>
        <w:pStyle w:val="2f3"/>
        <w:rPr>
          <w:rFonts w:hint="eastAsia"/>
        </w:rPr>
      </w:pPr>
      <w:r w:rsidRPr="00792A6D">
        <w:t>[R1]interface LoopBack 0</w:t>
      </w:r>
    </w:p>
    <w:p w14:paraId="1D19D1F6" w14:textId="77777777" w:rsidR="00792A6D" w:rsidRPr="00792A6D" w:rsidRDefault="00792A6D" w:rsidP="00ED11AB">
      <w:pPr>
        <w:pStyle w:val="2f3"/>
        <w:rPr>
          <w:rFonts w:hint="eastAsia"/>
        </w:rPr>
      </w:pPr>
      <w:r w:rsidRPr="00792A6D">
        <w:t>[R1-LoopBack0] ip address 10.0.1.1 24</w:t>
      </w:r>
    </w:p>
    <w:p w14:paraId="029894DA" w14:textId="77777777" w:rsidR="00792A6D" w:rsidRPr="00792A6D" w:rsidRDefault="00792A6D" w:rsidP="00ED11AB">
      <w:pPr>
        <w:pStyle w:val="2f3"/>
        <w:rPr>
          <w:rFonts w:hint="eastAsia"/>
        </w:rPr>
      </w:pPr>
      <w:r w:rsidRPr="00792A6D">
        <w:t>[R1-LoopBack0] quit</w:t>
      </w:r>
    </w:p>
    <w:p w14:paraId="32931170" w14:textId="77777777" w:rsidR="00792A6D" w:rsidRPr="00792A6D" w:rsidRDefault="00792A6D" w:rsidP="00ED11AB">
      <w:pPr>
        <w:pStyle w:val="2f3"/>
        <w:rPr>
          <w:rFonts w:hint="eastAsia"/>
        </w:rPr>
      </w:pPr>
      <w:r w:rsidRPr="00792A6D">
        <w:t># Configure IP addresses for GE0/0/2, GE0/0/3, and a loopback interface on R2.</w:t>
      </w:r>
    </w:p>
    <w:p w14:paraId="4F10CFE7" w14:textId="77777777" w:rsidR="00792A6D" w:rsidRPr="00792A6D" w:rsidRDefault="00792A6D" w:rsidP="00ED11AB">
      <w:pPr>
        <w:pStyle w:val="2f3"/>
        <w:rPr>
          <w:rFonts w:hint="eastAsia"/>
        </w:rPr>
      </w:pPr>
      <w:r w:rsidRPr="00792A6D">
        <w:t>[R2]interface GigabitEthernet0/0/2</w:t>
      </w:r>
    </w:p>
    <w:p w14:paraId="5304B612" w14:textId="77777777" w:rsidR="00792A6D" w:rsidRPr="00792A6D" w:rsidRDefault="00792A6D" w:rsidP="00ED11AB">
      <w:pPr>
        <w:pStyle w:val="2f3"/>
        <w:rPr>
          <w:rFonts w:hint="eastAsia"/>
        </w:rPr>
      </w:pPr>
      <w:r w:rsidRPr="00792A6D">
        <w:t>[R2-GigabitEthernet0/0/2] ip address 10.0.23.2 255.255.255.0</w:t>
      </w:r>
    </w:p>
    <w:p w14:paraId="76C9B29E" w14:textId="77777777" w:rsidR="00792A6D" w:rsidRPr="00792A6D" w:rsidRDefault="00792A6D" w:rsidP="00ED11AB">
      <w:pPr>
        <w:pStyle w:val="2f3"/>
        <w:rPr>
          <w:rFonts w:hint="eastAsia"/>
        </w:rPr>
      </w:pPr>
      <w:r w:rsidRPr="00792A6D">
        <w:t>[R2-GigabitEthernet0/0/2] quit</w:t>
      </w:r>
    </w:p>
    <w:p w14:paraId="32D64EAF" w14:textId="77777777" w:rsidR="00792A6D" w:rsidRPr="00792A6D" w:rsidRDefault="00792A6D" w:rsidP="00ED11AB">
      <w:pPr>
        <w:pStyle w:val="2f3"/>
        <w:rPr>
          <w:rFonts w:hint="eastAsia"/>
        </w:rPr>
      </w:pPr>
      <w:r w:rsidRPr="00792A6D">
        <w:t>[R2]interface GigabitEthernet0/0/3</w:t>
      </w:r>
    </w:p>
    <w:p w14:paraId="62957001" w14:textId="77777777" w:rsidR="00792A6D" w:rsidRPr="00792A6D" w:rsidRDefault="00792A6D" w:rsidP="00ED11AB">
      <w:pPr>
        <w:pStyle w:val="2f3"/>
        <w:rPr>
          <w:rFonts w:hint="eastAsia"/>
        </w:rPr>
      </w:pPr>
      <w:r w:rsidRPr="00792A6D">
        <w:t>[R2-GigabitEthernet0/0/3] ip address 10.0.12.2 255.255.255.0</w:t>
      </w:r>
    </w:p>
    <w:p w14:paraId="19F6CDCD" w14:textId="77777777" w:rsidR="00792A6D" w:rsidRPr="00792A6D" w:rsidRDefault="00792A6D" w:rsidP="00ED11AB">
      <w:pPr>
        <w:pStyle w:val="2f3"/>
        <w:rPr>
          <w:rFonts w:hint="eastAsia"/>
        </w:rPr>
      </w:pPr>
      <w:r w:rsidRPr="00792A6D">
        <w:t>[R2-GigabitEthernet0/0/3] quit</w:t>
      </w:r>
    </w:p>
    <w:p w14:paraId="2C41F97B" w14:textId="77777777" w:rsidR="00792A6D" w:rsidRPr="00792A6D" w:rsidRDefault="00792A6D" w:rsidP="00ED11AB">
      <w:pPr>
        <w:pStyle w:val="2f3"/>
        <w:rPr>
          <w:rFonts w:hint="eastAsia"/>
        </w:rPr>
      </w:pPr>
      <w:r w:rsidRPr="00792A6D">
        <w:t>[R2]interface LoopBack0</w:t>
      </w:r>
    </w:p>
    <w:p w14:paraId="7A0CAC83" w14:textId="77777777" w:rsidR="00792A6D" w:rsidRPr="00792A6D" w:rsidRDefault="00792A6D" w:rsidP="00ED11AB">
      <w:pPr>
        <w:pStyle w:val="2f3"/>
        <w:rPr>
          <w:rFonts w:hint="eastAsia"/>
        </w:rPr>
      </w:pPr>
      <w:r w:rsidRPr="00792A6D">
        <w:t>[R2-LoopBack0] ip address 10.0.2.2 255.255.255.0</w:t>
      </w:r>
    </w:p>
    <w:p w14:paraId="53430CB5" w14:textId="77777777" w:rsidR="00792A6D" w:rsidRPr="00792A6D" w:rsidRDefault="00792A6D" w:rsidP="00ED11AB">
      <w:pPr>
        <w:pStyle w:val="2f3"/>
        <w:rPr>
          <w:rFonts w:hint="eastAsia"/>
        </w:rPr>
      </w:pPr>
      <w:r w:rsidRPr="00792A6D">
        <w:t>[R2-LoopBack0] quit</w:t>
      </w:r>
    </w:p>
    <w:p w14:paraId="4E4B63FB" w14:textId="77777777" w:rsidR="00792A6D" w:rsidRDefault="00792A6D" w:rsidP="00ED11AB">
      <w:pPr>
        <w:pStyle w:val="1e"/>
      </w:pPr>
      <w:r>
        <w:t># Configure IP addresses for GE0/0/1, GE0/0/2, GE0/0/3, and a loopback interface on R3.</w:t>
      </w:r>
    </w:p>
    <w:p w14:paraId="3D47610F" w14:textId="77777777" w:rsidR="00792A6D" w:rsidRDefault="00792A6D" w:rsidP="00ED11AB">
      <w:pPr>
        <w:pStyle w:val="2f3"/>
        <w:rPr>
          <w:rFonts w:hint="eastAsia"/>
        </w:rPr>
      </w:pPr>
      <w:r>
        <w:t>[R3]interface GigabitEthernet0/0/1</w:t>
      </w:r>
    </w:p>
    <w:p w14:paraId="76636439" w14:textId="77777777" w:rsidR="00792A6D" w:rsidRDefault="00792A6D" w:rsidP="00ED11AB">
      <w:pPr>
        <w:pStyle w:val="2f3"/>
        <w:rPr>
          <w:rFonts w:hint="eastAsia"/>
        </w:rPr>
      </w:pPr>
      <w:r>
        <w:t>[R3-GigabitEthernet0/0/1] ip address 10.0.13.3 255.255.255.0</w:t>
      </w:r>
    </w:p>
    <w:p w14:paraId="5E08CE80" w14:textId="77777777" w:rsidR="00792A6D" w:rsidRDefault="00792A6D" w:rsidP="00ED11AB">
      <w:pPr>
        <w:pStyle w:val="2f3"/>
        <w:rPr>
          <w:rFonts w:hint="eastAsia"/>
        </w:rPr>
      </w:pPr>
      <w:r>
        <w:t>[R3-GigabitEthernet0/0/1] quit</w:t>
      </w:r>
    </w:p>
    <w:p w14:paraId="12E6DEA4" w14:textId="77777777" w:rsidR="00792A6D" w:rsidRDefault="00792A6D" w:rsidP="00ED11AB">
      <w:pPr>
        <w:pStyle w:val="2f3"/>
        <w:rPr>
          <w:rFonts w:hint="eastAsia"/>
        </w:rPr>
      </w:pPr>
      <w:r>
        <w:t>[R3]interface GigabitEthernet0/0/2</w:t>
      </w:r>
    </w:p>
    <w:p w14:paraId="3DF800C3" w14:textId="77777777" w:rsidR="00792A6D" w:rsidRDefault="00792A6D" w:rsidP="00ED11AB">
      <w:pPr>
        <w:pStyle w:val="2f3"/>
        <w:rPr>
          <w:rFonts w:hint="eastAsia"/>
        </w:rPr>
      </w:pPr>
      <w:r>
        <w:t>[R3-GigabitEthernet0/0/2] ip address 10.0.34.3 255.255.255.0</w:t>
      </w:r>
    </w:p>
    <w:p w14:paraId="6E4201BE" w14:textId="77777777" w:rsidR="00792A6D" w:rsidRDefault="00792A6D" w:rsidP="00ED11AB">
      <w:pPr>
        <w:pStyle w:val="2f3"/>
        <w:rPr>
          <w:rFonts w:hint="eastAsia"/>
        </w:rPr>
      </w:pPr>
      <w:r>
        <w:t>[R3-GigabitEthernet0/0/2]quit</w:t>
      </w:r>
    </w:p>
    <w:p w14:paraId="7549CC1C" w14:textId="77777777" w:rsidR="00792A6D" w:rsidRDefault="00792A6D" w:rsidP="00ED11AB">
      <w:pPr>
        <w:pStyle w:val="2f3"/>
        <w:rPr>
          <w:rFonts w:hint="eastAsia"/>
        </w:rPr>
      </w:pPr>
      <w:r>
        <w:t>[R3]interface GigabitEthernet0/0/3</w:t>
      </w:r>
    </w:p>
    <w:p w14:paraId="2B283234" w14:textId="77777777" w:rsidR="00792A6D" w:rsidRDefault="00792A6D" w:rsidP="00ED11AB">
      <w:pPr>
        <w:pStyle w:val="2f3"/>
        <w:rPr>
          <w:rFonts w:hint="eastAsia"/>
        </w:rPr>
      </w:pPr>
      <w:r>
        <w:t>[R3-GigabitEthernet0/0/3] ip address 10.0.23.3 255.255.255.0</w:t>
      </w:r>
    </w:p>
    <w:p w14:paraId="401ABB40" w14:textId="77777777" w:rsidR="00792A6D" w:rsidRDefault="00792A6D" w:rsidP="00ED11AB">
      <w:pPr>
        <w:pStyle w:val="2f3"/>
        <w:rPr>
          <w:rFonts w:hint="eastAsia"/>
        </w:rPr>
      </w:pPr>
      <w:r>
        <w:t>[R3-GigabitEthernet0/0/3] quit</w:t>
      </w:r>
    </w:p>
    <w:p w14:paraId="5C8E4F3B" w14:textId="77777777" w:rsidR="00792A6D" w:rsidRDefault="00792A6D" w:rsidP="00ED11AB">
      <w:pPr>
        <w:pStyle w:val="2f3"/>
        <w:rPr>
          <w:rFonts w:hint="eastAsia"/>
        </w:rPr>
      </w:pPr>
      <w:r>
        <w:t>[R3]interface LoopBack0</w:t>
      </w:r>
    </w:p>
    <w:p w14:paraId="5A826120" w14:textId="77777777" w:rsidR="00792A6D" w:rsidRDefault="00792A6D" w:rsidP="00ED11AB">
      <w:pPr>
        <w:pStyle w:val="2f3"/>
        <w:rPr>
          <w:rFonts w:hint="eastAsia"/>
        </w:rPr>
      </w:pPr>
      <w:r>
        <w:t>[R3-LoopBack0] ip address 10.0.3.3 255.255.255.0</w:t>
      </w:r>
    </w:p>
    <w:p w14:paraId="56D4E888" w14:textId="77777777" w:rsidR="00792A6D" w:rsidRDefault="00792A6D" w:rsidP="00ED11AB">
      <w:pPr>
        <w:pStyle w:val="2f3"/>
        <w:rPr>
          <w:rFonts w:hint="eastAsia"/>
        </w:rPr>
      </w:pPr>
      <w:r>
        <w:t>[R3-LoopBack0] quit</w:t>
      </w:r>
    </w:p>
    <w:p w14:paraId="40E9966D" w14:textId="77777777" w:rsidR="00792A6D" w:rsidRDefault="00792A6D" w:rsidP="00ED11AB">
      <w:pPr>
        <w:pStyle w:val="1e"/>
      </w:pPr>
      <w:r>
        <w:t># Configure IP addresses for GE0/0/2, GE0/0/3, and a loopback interface on R4.</w:t>
      </w:r>
    </w:p>
    <w:p w14:paraId="5C3CB873" w14:textId="77777777" w:rsidR="00792A6D" w:rsidRDefault="00792A6D" w:rsidP="00ED11AB">
      <w:pPr>
        <w:pStyle w:val="2f3"/>
        <w:rPr>
          <w:rFonts w:hint="eastAsia"/>
        </w:rPr>
      </w:pPr>
      <w:r>
        <w:t>[R4]interface GigabitEthernet0/0/2</w:t>
      </w:r>
    </w:p>
    <w:p w14:paraId="207D005A" w14:textId="77777777" w:rsidR="00792A6D" w:rsidRDefault="00792A6D" w:rsidP="00ED11AB">
      <w:pPr>
        <w:pStyle w:val="2f3"/>
        <w:rPr>
          <w:rFonts w:hint="eastAsia"/>
        </w:rPr>
      </w:pPr>
      <w:r>
        <w:t>[R4-GigabitEthernet0/0/2] ip address 10.0.45.4 255.255.255.0</w:t>
      </w:r>
    </w:p>
    <w:p w14:paraId="768337BC" w14:textId="77777777" w:rsidR="00792A6D" w:rsidRDefault="00792A6D" w:rsidP="00ED11AB">
      <w:pPr>
        <w:pStyle w:val="2f3"/>
        <w:rPr>
          <w:rFonts w:hint="eastAsia"/>
        </w:rPr>
      </w:pPr>
      <w:r>
        <w:t>[R4-GigabitEthernet0/0/2] quit</w:t>
      </w:r>
    </w:p>
    <w:p w14:paraId="22FE2C99" w14:textId="77777777" w:rsidR="00792A6D" w:rsidRDefault="00792A6D" w:rsidP="00ED11AB">
      <w:pPr>
        <w:pStyle w:val="2f3"/>
        <w:rPr>
          <w:rFonts w:hint="eastAsia"/>
        </w:rPr>
      </w:pPr>
      <w:r>
        <w:t>[R4]interface GigabitEthernet0/0/3</w:t>
      </w:r>
    </w:p>
    <w:p w14:paraId="0C01A275" w14:textId="77777777" w:rsidR="00792A6D" w:rsidRDefault="00792A6D" w:rsidP="00ED11AB">
      <w:pPr>
        <w:pStyle w:val="2f3"/>
        <w:rPr>
          <w:rFonts w:hint="eastAsia"/>
        </w:rPr>
      </w:pPr>
      <w:r>
        <w:t>[R4-GigabitEthernet0/0/3] ip address 10.0.34.4 255.255.255.0</w:t>
      </w:r>
    </w:p>
    <w:p w14:paraId="35C210CF" w14:textId="77777777" w:rsidR="00792A6D" w:rsidRDefault="00792A6D" w:rsidP="00ED11AB">
      <w:pPr>
        <w:pStyle w:val="2f3"/>
        <w:rPr>
          <w:rFonts w:hint="eastAsia"/>
        </w:rPr>
      </w:pPr>
      <w:r>
        <w:t>[R4-GigabitEthernet0/0/3] quit</w:t>
      </w:r>
    </w:p>
    <w:p w14:paraId="710BB8C7" w14:textId="77777777" w:rsidR="00792A6D" w:rsidRDefault="00792A6D" w:rsidP="00ED11AB">
      <w:pPr>
        <w:pStyle w:val="2f3"/>
        <w:rPr>
          <w:rFonts w:hint="eastAsia"/>
        </w:rPr>
      </w:pPr>
      <w:r>
        <w:t>[R4]interface LoopBack0</w:t>
      </w:r>
    </w:p>
    <w:p w14:paraId="69BC937D" w14:textId="77777777" w:rsidR="00792A6D" w:rsidRDefault="00792A6D" w:rsidP="00ED11AB">
      <w:pPr>
        <w:pStyle w:val="2f3"/>
        <w:rPr>
          <w:rFonts w:hint="eastAsia"/>
        </w:rPr>
      </w:pPr>
      <w:r>
        <w:t>[R4-LoopBack0] ip address 10.0.4.4 255.255.255.0</w:t>
      </w:r>
    </w:p>
    <w:p w14:paraId="02732384" w14:textId="77777777" w:rsidR="00792A6D" w:rsidRDefault="00792A6D" w:rsidP="00ED11AB">
      <w:pPr>
        <w:pStyle w:val="2f3"/>
        <w:rPr>
          <w:rFonts w:hint="eastAsia"/>
        </w:rPr>
      </w:pPr>
      <w:r>
        <w:t>[R4-LoopBack0] quit</w:t>
      </w:r>
    </w:p>
    <w:p w14:paraId="16263128" w14:textId="77777777" w:rsidR="00792A6D" w:rsidRDefault="00792A6D" w:rsidP="00ED11AB">
      <w:pPr>
        <w:pStyle w:val="1e"/>
      </w:pPr>
      <w:r>
        <w:t># Configure IP addresses for GE0/0/3 and a loopback interface on R5.</w:t>
      </w:r>
    </w:p>
    <w:p w14:paraId="523899D5" w14:textId="77777777" w:rsidR="00792A6D" w:rsidRDefault="00792A6D" w:rsidP="00ED11AB">
      <w:pPr>
        <w:pStyle w:val="2f3"/>
        <w:rPr>
          <w:rFonts w:hint="eastAsia"/>
        </w:rPr>
      </w:pPr>
      <w:r>
        <w:t>[R5]interface GigabitEthernet0/0/3</w:t>
      </w:r>
    </w:p>
    <w:p w14:paraId="60726A1A" w14:textId="77777777" w:rsidR="00792A6D" w:rsidRDefault="00792A6D" w:rsidP="00ED11AB">
      <w:pPr>
        <w:pStyle w:val="2f3"/>
        <w:rPr>
          <w:rFonts w:hint="eastAsia"/>
        </w:rPr>
      </w:pPr>
      <w:r>
        <w:t>[R5-GigabitEthernet0/0/3] ip address 10.0.45.5 255.255.255.0</w:t>
      </w:r>
    </w:p>
    <w:p w14:paraId="205D4C9A" w14:textId="77777777" w:rsidR="00792A6D" w:rsidRDefault="00792A6D" w:rsidP="00ED11AB">
      <w:pPr>
        <w:pStyle w:val="2f3"/>
        <w:rPr>
          <w:rFonts w:hint="eastAsia"/>
        </w:rPr>
      </w:pPr>
      <w:r>
        <w:t>[R5-GigabitEthernet0/0/3] quit</w:t>
      </w:r>
    </w:p>
    <w:p w14:paraId="36506BAA" w14:textId="77777777" w:rsidR="00792A6D" w:rsidRDefault="00792A6D" w:rsidP="00ED11AB">
      <w:pPr>
        <w:pStyle w:val="2f3"/>
        <w:rPr>
          <w:rFonts w:hint="eastAsia"/>
        </w:rPr>
      </w:pPr>
      <w:r>
        <w:t>[R5]interface LoopBack0</w:t>
      </w:r>
    </w:p>
    <w:p w14:paraId="463F29AE" w14:textId="77777777" w:rsidR="00792A6D" w:rsidRDefault="00792A6D" w:rsidP="00ED11AB">
      <w:pPr>
        <w:pStyle w:val="2f3"/>
        <w:rPr>
          <w:rFonts w:hint="eastAsia"/>
        </w:rPr>
      </w:pPr>
      <w:r>
        <w:t>[R5-LoopBack0] ip address 10.0.5.5 255.255.255.0</w:t>
      </w:r>
    </w:p>
    <w:p w14:paraId="002ED8A6" w14:textId="77777777" w:rsidR="00792A6D" w:rsidRDefault="00792A6D" w:rsidP="00ED11AB">
      <w:pPr>
        <w:pStyle w:val="2f3"/>
        <w:rPr>
          <w:rFonts w:hint="eastAsia"/>
        </w:rPr>
      </w:pPr>
      <w:r>
        <w:t>[R5-LoopBack0] quit</w:t>
      </w:r>
    </w:p>
    <w:p w14:paraId="203A0304" w14:textId="77777777" w:rsidR="00792A6D" w:rsidRDefault="00792A6D" w:rsidP="00ED11AB">
      <w:pPr>
        <w:pStyle w:val="1e"/>
      </w:pPr>
      <w:r>
        <w:t># Check the connectivity on R1, R2, and R4.</w:t>
      </w:r>
    </w:p>
    <w:p w14:paraId="6C927875" w14:textId="77777777" w:rsidR="00792A6D" w:rsidRDefault="00792A6D" w:rsidP="00ED11AB">
      <w:pPr>
        <w:pStyle w:val="2f3"/>
        <w:rPr>
          <w:rFonts w:hint="eastAsia"/>
        </w:rPr>
      </w:pPr>
      <w:r>
        <w:t xml:space="preserve">&lt;R1&gt;ping -c 1 10.12.2 </w:t>
      </w:r>
    </w:p>
    <w:p w14:paraId="4A241E15" w14:textId="77777777" w:rsidR="00792A6D" w:rsidRDefault="00792A6D" w:rsidP="00ED11AB">
      <w:pPr>
        <w:pStyle w:val="2f3"/>
        <w:rPr>
          <w:rFonts w:hint="eastAsia"/>
        </w:rPr>
      </w:pPr>
      <w:r>
        <w:lastRenderedPageBreak/>
        <w:t>Error: Unknown host 10.12.2.</w:t>
      </w:r>
    </w:p>
    <w:p w14:paraId="66A2F5F3" w14:textId="77777777" w:rsidR="00792A6D" w:rsidRDefault="00792A6D" w:rsidP="00ED11AB">
      <w:pPr>
        <w:pStyle w:val="2f3"/>
        <w:rPr>
          <w:rFonts w:hint="eastAsia"/>
        </w:rPr>
      </w:pPr>
      <w:r>
        <w:t>&lt;R1&gt;ping -c 1 10.0.12.2</w:t>
      </w:r>
    </w:p>
    <w:p w14:paraId="14C261D1" w14:textId="77777777" w:rsidR="00792A6D" w:rsidRDefault="00792A6D" w:rsidP="00ED11AB">
      <w:pPr>
        <w:pStyle w:val="2f3"/>
        <w:rPr>
          <w:rFonts w:hint="eastAsia"/>
        </w:rPr>
      </w:pPr>
      <w:r>
        <w:t xml:space="preserve">  PING 10.0.12.2: 56  data bytes, press CTRL_C to break</w:t>
      </w:r>
    </w:p>
    <w:p w14:paraId="002F500B" w14:textId="77777777" w:rsidR="00792A6D" w:rsidRDefault="00792A6D" w:rsidP="00ED11AB">
      <w:pPr>
        <w:pStyle w:val="2f3"/>
        <w:rPr>
          <w:rFonts w:hint="eastAsia"/>
        </w:rPr>
      </w:pPr>
      <w:r>
        <w:t xml:space="preserve">    Reply from 10.0.12.2: bytes=56 Sequence=1 ttl=255 time=60 ms</w:t>
      </w:r>
    </w:p>
    <w:p w14:paraId="321E638E" w14:textId="77777777" w:rsidR="00792A6D" w:rsidRDefault="00792A6D" w:rsidP="00ED11AB">
      <w:pPr>
        <w:pStyle w:val="2f3"/>
        <w:rPr>
          <w:rFonts w:hint="eastAsia"/>
        </w:rPr>
      </w:pPr>
    </w:p>
    <w:p w14:paraId="52DE02D9" w14:textId="77777777" w:rsidR="00792A6D" w:rsidRDefault="00792A6D" w:rsidP="00ED11AB">
      <w:pPr>
        <w:pStyle w:val="2f3"/>
        <w:rPr>
          <w:rFonts w:hint="eastAsia"/>
        </w:rPr>
      </w:pPr>
      <w:r>
        <w:t xml:space="preserve">  --- 10.0.12.2 ping statistics ---</w:t>
      </w:r>
    </w:p>
    <w:p w14:paraId="2A2012E7" w14:textId="77777777" w:rsidR="00792A6D" w:rsidRDefault="00792A6D" w:rsidP="00ED11AB">
      <w:pPr>
        <w:pStyle w:val="2f3"/>
        <w:rPr>
          <w:rFonts w:hint="eastAsia"/>
        </w:rPr>
      </w:pPr>
      <w:r>
        <w:t xml:space="preserve">    1 packet(s) transmitted</w:t>
      </w:r>
    </w:p>
    <w:p w14:paraId="2B81FA1E" w14:textId="77777777" w:rsidR="00792A6D" w:rsidRDefault="00792A6D" w:rsidP="00ED11AB">
      <w:pPr>
        <w:pStyle w:val="2f3"/>
        <w:rPr>
          <w:rFonts w:hint="eastAsia"/>
        </w:rPr>
      </w:pPr>
      <w:r>
        <w:t xml:space="preserve">    1 packet(s) received</w:t>
      </w:r>
    </w:p>
    <w:p w14:paraId="34650E57" w14:textId="77777777" w:rsidR="00792A6D" w:rsidRDefault="00792A6D" w:rsidP="00ED11AB">
      <w:pPr>
        <w:pStyle w:val="2f3"/>
        <w:rPr>
          <w:rFonts w:hint="eastAsia"/>
        </w:rPr>
      </w:pPr>
      <w:r>
        <w:t xml:space="preserve">    0.00% packet loss</w:t>
      </w:r>
    </w:p>
    <w:p w14:paraId="23E3F759" w14:textId="77777777" w:rsidR="00792A6D" w:rsidRDefault="00792A6D" w:rsidP="00ED11AB">
      <w:pPr>
        <w:pStyle w:val="2f3"/>
        <w:rPr>
          <w:rFonts w:hint="eastAsia"/>
        </w:rPr>
      </w:pPr>
      <w:r>
        <w:t xml:space="preserve">    round-trip min/avg/max = 60/60/60 ms</w:t>
      </w:r>
    </w:p>
    <w:p w14:paraId="7B94DFB4" w14:textId="77777777" w:rsidR="00792A6D" w:rsidRDefault="00792A6D" w:rsidP="00ED11AB">
      <w:pPr>
        <w:pStyle w:val="2f3"/>
        <w:rPr>
          <w:rFonts w:hint="eastAsia"/>
        </w:rPr>
      </w:pPr>
    </w:p>
    <w:p w14:paraId="1956FC72" w14:textId="77777777" w:rsidR="00792A6D" w:rsidRDefault="00792A6D" w:rsidP="00ED11AB">
      <w:pPr>
        <w:pStyle w:val="2f3"/>
        <w:rPr>
          <w:rFonts w:hint="eastAsia"/>
        </w:rPr>
      </w:pPr>
      <w:r>
        <w:t>&lt;R1&gt;ping -c 1 10.0.13.3</w:t>
      </w:r>
    </w:p>
    <w:p w14:paraId="391F653A" w14:textId="77777777" w:rsidR="00792A6D" w:rsidRDefault="00792A6D" w:rsidP="00ED11AB">
      <w:pPr>
        <w:pStyle w:val="2f3"/>
        <w:rPr>
          <w:rFonts w:hint="eastAsia"/>
        </w:rPr>
      </w:pPr>
      <w:r>
        <w:t xml:space="preserve">  PING 10.0.13.3: 56  data bytes, press CTRL_C to break</w:t>
      </w:r>
    </w:p>
    <w:p w14:paraId="047B2450" w14:textId="77777777" w:rsidR="00792A6D" w:rsidRDefault="00792A6D" w:rsidP="00ED11AB">
      <w:pPr>
        <w:pStyle w:val="2f3"/>
        <w:rPr>
          <w:rFonts w:hint="eastAsia"/>
        </w:rPr>
      </w:pPr>
      <w:r>
        <w:t xml:space="preserve">    Reply from 10.0.13.3: bytes=56 Sequence=1 ttl=255 time=50 ms</w:t>
      </w:r>
    </w:p>
    <w:p w14:paraId="032CB40F" w14:textId="77777777" w:rsidR="00792A6D" w:rsidRDefault="00792A6D" w:rsidP="00ED11AB">
      <w:pPr>
        <w:pStyle w:val="2f3"/>
        <w:rPr>
          <w:rFonts w:hint="eastAsia"/>
        </w:rPr>
      </w:pPr>
    </w:p>
    <w:p w14:paraId="65045041" w14:textId="77777777" w:rsidR="00792A6D" w:rsidRDefault="00792A6D" w:rsidP="00ED11AB">
      <w:pPr>
        <w:pStyle w:val="2f3"/>
        <w:rPr>
          <w:rFonts w:hint="eastAsia"/>
        </w:rPr>
      </w:pPr>
      <w:r>
        <w:t xml:space="preserve">  --- 10.0.13.3 ping statistics ---</w:t>
      </w:r>
    </w:p>
    <w:p w14:paraId="7187BF47" w14:textId="77777777" w:rsidR="00792A6D" w:rsidRDefault="00792A6D" w:rsidP="00ED11AB">
      <w:pPr>
        <w:pStyle w:val="2f3"/>
        <w:rPr>
          <w:rFonts w:hint="eastAsia"/>
        </w:rPr>
      </w:pPr>
      <w:r>
        <w:t xml:space="preserve">    1 packet(s) transmitted</w:t>
      </w:r>
    </w:p>
    <w:p w14:paraId="7FC20CB0" w14:textId="77777777" w:rsidR="00792A6D" w:rsidRDefault="00792A6D" w:rsidP="00ED11AB">
      <w:pPr>
        <w:pStyle w:val="2f3"/>
        <w:rPr>
          <w:rFonts w:hint="eastAsia"/>
        </w:rPr>
      </w:pPr>
      <w:r>
        <w:t xml:space="preserve">    1 packet(s) received</w:t>
      </w:r>
    </w:p>
    <w:p w14:paraId="526DAC8E" w14:textId="77777777" w:rsidR="00792A6D" w:rsidRDefault="00792A6D" w:rsidP="00ED11AB">
      <w:pPr>
        <w:pStyle w:val="2f3"/>
        <w:rPr>
          <w:rFonts w:hint="eastAsia"/>
        </w:rPr>
      </w:pPr>
      <w:r>
        <w:t xml:space="preserve">    0.00% packet loss</w:t>
      </w:r>
    </w:p>
    <w:p w14:paraId="54819DB9" w14:textId="77777777" w:rsidR="00792A6D" w:rsidRDefault="00792A6D" w:rsidP="00ED11AB">
      <w:pPr>
        <w:pStyle w:val="2f3"/>
        <w:rPr>
          <w:rFonts w:hint="eastAsia"/>
        </w:rPr>
      </w:pPr>
      <w:r>
        <w:t xml:space="preserve">    round-trip min/avg/max = 50/50/50 ms</w:t>
      </w:r>
    </w:p>
    <w:p w14:paraId="0B8CAFC1" w14:textId="77777777" w:rsidR="00792A6D" w:rsidRDefault="00792A6D" w:rsidP="00ED11AB">
      <w:pPr>
        <w:pStyle w:val="2f3"/>
        <w:rPr>
          <w:rFonts w:hint="eastAsia"/>
        </w:rPr>
      </w:pPr>
    </w:p>
    <w:p w14:paraId="2F3F4805" w14:textId="77777777" w:rsidR="00792A6D" w:rsidRDefault="00792A6D" w:rsidP="00ED11AB">
      <w:pPr>
        <w:pStyle w:val="2f3"/>
        <w:rPr>
          <w:rFonts w:hint="eastAsia"/>
        </w:rPr>
      </w:pPr>
      <w:r>
        <w:t>&lt;R2&gt;ping -c 1 10.0.23.3</w:t>
      </w:r>
    </w:p>
    <w:p w14:paraId="29BAB78B" w14:textId="77777777" w:rsidR="00792A6D" w:rsidRDefault="00792A6D" w:rsidP="00ED11AB">
      <w:pPr>
        <w:pStyle w:val="2f3"/>
        <w:rPr>
          <w:rFonts w:hint="eastAsia"/>
        </w:rPr>
      </w:pPr>
      <w:r>
        <w:t xml:space="preserve">  PING 10.0.23.3: 56  data bytes, press CTRL_C to break</w:t>
      </w:r>
    </w:p>
    <w:p w14:paraId="7B200D29" w14:textId="77777777" w:rsidR="00792A6D" w:rsidRDefault="00792A6D" w:rsidP="00ED11AB">
      <w:pPr>
        <w:pStyle w:val="2f3"/>
        <w:rPr>
          <w:rFonts w:hint="eastAsia"/>
        </w:rPr>
      </w:pPr>
      <w:r>
        <w:t xml:space="preserve">    Reply from 10.0.23.3: bytes=56 Sequence=1 ttl=255 time=60 ms</w:t>
      </w:r>
    </w:p>
    <w:p w14:paraId="17A5CA8B" w14:textId="77777777" w:rsidR="00792A6D" w:rsidRDefault="00792A6D" w:rsidP="00ED11AB">
      <w:pPr>
        <w:pStyle w:val="2f3"/>
        <w:rPr>
          <w:rFonts w:hint="eastAsia"/>
        </w:rPr>
      </w:pPr>
    </w:p>
    <w:p w14:paraId="4E57F8A8" w14:textId="77777777" w:rsidR="00792A6D" w:rsidRDefault="00792A6D" w:rsidP="00ED11AB">
      <w:pPr>
        <w:pStyle w:val="2f3"/>
        <w:rPr>
          <w:rFonts w:hint="eastAsia"/>
        </w:rPr>
      </w:pPr>
      <w:r>
        <w:t xml:space="preserve">  --- 10.0.23.3 ping statistics ---</w:t>
      </w:r>
    </w:p>
    <w:p w14:paraId="1FEB2DC9" w14:textId="77777777" w:rsidR="00792A6D" w:rsidRDefault="00792A6D" w:rsidP="00ED11AB">
      <w:pPr>
        <w:pStyle w:val="2f3"/>
        <w:rPr>
          <w:rFonts w:hint="eastAsia"/>
        </w:rPr>
      </w:pPr>
      <w:r>
        <w:t xml:space="preserve">    1 packet(s) transmitted</w:t>
      </w:r>
    </w:p>
    <w:p w14:paraId="1C4828F3" w14:textId="77777777" w:rsidR="00792A6D" w:rsidRDefault="00792A6D" w:rsidP="00ED11AB">
      <w:pPr>
        <w:pStyle w:val="2f3"/>
        <w:rPr>
          <w:rFonts w:hint="eastAsia"/>
        </w:rPr>
      </w:pPr>
      <w:r>
        <w:t xml:space="preserve">    1 packet(s) received</w:t>
      </w:r>
    </w:p>
    <w:p w14:paraId="1757BD35" w14:textId="77777777" w:rsidR="00792A6D" w:rsidRDefault="00792A6D" w:rsidP="00ED11AB">
      <w:pPr>
        <w:pStyle w:val="2f3"/>
        <w:rPr>
          <w:rFonts w:hint="eastAsia"/>
        </w:rPr>
      </w:pPr>
      <w:r>
        <w:t xml:space="preserve">    0.00% packet loss</w:t>
      </w:r>
    </w:p>
    <w:p w14:paraId="1C02664F" w14:textId="77777777" w:rsidR="00792A6D" w:rsidRDefault="00792A6D" w:rsidP="00ED11AB">
      <w:pPr>
        <w:pStyle w:val="2f3"/>
        <w:rPr>
          <w:rFonts w:hint="eastAsia"/>
        </w:rPr>
      </w:pPr>
      <w:r>
        <w:t>round-trip min/avg/max = 60/60/60 ms</w:t>
      </w:r>
    </w:p>
    <w:p w14:paraId="231BA630" w14:textId="77777777" w:rsidR="00792A6D" w:rsidRDefault="00792A6D" w:rsidP="00ED11AB">
      <w:pPr>
        <w:pStyle w:val="2f3"/>
        <w:rPr>
          <w:rFonts w:hint="eastAsia"/>
        </w:rPr>
      </w:pPr>
    </w:p>
    <w:p w14:paraId="76C34FD5" w14:textId="77777777" w:rsidR="00792A6D" w:rsidRDefault="00792A6D" w:rsidP="00ED11AB">
      <w:pPr>
        <w:pStyle w:val="2f3"/>
        <w:rPr>
          <w:rFonts w:hint="eastAsia"/>
        </w:rPr>
      </w:pPr>
      <w:r>
        <w:t>&lt;R4&gt;ping -c  1 10.0.34.3</w:t>
      </w:r>
    </w:p>
    <w:p w14:paraId="3DDA9AC3" w14:textId="77777777" w:rsidR="00792A6D" w:rsidRDefault="00792A6D" w:rsidP="00ED11AB">
      <w:pPr>
        <w:pStyle w:val="2f3"/>
        <w:rPr>
          <w:rFonts w:hint="eastAsia"/>
        </w:rPr>
      </w:pPr>
      <w:r>
        <w:t xml:space="preserve">  PING 10.0.34.3: 56  data bytes, press CTRL_C to break</w:t>
      </w:r>
    </w:p>
    <w:p w14:paraId="066FF266" w14:textId="77777777" w:rsidR="00792A6D" w:rsidRDefault="00792A6D" w:rsidP="00ED11AB">
      <w:pPr>
        <w:pStyle w:val="2f3"/>
        <w:rPr>
          <w:rFonts w:hint="eastAsia"/>
        </w:rPr>
      </w:pPr>
      <w:r>
        <w:t xml:space="preserve">    Reply from 10.0.34.3: bytes=56 Sequence=1 ttl=255 time=40 ms</w:t>
      </w:r>
    </w:p>
    <w:p w14:paraId="0FB2F871" w14:textId="77777777" w:rsidR="00792A6D" w:rsidRDefault="00792A6D" w:rsidP="00ED11AB">
      <w:pPr>
        <w:pStyle w:val="2f3"/>
        <w:rPr>
          <w:rFonts w:hint="eastAsia"/>
        </w:rPr>
      </w:pPr>
    </w:p>
    <w:p w14:paraId="5FF1C22B" w14:textId="77777777" w:rsidR="00792A6D" w:rsidRDefault="00792A6D" w:rsidP="00ED11AB">
      <w:pPr>
        <w:pStyle w:val="2f3"/>
        <w:rPr>
          <w:rFonts w:hint="eastAsia"/>
        </w:rPr>
      </w:pPr>
      <w:r>
        <w:t xml:space="preserve">  --- 10.0.34.3 ping statistics ---</w:t>
      </w:r>
    </w:p>
    <w:p w14:paraId="58B2D186" w14:textId="77777777" w:rsidR="00792A6D" w:rsidRDefault="00792A6D" w:rsidP="00ED11AB">
      <w:pPr>
        <w:pStyle w:val="2f3"/>
        <w:rPr>
          <w:rFonts w:hint="eastAsia"/>
        </w:rPr>
      </w:pPr>
      <w:r>
        <w:t xml:space="preserve">    1 packet(s) transmitted</w:t>
      </w:r>
    </w:p>
    <w:p w14:paraId="5F1CDCB7" w14:textId="77777777" w:rsidR="00792A6D" w:rsidRDefault="00792A6D" w:rsidP="00ED11AB">
      <w:pPr>
        <w:pStyle w:val="2f3"/>
        <w:rPr>
          <w:rFonts w:hint="eastAsia"/>
        </w:rPr>
      </w:pPr>
      <w:r>
        <w:t xml:space="preserve">    1 packet(s) received</w:t>
      </w:r>
    </w:p>
    <w:p w14:paraId="714C4CEB" w14:textId="77777777" w:rsidR="00792A6D" w:rsidRDefault="00792A6D" w:rsidP="00ED11AB">
      <w:pPr>
        <w:pStyle w:val="2f3"/>
        <w:rPr>
          <w:rFonts w:hint="eastAsia"/>
        </w:rPr>
      </w:pPr>
      <w:r>
        <w:t xml:space="preserve">    0.00% packet loss</w:t>
      </w:r>
    </w:p>
    <w:p w14:paraId="172FB78E" w14:textId="77777777" w:rsidR="00792A6D" w:rsidRDefault="00792A6D" w:rsidP="00ED11AB">
      <w:pPr>
        <w:pStyle w:val="2f3"/>
        <w:rPr>
          <w:rFonts w:hint="eastAsia"/>
        </w:rPr>
      </w:pPr>
      <w:r>
        <w:t xml:space="preserve">    round-trip min/avg/max = 40/40/40 ms</w:t>
      </w:r>
    </w:p>
    <w:p w14:paraId="1CA17085" w14:textId="77777777" w:rsidR="00792A6D" w:rsidRDefault="00792A6D" w:rsidP="00ED11AB">
      <w:pPr>
        <w:pStyle w:val="2f3"/>
        <w:rPr>
          <w:rFonts w:hint="eastAsia"/>
        </w:rPr>
      </w:pPr>
    </w:p>
    <w:p w14:paraId="78665F0D" w14:textId="77777777" w:rsidR="00792A6D" w:rsidRDefault="00792A6D" w:rsidP="00ED11AB">
      <w:pPr>
        <w:pStyle w:val="2f3"/>
        <w:rPr>
          <w:rFonts w:hint="eastAsia"/>
        </w:rPr>
      </w:pPr>
      <w:r>
        <w:t xml:space="preserve">&lt;R4&gt;ping -c 1 10.0.45.5 </w:t>
      </w:r>
    </w:p>
    <w:p w14:paraId="0A597388" w14:textId="77777777" w:rsidR="00792A6D" w:rsidRDefault="00792A6D" w:rsidP="00ED11AB">
      <w:pPr>
        <w:pStyle w:val="2f3"/>
        <w:rPr>
          <w:rFonts w:hint="eastAsia"/>
        </w:rPr>
      </w:pPr>
      <w:r>
        <w:t xml:space="preserve">  PING 10.0.45.5: 56  data bytes, press CTRL_C to break</w:t>
      </w:r>
    </w:p>
    <w:p w14:paraId="24B1DAFC" w14:textId="77777777" w:rsidR="00792A6D" w:rsidRDefault="00792A6D" w:rsidP="00ED11AB">
      <w:pPr>
        <w:pStyle w:val="2f3"/>
        <w:rPr>
          <w:rFonts w:hint="eastAsia"/>
        </w:rPr>
      </w:pPr>
      <w:r>
        <w:t xml:space="preserve">    Reply from 10.0.45.5: bytes=56 Sequence=1 ttl=255 time=80 ms</w:t>
      </w:r>
    </w:p>
    <w:p w14:paraId="562AC053" w14:textId="77777777" w:rsidR="00792A6D" w:rsidRDefault="00792A6D" w:rsidP="00ED11AB">
      <w:pPr>
        <w:pStyle w:val="2f3"/>
        <w:rPr>
          <w:rFonts w:hint="eastAsia"/>
        </w:rPr>
      </w:pPr>
    </w:p>
    <w:p w14:paraId="412114A2" w14:textId="77777777" w:rsidR="00792A6D" w:rsidRDefault="00792A6D" w:rsidP="00ED11AB">
      <w:pPr>
        <w:pStyle w:val="2f3"/>
        <w:rPr>
          <w:rFonts w:hint="eastAsia"/>
        </w:rPr>
      </w:pPr>
      <w:r>
        <w:t xml:space="preserve">  --- 10.0.45.5 ping statistics ---</w:t>
      </w:r>
    </w:p>
    <w:p w14:paraId="2D215495" w14:textId="77777777" w:rsidR="00792A6D" w:rsidRDefault="00792A6D" w:rsidP="00ED11AB">
      <w:pPr>
        <w:pStyle w:val="2f3"/>
        <w:rPr>
          <w:rFonts w:hint="eastAsia"/>
        </w:rPr>
      </w:pPr>
      <w:r>
        <w:t xml:space="preserve">    1 packet(s) transmitted</w:t>
      </w:r>
    </w:p>
    <w:p w14:paraId="72B6A7C6" w14:textId="77777777" w:rsidR="00792A6D" w:rsidRDefault="00792A6D" w:rsidP="00ED11AB">
      <w:pPr>
        <w:pStyle w:val="2f3"/>
        <w:rPr>
          <w:rFonts w:hint="eastAsia"/>
        </w:rPr>
      </w:pPr>
      <w:r>
        <w:t xml:space="preserve">    1 packet(s) received</w:t>
      </w:r>
    </w:p>
    <w:p w14:paraId="644F5A5A" w14:textId="77777777" w:rsidR="00792A6D" w:rsidRDefault="00792A6D" w:rsidP="00ED11AB">
      <w:pPr>
        <w:pStyle w:val="2f3"/>
        <w:rPr>
          <w:rFonts w:hint="eastAsia"/>
        </w:rPr>
      </w:pPr>
      <w:r>
        <w:t xml:space="preserve">    0.00% packet loss</w:t>
      </w:r>
    </w:p>
    <w:p w14:paraId="3E62BBA0" w14:textId="565A3069" w:rsidR="00792A6D" w:rsidRDefault="00792A6D" w:rsidP="00ED11AB">
      <w:pPr>
        <w:pStyle w:val="2f3"/>
        <w:ind w:firstLine="360"/>
        <w:rPr>
          <w:rFonts w:hint="eastAsia"/>
        </w:rPr>
      </w:pPr>
      <w:r>
        <w:t>round-trip min/avg/max = 80/80/80 ms</w:t>
      </w:r>
    </w:p>
    <w:p w14:paraId="5D000502" w14:textId="2E7BF4B5" w:rsidR="00B17637" w:rsidRPr="00D63D35" w:rsidRDefault="00187C5F" w:rsidP="00D07FAA">
      <w:pPr>
        <w:pStyle w:val="3"/>
      </w:pPr>
      <w:r w:rsidRPr="00D63D35">
        <w:t>Configure OSPF</w:t>
      </w:r>
    </w:p>
    <w:p w14:paraId="74BF44D9" w14:textId="77777777" w:rsidR="00B17637" w:rsidRDefault="00B17637" w:rsidP="00B17637">
      <w:pPr>
        <w:pStyle w:val="1e"/>
      </w:pPr>
      <w:r>
        <w:t>Configure OSPF on R1, R2, R3, and R4, use the IP address of Loopback0 as the router ID, set the OSPF process ID to 1, and activate OSPF on the corresponding interfaces.</w:t>
      </w:r>
    </w:p>
    <w:p w14:paraId="68C12CAB" w14:textId="77777777" w:rsidR="00B17637" w:rsidRDefault="00B17637" w:rsidP="00B17637">
      <w:pPr>
        <w:pStyle w:val="1e"/>
      </w:pPr>
      <w:r>
        <w:lastRenderedPageBreak/>
        <w:t># Configure IP addresses of Loopback0 interfaces as OSPF router IDs of R1, R2, R3, and R4 and set the OSPF process ID to 1.</w:t>
      </w:r>
    </w:p>
    <w:p w14:paraId="55DB956E" w14:textId="77777777" w:rsidR="00B17637" w:rsidRDefault="00B17637" w:rsidP="00B17637">
      <w:pPr>
        <w:pStyle w:val="2f3"/>
        <w:rPr>
          <w:rFonts w:hint="eastAsia"/>
        </w:rPr>
      </w:pPr>
      <w:r>
        <w:t>[R1]ospf 1 router-id 10.0.1.1</w:t>
      </w:r>
    </w:p>
    <w:p w14:paraId="640079B8" w14:textId="77777777" w:rsidR="00B17637" w:rsidRDefault="00B17637" w:rsidP="003F6541">
      <w:pPr>
        <w:pStyle w:val="1e"/>
      </w:pPr>
    </w:p>
    <w:p w14:paraId="014A831B" w14:textId="77777777" w:rsidR="00B17637" w:rsidRDefault="00B17637" w:rsidP="00B17637">
      <w:pPr>
        <w:pStyle w:val="2f3"/>
        <w:rPr>
          <w:rFonts w:hint="eastAsia"/>
        </w:rPr>
      </w:pPr>
      <w:r>
        <w:t>[R2]ospf 1 router-id 10.0.2.2</w:t>
      </w:r>
    </w:p>
    <w:p w14:paraId="22944E92" w14:textId="77777777" w:rsidR="00B17637" w:rsidRDefault="00B17637" w:rsidP="00B17637">
      <w:pPr>
        <w:pStyle w:val="1e"/>
      </w:pPr>
    </w:p>
    <w:p w14:paraId="2E96ED84" w14:textId="77777777" w:rsidR="00B17637" w:rsidRDefault="00B17637" w:rsidP="00B17637">
      <w:pPr>
        <w:pStyle w:val="2f3"/>
        <w:rPr>
          <w:rFonts w:hint="eastAsia"/>
        </w:rPr>
      </w:pPr>
      <w:r>
        <w:t>[R3]ospf 1 router-id 10.0.3.3</w:t>
      </w:r>
    </w:p>
    <w:p w14:paraId="6F22A1F3" w14:textId="77777777" w:rsidR="00B17637" w:rsidRDefault="00B17637" w:rsidP="00B17637">
      <w:pPr>
        <w:pStyle w:val="1e"/>
      </w:pPr>
    </w:p>
    <w:p w14:paraId="1EABEA4B" w14:textId="77777777" w:rsidR="00B17637" w:rsidRDefault="00B17637" w:rsidP="00B17637">
      <w:pPr>
        <w:pStyle w:val="2f3"/>
        <w:rPr>
          <w:rFonts w:hint="eastAsia"/>
        </w:rPr>
      </w:pPr>
      <w:r>
        <w:t>[R4]ospf 1 router-id 10.0.4.4</w:t>
      </w:r>
    </w:p>
    <w:p w14:paraId="4447F69E" w14:textId="462745A6" w:rsidR="00B17637" w:rsidRDefault="00B17637" w:rsidP="003F6541">
      <w:pPr>
        <w:pStyle w:val="1e"/>
      </w:pPr>
    </w:p>
    <w:p w14:paraId="17CCEE28" w14:textId="77777777" w:rsidR="00B17637" w:rsidRDefault="00B17637" w:rsidP="00B17637">
      <w:pPr>
        <w:pStyle w:val="1e"/>
      </w:pPr>
      <w:r>
        <w:t># Configure OSPF on R1 and activate OSPF on GE0/0/1, GE0/0/2, and Loopback0.</w:t>
      </w:r>
    </w:p>
    <w:p w14:paraId="2BD93772" w14:textId="77777777" w:rsidR="00B17637" w:rsidRDefault="00B17637" w:rsidP="00B17637">
      <w:pPr>
        <w:pStyle w:val="2f3"/>
        <w:rPr>
          <w:rFonts w:hint="eastAsia"/>
        </w:rPr>
      </w:pPr>
      <w:r>
        <w:t xml:space="preserve">[R1]ospf 1 </w:t>
      </w:r>
    </w:p>
    <w:p w14:paraId="4730CBC2" w14:textId="77777777" w:rsidR="00B17637" w:rsidRDefault="00B17637" w:rsidP="00B17637">
      <w:pPr>
        <w:pStyle w:val="2f3"/>
        <w:rPr>
          <w:rFonts w:hint="eastAsia"/>
        </w:rPr>
      </w:pPr>
      <w:r>
        <w:t>[R1-ospf-1] area 0.0.0.0</w:t>
      </w:r>
    </w:p>
    <w:p w14:paraId="3605A5EC" w14:textId="77777777" w:rsidR="00B17637" w:rsidRDefault="00B17637" w:rsidP="00B17637">
      <w:pPr>
        <w:pStyle w:val="2f3"/>
        <w:rPr>
          <w:rFonts w:hint="eastAsia"/>
        </w:rPr>
      </w:pPr>
      <w:r>
        <w:t>[R1-ospf-1-area-0.0.0.0] network 10.0.13.1 0.0.0.0</w:t>
      </w:r>
    </w:p>
    <w:p w14:paraId="11BB1D6A" w14:textId="77777777" w:rsidR="00B17637" w:rsidRDefault="00B17637" w:rsidP="00B17637">
      <w:pPr>
        <w:pStyle w:val="2f3"/>
        <w:rPr>
          <w:rFonts w:hint="eastAsia"/>
        </w:rPr>
      </w:pPr>
      <w:r>
        <w:t>[R1-ospf-1-area-0.0.0.0] network 10.0.12.1 0.0.0.0</w:t>
      </w:r>
    </w:p>
    <w:p w14:paraId="52641458" w14:textId="77777777" w:rsidR="00B17637" w:rsidRDefault="00B17637" w:rsidP="00B17637">
      <w:pPr>
        <w:pStyle w:val="2f3"/>
        <w:rPr>
          <w:rFonts w:hint="eastAsia"/>
        </w:rPr>
      </w:pPr>
      <w:r>
        <w:t>[R1-ospf-1-area-0.0.0.0] network 10.0.1.1 0.0.0.0</w:t>
      </w:r>
    </w:p>
    <w:p w14:paraId="646D4D95" w14:textId="77777777" w:rsidR="00B17637" w:rsidRDefault="00B17637" w:rsidP="00B17637">
      <w:pPr>
        <w:pStyle w:val="2f3"/>
        <w:rPr>
          <w:rFonts w:hint="eastAsia"/>
        </w:rPr>
      </w:pPr>
      <w:r>
        <w:t>[R1-ospf-1-area-0.0.0.0] quit</w:t>
      </w:r>
    </w:p>
    <w:p w14:paraId="50463042" w14:textId="77777777" w:rsidR="00B17637" w:rsidRDefault="00B17637" w:rsidP="00B17637">
      <w:pPr>
        <w:pStyle w:val="2f3"/>
        <w:rPr>
          <w:rFonts w:hint="eastAsia"/>
        </w:rPr>
      </w:pPr>
      <w:r>
        <w:t>[R1-ospf-1] quit</w:t>
      </w:r>
    </w:p>
    <w:p w14:paraId="2FB639BB" w14:textId="77777777" w:rsidR="00B17637" w:rsidRDefault="00B17637" w:rsidP="00B17637">
      <w:pPr>
        <w:pStyle w:val="1e"/>
      </w:pPr>
      <w:r>
        <w:t># Configure OSPF on R2 and activate OSPF on GE0/0/2, GE0/0/3, and Loopback0.</w:t>
      </w:r>
    </w:p>
    <w:p w14:paraId="7CD18808" w14:textId="77777777" w:rsidR="00B17637" w:rsidRDefault="00B17637" w:rsidP="00B17637">
      <w:pPr>
        <w:pStyle w:val="2f3"/>
        <w:rPr>
          <w:rFonts w:hint="eastAsia"/>
        </w:rPr>
      </w:pPr>
      <w:r>
        <w:t xml:space="preserve">[R2]ospf 1 </w:t>
      </w:r>
    </w:p>
    <w:p w14:paraId="0D5C9797" w14:textId="77777777" w:rsidR="00B17637" w:rsidRDefault="00B17637" w:rsidP="00B17637">
      <w:pPr>
        <w:pStyle w:val="2f3"/>
        <w:rPr>
          <w:rFonts w:hint="eastAsia"/>
        </w:rPr>
      </w:pPr>
      <w:r>
        <w:t>[R2-ospf-1] area 0.0.0.0</w:t>
      </w:r>
    </w:p>
    <w:p w14:paraId="343038EC" w14:textId="77777777" w:rsidR="00B17637" w:rsidRDefault="00B17637" w:rsidP="00B17637">
      <w:pPr>
        <w:pStyle w:val="2f3"/>
        <w:rPr>
          <w:rFonts w:hint="eastAsia"/>
        </w:rPr>
      </w:pPr>
      <w:r>
        <w:t>[R2-ospf-1-area-0.0.0.0] network 10.0.12.2 0.0.0.0</w:t>
      </w:r>
    </w:p>
    <w:p w14:paraId="390490FF" w14:textId="77777777" w:rsidR="00B17637" w:rsidRDefault="00B17637" w:rsidP="00B17637">
      <w:pPr>
        <w:pStyle w:val="2f3"/>
        <w:rPr>
          <w:rFonts w:hint="eastAsia"/>
        </w:rPr>
      </w:pPr>
      <w:r>
        <w:t>[R2-ospf-1-area-0.0.0.0] network 10.0.23.2 0.0.0.0</w:t>
      </w:r>
    </w:p>
    <w:p w14:paraId="7F3B699D" w14:textId="77777777" w:rsidR="00B17637" w:rsidRDefault="00B17637" w:rsidP="00B17637">
      <w:pPr>
        <w:pStyle w:val="2f3"/>
        <w:rPr>
          <w:rFonts w:hint="eastAsia"/>
        </w:rPr>
      </w:pPr>
      <w:r>
        <w:t>[R2-ospf-1-area-0.0.0.0] network 10.0.2.2 0.0.0.0</w:t>
      </w:r>
    </w:p>
    <w:p w14:paraId="254FAA37" w14:textId="77777777" w:rsidR="00B17637" w:rsidRDefault="00B17637" w:rsidP="00B17637">
      <w:pPr>
        <w:pStyle w:val="2f3"/>
        <w:rPr>
          <w:rFonts w:hint="eastAsia"/>
        </w:rPr>
      </w:pPr>
      <w:r>
        <w:t>[R2-ospf-1-area-0.0.0.0] quit</w:t>
      </w:r>
    </w:p>
    <w:p w14:paraId="7C41D552" w14:textId="77777777" w:rsidR="00B17637" w:rsidRDefault="00B17637" w:rsidP="00B17637">
      <w:pPr>
        <w:pStyle w:val="2f3"/>
        <w:rPr>
          <w:rFonts w:hint="eastAsia"/>
        </w:rPr>
      </w:pPr>
      <w:r>
        <w:t>[R2-ospf-1] quit</w:t>
      </w:r>
    </w:p>
    <w:p w14:paraId="04A1A6B9" w14:textId="77777777" w:rsidR="00B17637" w:rsidRDefault="00B17637" w:rsidP="00B17637">
      <w:pPr>
        <w:pStyle w:val="1e"/>
      </w:pPr>
      <w:r>
        <w:t># Configure OSPF on R3 and activate OSPF on GE0/0/1, GE0/0/2, and Loopback0.</w:t>
      </w:r>
    </w:p>
    <w:p w14:paraId="4885CB77" w14:textId="77777777" w:rsidR="00B17637" w:rsidRDefault="00B17637" w:rsidP="00B17637">
      <w:pPr>
        <w:pStyle w:val="2f3"/>
        <w:rPr>
          <w:rFonts w:hint="eastAsia"/>
        </w:rPr>
      </w:pPr>
      <w:r>
        <w:t>[R3]ospf 1</w:t>
      </w:r>
    </w:p>
    <w:p w14:paraId="4FDB8047" w14:textId="77777777" w:rsidR="00B17637" w:rsidRDefault="00B17637" w:rsidP="00B17637">
      <w:pPr>
        <w:pStyle w:val="2f3"/>
        <w:rPr>
          <w:rFonts w:hint="eastAsia"/>
        </w:rPr>
      </w:pPr>
      <w:r>
        <w:t>[R3-ospf-1] area 0.0.0.0</w:t>
      </w:r>
    </w:p>
    <w:p w14:paraId="32D4FAC9" w14:textId="77777777" w:rsidR="00B17637" w:rsidRDefault="00B17637" w:rsidP="00B17637">
      <w:pPr>
        <w:pStyle w:val="2f3"/>
        <w:rPr>
          <w:rFonts w:hint="eastAsia"/>
        </w:rPr>
      </w:pPr>
      <w:r>
        <w:t>[R3-ospf-1-area-0.0.0.0] network 10.0.13.3 0.0.0.0</w:t>
      </w:r>
    </w:p>
    <w:p w14:paraId="2FA5C670" w14:textId="77777777" w:rsidR="00B17637" w:rsidRDefault="00B17637" w:rsidP="00B17637">
      <w:pPr>
        <w:pStyle w:val="2f3"/>
        <w:rPr>
          <w:rFonts w:hint="eastAsia"/>
        </w:rPr>
      </w:pPr>
      <w:r>
        <w:t>[R3-ospf-1-area-0.0.0.0] network 10.0.23.3 0.0.0.0</w:t>
      </w:r>
    </w:p>
    <w:p w14:paraId="05BA933A" w14:textId="77777777" w:rsidR="00B17637" w:rsidRDefault="00B17637" w:rsidP="00B17637">
      <w:pPr>
        <w:pStyle w:val="2f3"/>
        <w:rPr>
          <w:rFonts w:hint="eastAsia"/>
        </w:rPr>
      </w:pPr>
      <w:r>
        <w:t>[R3-ospf-1-area-0.0.0.0] network 10.0.3.3 0.0.0.0</w:t>
      </w:r>
    </w:p>
    <w:p w14:paraId="61AED80F" w14:textId="77777777" w:rsidR="00B17637" w:rsidRDefault="00B17637" w:rsidP="00B17637">
      <w:pPr>
        <w:pStyle w:val="2f3"/>
        <w:rPr>
          <w:rFonts w:hint="eastAsia"/>
        </w:rPr>
      </w:pPr>
      <w:r>
        <w:t>[R3-ospf-1-area-0.0.0.0] area 0.0.0.1</w:t>
      </w:r>
    </w:p>
    <w:p w14:paraId="0BA395F0" w14:textId="77777777" w:rsidR="00B17637" w:rsidRDefault="00B17637" w:rsidP="00B17637">
      <w:pPr>
        <w:pStyle w:val="2f3"/>
        <w:rPr>
          <w:rFonts w:hint="eastAsia"/>
        </w:rPr>
      </w:pPr>
      <w:r>
        <w:t>[R3-ospf-1-area-0.0.0.1] network 10.0.34.3 0.0.0.0</w:t>
      </w:r>
    </w:p>
    <w:p w14:paraId="1DBBCD8A" w14:textId="77777777" w:rsidR="00B17637" w:rsidRDefault="00B17637" w:rsidP="00B17637">
      <w:pPr>
        <w:pStyle w:val="2f3"/>
        <w:rPr>
          <w:rFonts w:hint="eastAsia"/>
        </w:rPr>
      </w:pPr>
      <w:r>
        <w:t>[R3-ospf-1-area-0.0.0.1] quit</w:t>
      </w:r>
    </w:p>
    <w:p w14:paraId="48C8E732" w14:textId="77777777" w:rsidR="00B17637" w:rsidRDefault="00B17637" w:rsidP="00B17637">
      <w:pPr>
        <w:pStyle w:val="2f3"/>
        <w:rPr>
          <w:rFonts w:hint="eastAsia"/>
        </w:rPr>
      </w:pPr>
      <w:r>
        <w:t>[R3-ospf-1] quit</w:t>
      </w:r>
    </w:p>
    <w:p w14:paraId="5E5A4E9E" w14:textId="77777777" w:rsidR="00B17637" w:rsidRDefault="00B17637" w:rsidP="00B17637">
      <w:pPr>
        <w:pStyle w:val="1e"/>
      </w:pPr>
      <w:r>
        <w:t># Configure OSPF on R4 and activate OSPF on GE0/0/3 and Loopback0.</w:t>
      </w:r>
    </w:p>
    <w:p w14:paraId="4986DAFD" w14:textId="77777777" w:rsidR="00B17637" w:rsidRDefault="00B17637" w:rsidP="00B17637">
      <w:pPr>
        <w:pStyle w:val="2f3"/>
        <w:rPr>
          <w:rFonts w:hint="eastAsia"/>
        </w:rPr>
      </w:pPr>
      <w:r>
        <w:t xml:space="preserve">[R4]ospf 1 </w:t>
      </w:r>
    </w:p>
    <w:p w14:paraId="558C02B6" w14:textId="77777777" w:rsidR="00B17637" w:rsidRDefault="00B17637" w:rsidP="00B17637">
      <w:pPr>
        <w:pStyle w:val="2f3"/>
        <w:rPr>
          <w:rFonts w:hint="eastAsia"/>
        </w:rPr>
      </w:pPr>
      <w:r>
        <w:t>[R4-ospf-1] area 0.0.0.1</w:t>
      </w:r>
    </w:p>
    <w:p w14:paraId="7750E20C" w14:textId="77777777" w:rsidR="00B17637" w:rsidRDefault="00B17637" w:rsidP="00B17637">
      <w:pPr>
        <w:pStyle w:val="2f3"/>
        <w:rPr>
          <w:rFonts w:hint="eastAsia"/>
        </w:rPr>
      </w:pPr>
      <w:r>
        <w:t>[R4-ospf-1-area-0.0.0.1] network 10.0.34.4 0.0.0.0</w:t>
      </w:r>
    </w:p>
    <w:p w14:paraId="74FCCFB5" w14:textId="77777777" w:rsidR="00B17637" w:rsidRDefault="00B17637" w:rsidP="00B17637">
      <w:pPr>
        <w:pStyle w:val="2f3"/>
        <w:rPr>
          <w:rFonts w:hint="eastAsia"/>
        </w:rPr>
      </w:pPr>
      <w:r>
        <w:t xml:space="preserve">[R4-ospf-1-area-0.0.0.1] network 10.0.4.4 0.0.0.0 </w:t>
      </w:r>
    </w:p>
    <w:p w14:paraId="21B93B95" w14:textId="77777777" w:rsidR="00B17637" w:rsidRDefault="00B17637" w:rsidP="00B17637">
      <w:pPr>
        <w:pStyle w:val="2f3"/>
        <w:rPr>
          <w:rFonts w:hint="eastAsia"/>
        </w:rPr>
      </w:pPr>
      <w:r>
        <w:t>[R4-ospf-1-area-0.0.0.1] quit</w:t>
      </w:r>
    </w:p>
    <w:p w14:paraId="5A2F7B19" w14:textId="77777777" w:rsidR="00B17637" w:rsidRDefault="00B17637" w:rsidP="00B17637">
      <w:pPr>
        <w:pStyle w:val="2f3"/>
        <w:rPr>
          <w:rFonts w:hint="eastAsia"/>
        </w:rPr>
      </w:pPr>
      <w:r>
        <w:t>[R4-ospf-1] quit</w:t>
      </w:r>
    </w:p>
    <w:p w14:paraId="6A926238" w14:textId="77777777" w:rsidR="00B17637" w:rsidRDefault="00B17637" w:rsidP="00B17637">
      <w:pPr>
        <w:pStyle w:val="1e"/>
      </w:pPr>
      <w:r>
        <w:lastRenderedPageBreak/>
        <w:t># Check the OSPF neighbor relationship status on R2 and R3.</w:t>
      </w:r>
    </w:p>
    <w:p w14:paraId="0CCEED04" w14:textId="77777777" w:rsidR="00B17637" w:rsidRDefault="00B17637" w:rsidP="00B17637">
      <w:pPr>
        <w:pStyle w:val="2f3"/>
        <w:rPr>
          <w:rFonts w:hint="eastAsia"/>
        </w:rPr>
      </w:pPr>
      <w:r>
        <w:t xml:space="preserve">&lt;R2&gt;display ospf peer brief </w:t>
      </w:r>
    </w:p>
    <w:p w14:paraId="796770CA" w14:textId="77777777" w:rsidR="00B17637" w:rsidRDefault="00B17637" w:rsidP="00B17637">
      <w:pPr>
        <w:pStyle w:val="2f3"/>
        <w:rPr>
          <w:rFonts w:hint="eastAsia"/>
        </w:rPr>
      </w:pPr>
    </w:p>
    <w:p w14:paraId="105EFA62" w14:textId="77777777" w:rsidR="00B17637" w:rsidRDefault="00B17637" w:rsidP="00B17637">
      <w:pPr>
        <w:pStyle w:val="2f3"/>
        <w:rPr>
          <w:rFonts w:hint="eastAsia"/>
        </w:rPr>
      </w:pPr>
      <w:r>
        <w:t xml:space="preserve">  OSPF Process 1 with Router ID 10.0.2.2</w:t>
      </w:r>
    </w:p>
    <w:p w14:paraId="26B844F7" w14:textId="77777777" w:rsidR="00B17637" w:rsidRDefault="00B17637" w:rsidP="00B17637">
      <w:pPr>
        <w:pStyle w:val="2f3"/>
        <w:rPr>
          <w:rFonts w:hint="eastAsia"/>
        </w:rPr>
      </w:pPr>
      <w:r>
        <w:t xml:space="preserve">    Peer Statistic Information</w:t>
      </w:r>
    </w:p>
    <w:p w14:paraId="063A7686" w14:textId="77777777" w:rsidR="00B17637" w:rsidRDefault="00B17637" w:rsidP="00B17637">
      <w:pPr>
        <w:pStyle w:val="2f3"/>
        <w:rPr>
          <w:rFonts w:hint="eastAsia"/>
        </w:rPr>
      </w:pPr>
      <w:r>
        <w:t xml:space="preserve"> ----------------------------------------------------------------------------</w:t>
      </w:r>
    </w:p>
    <w:p w14:paraId="0BE1AE67" w14:textId="77777777" w:rsidR="00B17637" w:rsidRDefault="00B17637" w:rsidP="00B17637">
      <w:pPr>
        <w:pStyle w:val="2f3"/>
        <w:rPr>
          <w:rFonts w:hint="eastAsia"/>
        </w:rPr>
      </w:pPr>
      <w:r>
        <w:t xml:space="preserve"> Area Id          Interface                      Neighbor id      State        </w:t>
      </w:r>
    </w:p>
    <w:p w14:paraId="6BEC4FFA" w14:textId="77777777" w:rsidR="00B17637" w:rsidRDefault="00B17637" w:rsidP="00B17637">
      <w:pPr>
        <w:pStyle w:val="2f3"/>
        <w:rPr>
          <w:rFonts w:hint="eastAsia"/>
        </w:rPr>
      </w:pPr>
      <w:r>
        <w:t xml:space="preserve"> 0.0.0.0          GigabitEthernet0/0/2             10.0.3.3         Full        </w:t>
      </w:r>
    </w:p>
    <w:p w14:paraId="63C50A40" w14:textId="77777777" w:rsidR="00B17637" w:rsidRDefault="00B17637" w:rsidP="00B17637">
      <w:pPr>
        <w:pStyle w:val="2f3"/>
        <w:rPr>
          <w:rFonts w:hint="eastAsia"/>
        </w:rPr>
      </w:pPr>
      <w:r>
        <w:t xml:space="preserve"> 0.0.0.0          GigabitEthernet0/0/3             10.0.1.1         Full        </w:t>
      </w:r>
    </w:p>
    <w:p w14:paraId="192730C3" w14:textId="77777777" w:rsidR="00B17637" w:rsidRDefault="00B17637" w:rsidP="00B17637">
      <w:pPr>
        <w:pStyle w:val="2f3"/>
        <w:rPr>
          <w:rFonts w:hint="eastAsia"/>
        </w:rPr>
      </w:pPr>
      <w:r>
        <w:t xml:space="preserve"> ----------------------------------------------------------------------------</w:t>
      </w:r>
    </w:p>
    <w:p w14:paraId="0F8677D1" w14:textId="77777777" w:rsidR="00B17637" w:rsidRDefault="00B17637" w:rsidP="00B17637">
      <w:pPr>
        <w:pStyle w:val="2f3"/>
        <w:rPr>
          <w:rFonts w:hint="eastAsia"/>
        </w:rPr>
      </w:pPr>
    </w:p>
    <w:p w14:paraId="34AF51A3" w14:textId="77777777" w:rsidR="00B17637" w:rsidRDefault="00B17637" w:rsidP="00B17637">
      <w:pPr>
        <w:pStyle w:val="2f3"/>
        <w:rPr>
          <w:rFonts w:hint="eastAsia"/>
        </w:rPr>
      </w:pPr>
      <w:r>
        <w:t xml:space="preserve">&lt;R3&gt;display ospf peer brief </w:t>
      </w:r>
    </w:p>
    <w:p w14:paraId="44DBA358" w14:textId="77777777" w:rsidR="00B17637" w:rsidRDefault="00B17637" w:rsidP="00B17637">
      <w:pPr>
        <w:pStyle w:val="2f3"/>
        <w:rPr>
          <w:rFonts w:hint="eastAsia"/>
        </w:rPr>
      </w:pPr>
    </w:p>
    <w:p w14:paraId="39164B99" w14:textId="77777777" w:rsidR="00B17637" w:rsidRDefault="00B17637" w:rsidP="00B17637">
      <w:pPr>
        <w:pStyle w:val="2f3"/>
        <w:rPr>
          <w:rFonts w:hint="eastAsia"/>
        </w:rPr>
      </w:pPr>
      <w:r>
        <w:t xml:space="preserve">  OSPF Process 1 with Router ID 10.0.3.3</w:t>
      </w:r>
    </w:p>
    <w:p w14:paraId="275F0440" w14:textId="77777777" w:rsidR="00B17637" w:rsidRDefault="00B17637" w:rsidP="00B17637">
      <w:pPr>
        <w:pStyle w:val="2f3"/>
        <w:rPr>
          <w:rFonts w:hint="eastAsia"/>
        </w:rPr>
      </w:pPr>
      <w:r>
        <w:t xml:space="preserve">    Peer Statistic Information</w:t>
      </w:r>
    </w:p>
    <w:p w14:paraId="0332D2A9" w14:textId="77777777" w:rsidR="00B17637" w:rsidRDefault="00B17637" w:rsidP="00B17637">
      <w:pPr>
        <w:pStyle w:val="2f3"/>
        <w:rPr>
          <w:rFonts w:hint="eastAsia"/>
        </w:rPr>
      </w:pPr>
      <w:r>
        <w:t xml:space="preserve"> ----------------------------------------------------------------------------</w:t>
      </w:r>
    </w:p>
    <w:p w14:paraId="4FC854D7" w14:textId="77777777" w:rsidR="00B17637" w:rsidRDefault="00B17637" w:rsidP="00B17637">
      <w:pPr>
        <w:pStyle w:val="2f3"/>
        <w:rPr>
          <w:rFonts w:hint="eastAsia"/>
        </w:rPr>
      </w:pPr>
      <w:r>
        <w:t xml:space="preserve"> Area Id          Interface                      Neighbor id      State        </w:t>
      </w:r>
    </w:p>
    <w:p w14:paraId="536BA5D5" w14:textId="77777777" w:rsidR="00B17637" w:rsidRDefault="00B17637" w:rsidP="00B17637">
      <w:pPr>
        <w:pStyle w:val="2f3"/>
        <w:rPr>
          <w:rFonts w:hint="eastAsia"/>
        </w:rPr>
      </w:pPr>
      <w:r>
        <w:t xml:space="preserve"> 0.0.0.0          GigabitEthernet0/0/1             10.0.1.1         Full        </w:t>
      </w:r>
    </w:p>
    <w:p w14:paraId="63C5B22C" w14:textId="77777777" w:rsidR="00B17637" w:rsidRDefault="00B17637" w:rsidP="00B17637">
      <w:pPr>
        <w:pStyle w:val="2f3"/>
        <w:rPr>
          <w:rFonts w:hint="eastAsia"/>
        </w:rPr>
      </w:pPr>
      <w:r>
        <w:t xml:space="preserve"> 0.0.0.0          GigabitEthernet0/0/3             10.0.2.2         Full        </w:t>
      </w:r>
    </w:p>
    <w:p w14:paraId="32511B00" w14:textId="77777777" w:rsidR="00B17637" w:rsidRDefault="00B17637" w:rsidP="00B17637">
      <w:pPr>
        <w:pStyle w:val="2f3"/>
        <w:rPr>
          <w:rFonts w:hint="eastAsia"/>
        </w:rPr>
      </w:pPr>
      <w:r>
        <w:t xml:space="preserve"> 0.0.0.1          GigabitEthernet0/0/2             10.0.4.4         Full        </w:t>
      </w:r>
    </w:p>
    <w:p w14:paraId="6C85A0BF" w14:textId="77777777" w:rsidR="00B17637" w:rsidRDefault="00B17637" w:rsidP="00B17637">
      <w:pPr>
        <w:pStyle w:val="2f3"/>
        <w:rPr>
          <w:rFonts w:hint="eastAsia"/>
        </w:rPr>
      </w:pPr>
      <w:r>
        <w:t xml:space="preserve"> ----------------------------------------------------------------------------</w:t>
      </w:r>
    </w:p>
    <w:p w14:paraId="5D749FBE" w14:textId="77777777" w:rsidR="00B17637" w:rsidRDefault="00B17637" w:rsidP="00B17637">
      <w:pPr>
        <w:pStyle w:val="1e"/>
      </w:pPr>
      <w:r>
        <w:t>All OSPF neighbor relationships have been established.</w:t>
      </w:r>
    </w:p>
    <w:p w14:paraId="5E212CA4" w14:textId="77777777" w:rsidR="00B17637" w:rsidRDefault="00B17637" w:rsidP="00B17637">
      <w:pPr>
        <w:pStyle w:val="1e"/>
      </w:pPr>
      <w:r>
        <w:t># Check the OSPF routing table on R1.</w:t>
      </w:r>
    </w:p>
    <w:p w14:paraId="39BA69A5" w14:textId="77777777" w:rsidR="00B17637" w:rsidRDefault="00B17637" w:rsidP="00B17637">
      <w:pPr>
        <w:pStyle w:val="2f3"/>
        <w:rPr>
          <w:rFonts w:hint="eastAsia"/>
        </w:rPr>
      </w:pPr>
      <w:r>
        <w:t>&lt;R1&gt;display</w:t>
      </w:r>
      <w:r>
        <w:tab/>
        <w:t>ospf</w:t>
      </w:r>
      <w:r>
        <w:tab/>
        <w:t>routing</w:t>
      </w:r>
      <w:r>
        <w:tab/>
      </w:r>
    </w:p>
    <w:p w14:paraId="3F739F28" w14:textId="77777777" w:rsidR="00B17637" w:rsidRDefault="00B17637" w:rsidP="00B17637">
      <w:pPr>
        <w:pStyle w:val="2f3"/>
        <w:rPr>
          <w:rFonts w:hint="eastAsia"/>
        </w:rPr>
      </w:pPr>
    </w:p>
    <w:p w14:paraId="51AD8E8F" w14:textId="77777777" w:rsidR="00B17637" w:rsidRDefault="00B17637" w:rsidP="00B17637">
      <w:pPr>
        <w:pStyle w:val="2f3"/>
        <w:rPr>
          <w:rFonts w:hint="eastAsia"/>
        </w:rPr>
      </w:pPr>
      <w:r>
        <w:tab/>
      </w:r>
      <w:r>
        <w:tab/>
        <w:t>OSPF</w:t>
      </w:r>
      <w:r>
        <w:tab/>
        <w:t>Process</w:t>
      </w:r>
      <w:r>
        <w:tab/>
        <w:t>1</w:t>
      </w:r>
      <w:r>
        <w:tab/>
        <w:t>with</w:t>
      </w:r>
      <w:r>
        <w:tab/>
        <w:t>Router</w:t>
      </w:r>
      <w:r>
        <w:tab/>
        <w:t>ID</w:t>
      </w:r>
      <w:r>
        <w:tab/>
        <w:t>10.0.1.1</w:t>
      </w:r>
    </w:p>
    <w:p w14:paraId="0A42D34D" w14:textId="77777777" w:rsidR="00B17637" w:rsidRDefault="00B17637" w:rsidP="00B17637">
      <w:pPr>
        <w:pStyle w:val="2f3"/>
        <w:rPr>
          <w:rFonts w:hint="eastAsia"/>
        </w:rPr>
      </w:pPr>
      <w:r>
        <w:tab/>
      </w:r>
      <w:r>
        <w:tab/>
      </w:r>
      <w:r>
        <w:tab/>
      </w:r>
      <w:r>
        <w:tab/>
        <w:t>Routing</w:t>
      </w:r>
      <w:r>
        <w:tab/>
        <w:t>Tables</w:t>
      </w:r>
      <w:r>
        <w:tab/>
      </w:r>
    </w:p>
    <w:p w14:paraId="40B0F229" w14:textId="77777777" w:rsidR="00B17637" w:rsidRDefault="00B17637" w:rsidP="00B17637">
      <w:pPr>
        <w:pStyle w:val="2f3"/>
        <w:rPr>
          <w:rFonts w:hint="eastAsia"/>
        </w:rPr>
      </w:pPr>
    </w:p>
    <w:p w14:paraId="5F46E9C8" w14:textId="77777777" w:rsidR="00B17637" w:rsidRDefault="00B17637" w:rsidP="00B17637">
      <w:pPr>
        <w:pStyle w:val="2f3"/>
        <w:rPr>
          <w:rFonts w:hint="eastAsia"/>
        </w:rPr>
      </w:pPr>
      <w:r>
        <w:tab/>
        <w:t>Routing</w:t>
      </w:r>
      <w:r>
        <w:tab/>
        <w:t>for</w:t>
      </w:r>
      <w:r>
        <w:tab/>
        <w:t>Network</w:t>
      </w:r>
      <w:r>
        <w:tab/>
      </w:r>
    </w:p>
    <w:p w14:paraId="3E838429" w14:textId="77777777" w:rsidR="00B17637" w:rsidRDefault="00B17637" w:rsidP="00B17637">
      <w:pPr>
        <w:pStyle w:val="2f3"/>
        <w:rPr>
          <w:rFonts w:hint="eastAsia"/>
        </w:rPr>
      </w:pPr>
      <w:r>
        <w:tab/>
        <w:t>Destination</w:t>
      </w:r>
      <w:r>
        <w:tab/>
      </w:r>
      <w:r>
        <w:tab/>
      </w:r>
      <w:r>
        <w:tab/>
      </w:r>
      <w:r>
        <w:tab/>
      </w:r>
      <w:r>
        <w:tab/>
      </w:r>
      <w:r>
        <w:tab/>
        <w:t>Cost</w:t>
      </w:r>
      <w:r>
        <w:tab/>
      </w:r>
      <w:r>
        <w:tab/>
      </w:r>
      <w:r>
        <w:tab/>
        <w:t>Type</w:t>
      </w:r>
      <w:r>
        <w:tab/>
      </w:r>
      <w:r>
        <w:tab/>
      </w:r>
      <w:r>
        <w:tab/>
      </w:r>
      <w:r>
        <w:tab/>
      </w:r>
      <w:r>
        <w:tab/>
      </w:r>
      <w:r>
        <w:tab/>
        <w:t>NextHop</w:t>
      </w:r>
      <w:r>
        <w:tab/>
      </w:r>
      <w:r>
        <w:tab/>
      </w:r>
      <w:r>
        <w:tab/>
      </w:r>
      <w:r>
        <w:tab/>
      </w:r>
      <w:r>
        <w:tab/>
      </w:r>
      <w:r>
        <w:tab/>
      </w:r>
      <w:r>
        <w:tab/>
        <w:t>AdvRouter</w:t>
      </w:r>
      <w:r>
        <w:tab/>
      </w:r>
      <w:r>
        <w:tab/>
      </w:r>
      <w:r>
        <w:tab/>
      </w:r>
      <w:r>
        <w:tab/>
      </w:r>
      <w:r>
        <w:tab/>
      </w:r>
      <w:r>
        <w:tab/>
      </w:r>
      <w:r>
        <w:tab/>
        <w:t>Area</w:t>
      </w:r>
    </w:p>
    <w:p w14:paraId="5671DEF4" w14:textId="77777777" w:rsidR="00B17637" w:rsidRDefault="00B17637" w:rsidP="00B17637">
      <w:pPr>
        <w:pStyle w:val="2f3"/>
        <w:rPr>
          <w:rFonts w:hint="eastAsia"/>
        </w:rPr>
      </w:pPr>
      <w:r>
        <w:tab/>
        <w:t>10.0.1.1/32</w:t>
      </w:r>
      <w:r>
        <w:tab/>
      </w:r>
      <w:r>
        <w:tab/>
      </w:r>
      <w:r>
        <w:tab/>
      </w:r>
      <w:r>
        <w:tab/>
      </w:r>
      <w:r>
        <w:tab/>
      </w:r>
      <w:r>
        <w:tab/>
      </w:r>
      <w:r>
        <w:tab/>
      </w:r>
      <w:r>
        <w:tab/>
        <w:t>0</w:t>
      </w:r>
      <w:r>
        <w:tab/>
      </w:r>
      <w:r>
        <w:tab/>
      </w:r>
      <w:r>
        <w:tab/>
      </w:r>
      <w:r>
        <w:tab/>
      </w:r>
      <w:r>
        <w:tab/>
        <w:t>Stub</w:t>
      </w:r>
      <w:r>
        <w:tab/>
      </w:r>
      <w:r>
        <w:tab/>
      </w:r>
      <w:r>
        <w:tab/>
      </w:r>
      <w:r>
        <w:tab/>
      </w:r>
      <w:r>
        <w:tab/>
      </w:r>
      <w:r>
        <w:tab/>
      </w:r>
      <w:r>
        <w:tab/>
        <w:t>10.0.1.1</w:t>
      </w:r>
      <w:r>
        <w:tab/>
      </w:r>
      <w:r>
        <w:tab/>
      </w:r>
      <w:r>
        <w:tab/>
      </w:r>
      <w:r>
        <w:tab/>
      </w:r>
      <w:r>
        <w:tab/>
      </w:r>
      <w:r>
        <w:tab/>
      </w:r>
      <w:r>
        <w:tab/>
      </w:r>
      <w:r>
        <w:tab/>
        <w:t>10.0.1.1</w:t>
      </w:r>
      <w:r>
        <w:tab/>
      </w:r>
      <w:r>
        <w:tab/>
      </w:r>
      <w:r>
        <w:tab/>
      </w:r>
      <w:r>
        <w:tab/>
      </w:r>
      <w:r>
        <w:tab/>
      </w:r>
      <w:r>
        <w:tab/>
      </w:r>
      <w:r>
        <w:tab/>
      </w:r>
      <w:r>
        <w:tab/>
        <w:t>0.0.0.0</w:t>
      </w:r>
    </w:p>
    <w:p w14:paraId="69830A1C" w14:textId="77777777" w:rsidR="00B17637" w:rsidRDefault="00B17637" w:rsidP="00B17637">
      <w:pPr>
        <w:pStyle w:val="2f3"/>
        <w:rPr>
          <w:rFonts w:hint="eastAsia"/>
        </w:rPr>
      </w:pPr>
      <w:r>
        <w:tab/>
        <w:t>10.0.12.0/24</w:t>
      </w:r>
      <w:r>
        <w:tab/>
      </w:r>
      <w:r>
        <w:tab/>
      </w:r>
      <w:r>
        <w:tab/>
      </w:r>
      <w:r>
        <w:tab/>
      </w:r>
      <w:r>
        <w:tab/>
      </w:r>
      <w:r>
        <w:tab/>
      </w:r>
      <w:r>
        <w:tab/>
        <w:t>1</w:t>
      </w:r>
      <w:r>
        <w:tab/>
      </w:r>
      <w:r>
        <w:tab/>
      </w:r>
      <w:r>
        <w:tab/>
      </w:r>
      <w:r>
        <w:tab/>
      </w:r>
      <w:r>
        <w:tab/>
        <w:t>Transit</w:t>
      </w:r>
      <w:r>
        <w:tab/>
      </w:r>
      <w:r>
        <w:tab/>
      </w:r>
      <w:r>
        <w:tab/>
      </w:r>
      <w:r>
        <w:tab/>
      </w:r>
      <w:r>
        <w:tab/>
        <w:t>10.0.12.1</w:t>
      </w:r>
      <w:r>
        <w:tab/>
      </w:r>
      <w:r>
        <w:tab/>
      </w:r>
      <w:r>
        <w:tab/>
      </w:r>
      <w:r>
        <w:tab/>
      </w:r>
      <w:r>
        <w:tab/>
      </w:r>
      <w:r>
        <w:tab/>
      </w:r>
      <w:r>
        <w:tab/>
        <w:t>10.0.1.1</w:t>
      </w:r>
      <w:r>
        <w:tab/>
      </w:r>
      <w:r>
        <w:tab/>
      </w:r>
      <w:r>
        <w:tab/>
      </w:r>
      <w:r>
        <w:tab/>
      </w:r>
      <w:r>
        <w:tab/>
      </w:r>
      <w:r>
        <w:tab/>
      </w:r>
      <w:r>
        <w:tab/>
      </w:r>
      <w:r>
        <w:tab/>
        <w:t>0.0.0.0</w:t>
      </w:r>
    </w:p>
    <w:p w14:paraId="6327BB59" w14:textId="77777777" w:rsidR="00B17637" w:rsidRDefault="00B17637" w:rsidP="00B17637">
      <w:pPr>
        <w:pStyle w:val="2f3"/>
        <w:rPr>
          <w:rFonts w:hint="eastAsia"/>
        </w:rPr>
      </w:pPr>
      <w:r>
        <w:tab/>
        <w:t>10.0.13.0/24</w:t>
      </w:r>
      <w:r>
        <w:tab/>
      </w:r>
      <w:r>
        <w:tab/>
      </w:r>
      <w:r>
        <w:tab/>
      </w:r>
      <w:r>
        <w:tab/>
      </w:r>
      <w:r>
        <w:tab/>
      </w:r>
      <w:r>
        <w:tab/>
      </w:r>
      <w:r>
        <w:tab/>
        <w:t>1</w:t>
      </w:r>
      <w:r>
        <w:tab/>
      </w:r>
      <w:r>
        <w:tab/>
      </w:r>
      <w:r>
        <w:tab/>
      </w:r>
      <w:r>
        <w:tab/>
      </w:r>
      <w:r>
        <w:tab/>
        <w:t>Transit</w:t>
      </w:r>
      <w:r>
        <w:tab/>
      </w:r>
      <w:r>
        <w:tab/>
      </w:r>
      <w:r>
        <w:tab/>
      </w:r>
      <w:r>
        <w:tab/>
      </w:r>
      <w:r>
        <w:tab/>
        <w:t>10.0.13.1</w:t>
      </w:r>
      <w:r>
        <w:tab/>
      </w:r>
      <w:r>
        <w:tab/>
      </w:r>
      <w:r>
        <w:tab/>
      </w:r>
      <w:r>
        <w:tab/>
      </w:r>
      <w:r>
        <w:tab/>
      </w:r>
      <w:r>
        <w:tab/>
      </w:r>
      <w:r>
        <w:tab/>
        <w:t>10.0.1.1</w:t>
      </w:r>
      <w:r>
        <w:tab/>
      </w:r>
      <w:r>
        <w:tab/>
      </w:r>
      <w:r>
        <w:tab/>
      </w:r>
      <w:r>
        <w:tab/>
      </w:r>
      <w:r>
        <w:tab/>
      </w:r>
      <w:r>
        <w:tab/>
      </w:r>
      <w:r>
        <w:tab/>
      </w:r>
      <w:r>
        <w:tab/>
        <w:t>0.0.0.0</w:t>
      </w:r>
    </w:p>
    <w:p w14:paraId="064B23BF" w14:textId="77777777" w:rsidR="00B17637" w:rsidRDefault="00B17637" w:rsidP="00B17637">
      <w:pPr>
        <w:pStyle w:val="2f3"/>
        <w:rPr>
          <w:rFonts w:hint="eastAsia"/>
        </w:rPr>
      </w:pPr>
      <w:r>
        <w:tab/>
        <w:t>10.0.2.2/32</w:t>
      </w:r>
      <w:r>
        <w:tab/>
      </w:r>
      <w:r>
        <w:tab/>
      </w:r>
      <w:r>
        <w:tab/>
      </w:r>
      <w:r>
        <w:tab/>
      </w:r>
      <w:r>
        <w:tab/>
      </w:r>
      <w:r>
        <w:tab/>
      </w:r>
      <w:r>
        <w:tab/>
      </w:r>
      <w:r>
        <w:tab/>
        <w:t>1</w:t>
      </w:r>
      <w:r>
        <w:tab/>
      </w:r>
      <w:r>
        <w:tab/>
      </w:r>
      <w:r>
        <w:tab/>
      </w:r>
      <w:r>
        <w:tab/>
      </w:r>
      <w:r>
        <w:tab/>
        <w:t>Stub</w:t>
      </w:r>
      <w:r>
        <w:tab/>
      </w:r>
      <w:r>
        <w:tab/>
      </w:r>
      <w:r>
        <w:tab/>
      </w:r>
      <w:r>
        <w:tab/>
      </w:r>
      <w:r>
        <w:tab/>
      </w:r>
      <w:r>
        <w:tab/>
      </w:r>
      <w:r>
        <w:tab/>
        <w:t>10.0.12.2</w:t>
      </w:r>
      <w:r>
        <w:tab/>
      </w:r>
      <w:r>
        <w:tab/>
      </w:r>
      <w:r>
        <w:tab/>
      </w:r>
      <w:r>
        <w:tab/>
      </w:r>
      <w:r>
        <w:tab/>
      </w:r>
      <w:r>
        <w:tab/>
      </w:r>
      <w:r>
        <w:tab/>
        <w:t>10.0.2.2</w:t>
      </w:r>
      <w:r>
        <w:tab/>
      </w:r>
      <w:r>
        <w:tab/>
      </w:r>
      <w:r>
        <w:tab/>
      </w:r>
      <w:r>
        <w:tab/>
      </w:r>
      <w:r>
        <w:tab/>
      </w:r>
      <w:r>
        <w:tab/>
      </w:r>
      <w:r>
        <w:tab/>
      </w:r>
      <w:r>
        <w:tab/>
        <w:t>0.0.0.0</w:t>
      </w:r>
    </w:p>
    <w:p w14:paraId="0BA704C5" w14:textId="77777777" w:rsidR="00B17637" w:rsidRDefault="00B17637" w:rsidP="00B17637">
      <w:pPr>
        <w:pStyle w:val="2f3"/>
        <w:rPr>
          <w:rFonts w:hint="eastAsia"/>
        </w:rPr>
      </w:pPr>
      <w:r>
        <w:tab/>
        <w:t>10.0.3.3/32</w:t>
      </w:r>
      <w:r>
        <w:tab/>
      </w:r>
      <w:r>
        <w:tab/>
      </w:r>
      <w:r>
        <w:tab/>
      </w:r>
      <w:r>
        <w:tab/>
      </w:r>
      <w:r>
        <w:tab/>
      </w:r>
      <w:r>
        <w:tab/>
      </w:r>
      <w:r>
        <w:tab/>
      </w:r>
      <w:r>
        <w:tab/>
        <w:t>1</w:t>
      </w:r>
      <w:r>
        <w:tab/>
      </w:r>
      <w:r>
        <w:tab/>
      </w:r>
      <w:r>
        <w:tab/>
      </w:r>
      <w:r>
        <w:tab/>
      </w:r>
      <w:r>
        <w:tab/>
        <w:t>Stub</w:t>
      </w:r>
      <w:r>
        <w:tab/>
      </w:r>
      <w:r>
        <w:tab/>
      </w:r>
      <w:r>
        <w:tab/>
      </w:r>
      <w:r>
        <w:tab/>
      </w:r>
      <w:r>
        <w:tab/>
      </w:r>
      <w:r>
        <w:tab/>
      </w:r>
      <w:r>
        <w:tab/>
        <w:t>10.0.13.3</w:t>
      </w:r>
      <w:r>
        <w:tab/>
      </w:r>
      <w:r>
        <w:tab/>
      </w:r>
      <w:r>
        <w:tab/>
      </w:r>
      <w:r>
        <w:tab/>
      </w:r>
      <w:r>
        <w:tab/>
      </w:r>
      <w:r>
        <w:tab/>
      </w:r>
      <w:r>
        <w:tab/>
        <w:t>10.0.3.3</w:t>
      </w:r>
      <w:r>
        <w:tab/>
      </w:r>
      <w:r>
        <w:tab/>
      </w:r>
      <w:r>
        <w:tab/>
      </w:r>
      <w:r>
        <w:tab/>
      </w:r>
      <w:r>
        <w:tab/>
      </w:r>
      <w:r>
        <w:tab/>
      </w:r>
      <w:r>
        <w:tab/>
      </w:r>
      <w:r>
        <w:tab/>
        <w:t>0.0.0.0</w:t>
      </w:r>
    </w:p>
    <w:p w14:paraId="216EBDC1" w14:textId="77777777" w:rsidR="00B17637" w:rsidRDefault="00B17637" w:rsidP="00B17637">
      <w:pPr>
        <w:pStyle w:val="2f3"/>
        <w:rPr>
          <w:rFonts w:hint="eastAsia"/>
        </w:rPr>
      </w:pPr>
      <w:r>
        <w:tab/>
        <w:t>10.0.4.4/32</w:t>
      </w:r>
      <w:r>
        <w:tab/>
      </w:r>
      <w:r>
        <w:tab/>
      </w:r>
      <w:r>
        <w:tab/>
      </w:r>
      <w:r>
        <w:tab/>
      </w:r>
      <w:r>
        <w:tab/>
      </w:r>
      <w:r>
        <w:tab/>
      </w:r>
      <w:r>
        <w:tab/>
      </w:r>
      <w:r>
        <w:tab/>
        <w:t>2</w:t>
      </w:r>
      <w:r>
        <w:tab/>
      </w:r>
      <w:r>
        <w:tab/>
      </w:r>
      <w:r>
        <w:tab/>
      </w:r>
      <w:r>
        <w:tab/>
      </w:r>
      <w:r>
        <w:tab/>
        <w:t>Inter-area</w:t>
      </w:r>
      <w:r>
        <w:tab/>
      </w:r>
      <w:r>
        <w:tab/>
      </w:r>
      <w:r>
        <w:tab/>
        <w:t>10.0.13.3</w:t>
      </w:r>
      <w:r>
        <w:tab/>
      </w:r>
      <w:r>
        <w:tab/>
      </w:r>
      <w:r>
        <w:tab/>
      </w:r>
      <w:r>
        <w:tab/>
      </w:r>
      <w:r>
        <w:tab/>
      </w:r>
      <w:r>
        <w:tab/>
      </w:r>
      <w:r>
        <w:tab/>
        <w:t>10.0.3.3</w:t>
      </w:r>
      <w:r>
        <w:tab/>
      </w:r>
      <w:r>
        <w:tab/>
      </w:r>
      <w:r>
        <w:tab/>
      </w:r>
      <w:r>
        <w:tab/>
      </w:r>
      <w:r>
        <w:tab/>
      </w:r>
      <w:r>
        <w:tab/>
      </w:r>
      <w:r>
        <w:tab/>
      </w:r>
      <w:r>
        <w:tab/>
        <w:t>0.0.0.0</w:t>
      </w:r>
    </w:p>
    <w:p w14:paraId="307253D4" w14:textId="77777777" w:rsidR="00B17637" w:rsidRDefault="00B17637" w:rsidP="00B17637">
      <w:pPr>
        <w:pStyle w:val="2f3"/>
        <w:rPr>
          <w:rFonts w:hint="eastAsia"/>
        </w:rPr>
      </w:pPr>
      <w:r>
        <w:tab/>
        <w:t>10.0.23.0/24</w:t>
      </w:r>
      <w:r>
        <w:tab/>
      </w:r>
      <w:r>
        <w:tab/>
      </w:r>
      <w:r>
        <w:tab/>
      </w:r>
      <w:r>
        <w:tab/>
      </w:r>
      <w:r>
        <w:tab/>
      </w:r>
      <w:r>
        <w:tab/>
      </w:r>
      <w:r>
        <w:tab/>
        <w:t>2</w:t>
      </w:r>
      <w:r>
        <w:tab/>
      </w:r>
      <w:r>
        <w:tab/>
      </w:r>
      <w:r>
        <w:tab/>
      </w:r>
      <w:r>
        <w:tab/>
      </w:r>
      <w:r>
        <w:tab/>
        <w:t>Transit</w:t>
      </w:r>
      <w:r>
        <w:tab/>
      </w:r>
      <w:r>
        <w:tab/>
      </w:r>
      <w:r>
        <w:tab/>
      </w:r>
      <w:r>
        <w:tab/>
      </w:r>
      <w:r>
        <w:tab/>
        <w:t>10.0.13.3</w:t>
      </w:r>
      <w:r>
        <w:tab/>
      </w:r>
      <w:r>
        <w:tab/>
      </w:r>
      <w:r>
        <w:tab/>
      </w:r>
      <w:r>
        <w:tab/>
      </w:r>
      <w:r>
        <w:tab/>
      </w:r>
      <w:r>
        <w:tab/>
      </w:r>
      <w:r>
        <w:tab/>
        <w:t>10.0.2.2</w:t>
      </w:r>
      <w:r>
        <w:tab/>
      </w:r>
      <w:r>
        <w:tab/>
      </w:r>
      <w:r>
        <w:tab/>
      </w:r>
      <w:r>
        <w:tab/>
      </w:r>
      <w:r>
        <w:tab/>
      </w:r>
      <w:r>
        <w:tab/>
      </w:r>
      <w:r>
        <w:tab/>
      </w:r>
      <w:r>
        <w:tab/>
        <w:t>0.0.0.0</w:t>
      </w:r>
    </w:p>
    <w:p w14:paraId="2D06C721" w14:textId="77777777" w:rsidR="00B17637" w:rsidRDefault="00B17637" w:rsidP="00B17637">
      <w:pPr>
        <w:pStyle w:val="2f3"/>
        <w:rPr>
          <w:rFonts w:hint="eastAsia"/>
        </w:rPr>
      </w:pPr>
      <w:r>
        <w:tab/>
        <w:t>10.0.23.0/24</w:t>
      </w:r>
      <w:r>
        <w:tab/>
      </w:r>
      <w:r>
        <w:tab/>
      </w:r>
      <w:r>
        <w:tab/>
      </w:r>
      <w:r>
        <w:tab/>
      </w:r>
      <w:r>
        <w:tab/>
      </w:r>
      <w:r>
        <w:tab/>
      </w:r>
      <w:r>
        <w:tab/>
        <w:t>2</w:t>
      </w:r>
      <w:r>
        <w:tab/>
      </w:r>
      <w:r>
        <w:tab/>
      </w:r>
      <w:r>
        <w:tab/>
      </w:r>
      <w:r>
        <w:tab/>
      </w:r>
      <w:r>
        <w:tab/>
        <w:t>Transit</w:t>
      </w:r>
      <w:r>
        <w:tab/>
      </w:r>
      <w:r>
        <w:tab/>
      </w:r>
      <w:r>
        <w:tab/>
      </w:r>
      <w:r>
        <w:tab/>
      </w:r>
      <w:r>
        <w:tab/>
        <w:t>10.0.12.2</w:t>
      </w:r>
      <w:r>
        <w:tab/>
      </w:r>
      <w:r>
        <w:tab/>
      </w:r>
      <w:r>
        <w:tab/>
      </w:r>
      <w:r>
        <w:tab/>
      </w:r>
      <w:r>
        <w:tab/>
      </w:r>
      <w:r>
        <w:tab/>
      </w:r>
      <w:r>
        <w:tab/>
        <w:t>10.0.2.2</w:t>
      </w:r>
      <w:r>
        <w:tab/>
      </w:r>
      <w:r>
        <w:tab/>
      </w:r>
      <w:r>
        <w:tab/>
      </w:r>
      <w:r>
        <w:tab/>
      </w:r>
      <w:r>
        <w:tab/>
      </w:r>
      <w:r>
        <w:tab/>
      </w:r>
      <w:r>
        <w:tab/>
      </w:r>
      <w:r>
        <w:tab/>
        <w:t>0.0.0.0</w:t>
      </w:r>
    </w:p>
    <w:p w14:paraId="78121207" w14:textId="77777777" w:rsidR="00B17637" w:rsidRDefault="00B17637" w:rsidP="00B17637">
      <w:pPr>
        <w:pStyle w:val="2f3"/>
        <w:rPr>
          <w:rFonts w:hint="eastAsia"/>
        </w:rPr>
      </w:pPr>
      <w:r>
        <w:tab/>
        <w:t>10.0.34.0/24</w:t>
      </w:r>
      <w:r>
        <w:tab/>
      </w:r>
      <w:r>
        <w:tab/>
      </w:r>
      <w:r>
        <w:tab/>
      </w:r>
      <w:r>
        <w:tab/>
      </w:r>
      <w:r>
        <w:tab/>
      </w:r>
      <w:r>
        <w:tab/>
      </w:r>
      <w:r>
        <w:tab/>
        <w:t>2</w:t>
      </w:r>
      <w:r>
        <w:tab/>
      </w:r>
      <w:r>
        <w:tab/>
      </w:r>
      <w:r>
        <w:tab/>
      </w:r>
      <w:r>
        <w:tab/>
      </w:r>
      <w:r>
        <w:tab/>
        <w:t>Inter-area</w:t>
      </w:r>
      <w:r>
        <w:tab/>
      </w:r>
      <w:r>
        <w:tab/>
      </w:r>
      <w:r>
        <w:tab/>
        <w:t>10.0.13.3</w:t>
      </w:r>
      <w:r>
        <w:tab/>
      </w:r>
      <w:r>
        <w:tab/>
      </w:r>
      <w:r>
        <w:tab/>
      </w:r>
      <w:r>
        <w:tab/>
      </w:r>
      <w:r>
        <w:tab/>
      </w:r>
      <w:r>
        <w:tab/>
      </w:r>
      <w:r>
        <w:tab/>
        <w:t>10.0.3.3</w:t>
      </w:r>
      <w:r>
        <w:tab/>
      </w:r>
      <w:r>
        <w:tab/>
      </w:r>
      <w:r>
        <w:tab/>
      </w:r>
      <w:r>
        <w:tab/>
      </w:r>
      <w:r>
        <w:tab/>
      </w:r>
      <w:r>
        <w:tab/>
      </w:r>
      <w:r>
        <w:tab/>
      </w:r>
      <w:r>
        <w:tab/>
        <w:t>0.0.0.0</w:t>
      </w:r>
    </w:p>
    <w:p w14:paraId="684A9CF6" w14:textId="77777777" w:rsidR="00B17637" w:rsidRDefault="00B17637" w:rsidP="00B17637">
      <w:pPr>
        <w:pStyle w:val="2f3"/>
        <w:rPr>
          <w:rFonts w:hint="eastAsia"/>
        </w:rPr>
      </w:pPr>
    </w:p>
    <w:p w14:paraId="1174847A" w14:textId="77777777" w:rsidR="00B17637" w:rsidRDefault="00B17637" w:rsidP="00B17637">
      <w:pPr>
        <w:pStyle w:val="2f3"/>
        <w:rPr>
          <w:rFonts w:hint="eastAsia"/>
        </w:rPr>
      </w:pPr>
      <w:r>
        <w:tab/>
        <w:t>Total</w:t>
      </w:r>
      <w:r>
        <w:tab/>
        <w:t>Nets:</w:t>
      </w:r>
      <w:r>
        <w:tab/>
        <w:t>9</w:t>
      </w:r>
      <w:r>
        <w:tab/>
      </w:r>
      <w:r>
        <w:tab/>
      </w:r>
    </w:p>
    <w:p w14:paraId="3E0B0081" w14:textId="77777777" w:rsidR="00B17637" w:rsidRDefault="00B17637" w:rsidP="00B17637">
      <w:pPr>
        <w:pStyle w:val="2f3"/>
        <w:rPr>
          <w:rFonts w:hint="eastAsia"/>
        </w:rPr>
      </w:pPr>
      <w:r>
        <w:tab/>
        <w:t>Intra</w:t>
      </w:r>
      <w:r>
        <w:tab/>
        <w:t>Area:</w:t>
      </w:r>
      <w:r>
        <w:tab/>
        <w:t>7</w:t>
      </w:r>
      <w:r>
        <w:tab/>
      </w:r>
      <w:r>
        <w:tab/>
        <w:t>Inter</w:t>
      </w:r>
      <w:r>
        <w:tab/>
        <w:t>Area:</w:t>
      </w:r>
      <w:r>
        <w:tab/>
        <w:t>2</w:t>
      </w:r>
      <w:r>
        <w:tab/>
      </w:r>
      <w:r>
        <w:tab/>
        <w:t>ASE:</w:t>
      </w:r>
      <w:r>
        <w:tab/>
        <w:t>0</w:t>
      </w:r>
      <w:r>
        <w:tab/>
      </w:r>
      <w:r>
        <w:tab/>
        <w:t>NSSA:</w:t>
      </w:r>
      <w:r>
        <w:tab/>
        <w:t>0</w:t>
      </w:r>
      <w:r>
        <w:tab/>
      </w:r>
    </w:p>
    <w:p w14:paraId="20CC3D59" w14:textId="3C01E996" w:rsidR="00B746DB" w:rsidRDefault="00B17637" w:rsidP="00B17637">
      <w:pPr>
        <w:pStyle w:val="2f3"/>
        <w:rPr>
          <w:rFonts w:hint="eastAsia"/>
        </w:rPr>
      </w:pPr>
      <w:r>
        <w:t>R1 has learned OSPF routes on the entire network.</w:t>
      </w:r>
    </w:p>
    <w:p w14:paraId="43AF6D53" w14:textId="5EC5983E" w:rsidR="00B17637" w:rsidRPr="00D63D35" w:rsidRDefault="00B746DB" w:rsidP="00D07FAA">
      <w:pPr>
        <w:pStyle w:val="3"/>
      </w:pPr>
      <w:r w:rsidRPr="00D63D35">
        <w:rPr>
          <w:rFonts w:hint="eastAsia"/>
        </w:rPr>
        <w:br w:type="column"/>
      </w:r>
      <w:r w:rsidRPr="00D63D35">
        <w:lastRenderedPageBreak/>
        <w:t>C</w:t>
      </w:r>
      <w:r w:rsidRPr="00D63D35">
        <w:rPr>
          <w:rFonts w:hint="eastAsia"/>
        </w:rPr>
        <w:t>onfigure</w:t>
      </w:r>
      <w:r w:rsidRPr="00D63D35">
        <w:t xml:space="preserve"> IS-IS</w:t>
      </w:r>
    </w:p>
    <w:p w14:paraId="69B8B3FF" w14:textId="5BD366A0" w:rsidR="00B746DB" w:rsidRDefault="00B746DB" w:rsidP="00B746DB">
      <w:pPr>
        <w:pStyle w:val="1e"/>
      </w:pPr>
      <w:r w:rsidRPr="00B746DB">
        <w:t>Configure IS-IS processes on routers one by one according to the topology design. Set the process ID to 1 and NET to the device ID. Here, the NET of R4 is 49.0001.0000.0000.0004.00.</w:t>
      </w:r>
    </w:p>
    <w:p w14:paraId="10101C26" w14:textId="77777777" w:rsidR="00B746DB" w:rsidRDefault="00B746DB" w:rsidP="00B746DB">
      <w:pPr>
        <w:pStyle w:val="1e"/>
      </w:pPr>
      <w:r>
        <w:t># Configure IS-IS on R4.</w:t>
      </w:r>
    </w:p>
    <w:p w14:paraId="5514964D" w14:textId="77777777" w:rsidR="00B746DB" w:rsidRDefault="00B746DB" w:rsidP="00B746DB">
      <w:pPr>
        <w:pStyle w:val="2f3"/>
        <w:rPr>
          <w:rFonts w:hint="eastAsia"/>
        </w:rPr>
      </w:pPr>
      <w:r>
        <w:t>[R4]isis 1</w:t>
      </w:r>
      <w:r>
        <w:tab/>
      </w:r>
    </w:p>
    <w:p w14:paraId="11D6E02B" w14:textId="77777777" w:rsidR="00B746DB" w:rsidRDefault="00B746DB" w:rsidP="00B746DB">
      <w:pPr>
        <w:pStyle w:val="2f3"/>
        <w:rPr>
          <w:rFonts w:hint="eastAsia"/>
        </w:rPr>
      </w:pPr>
      <w:r>
        <w:t>[R4-isis-1] is-level level-1-2</w:t>
      </w:r>
    </w:p>
    <w:p w14:paraId="7B627D14" w14:textId="77777777" w:rsidR="00B746DB" w:rsidRDefault="00B746DB" w:rsidP="00B746DB">
      <w:pPr>
        <w:pStyle w:val="2f3"/>
        <w:rPr>
          <w:rFonts w:hint="eastAsia"/>
        </w:rPr>
      </w:pPr>
      <w:r>
        <w:t>[R4-isis-1] network-entity 49.0001.0000.0000.0004.00</w:t>
      </w:r>
    </w:p>
    <w:p w14:paraId="0C654F98" w14:textId="77777777" w:rsidR="00B746DB" w:rsidRDefault="00B746DB" w:rsidP="00B746DB">
      <w:pPr>
        <w:pStyle w:val="2f3"/>
        <w:rPr>
          <w:rFonts w:hint="eastAsia"/>
        </w:rPr>
      </w:pPr>
      <w:r>
        <w:t>[R4-isis-1] quit</w:t>
      </w:r>
    </w:p>
    <w:p w14:paraId="25AB4047" w14:textId="77777777" w:rsidR="00B746DB" w:rsidRDefault="00B746DB" w:rsidP="00B746DB">
      <w:pPr>
        <w:pStyle w:val="2f3"/>
        <w:rPr>
          <w:rFonts w:hint="eastAsia"/>
        </w:rPr>
      </w:pPr>
      <w:r>
        <w:t>[R4]interface GigabitEthernet0/0/2</w:t>
      </w:r>
    </w:p>
    <w:p w14:paraId="35CDB744" w14:textId="77777777" w:rsidR="00B746DB" w:rsidRDefault="00B746DB" w:rsidP="00B746DB">
      <w:pPr>
        <w:pStyle w:val="2f3"/>
        <w:rPr>
          <w:rFonts w:hint="eastAsia"/>
        </w:rPr>
      </w:pPr>
      <w:r>
        <w:t>[R4-GigabitEthernet0/0/2] isis enable 1</w:t>
      </w:r>
    </w:p>
    <w:p w14:paraId="2FFC6C84" w14:textId="77777777" w:rsidR="00B746DB" w:rsidRDefault="00B746DB" w:rsidP="00B746DB">
      <w:pPr>
        <w:pStyle w:val="2f3"/>
        <w:rPr>
          <w:rFonts w:hint="eastAsia"/>
        </w:rPr>
      </w:pPr>
      <w:r>
        <w:t>[R4-GigabitEthernet0/0/2] quit</w:t>
      </w:r>
    </w:p>
    <w:p w14:paraId="01DBE25E" w14:textId="77777777" w:rsidR="00B746DB" w:rsidRDefault="00B746DB" w:rsidP="00B746DB">
      <w:pPr>
        <w:pStyle w:val="1e"/>
      </w:pPr>
      <w:r>
        <w:t># Configure IS-IS on R5.</w:t>
      </w:r>
    </w:p>
    <w:p w14:paraId="6B87DE87" w14:textId="77777777" w:rsidR="00B746DB" w:rsidRDefault="00B746DB" w:rsidP="00B746DB">
      <w:pPr>
        <w:pStyle w:val="2f3"/>
        <w:rPr>
          <w:rFonts w:hint="eastAsia"/>
        </w:rPr>
      </w:pPr>
      <w:r>
        <w:t>[R5]isis 1</w:t>
      </w:r>
    </w:p>
    <w:p w14:paraId="5670CB98" w14:textId="77777777" w:rsidR="00B746DB" w:rsidRDefault="00B746DB" w:rsidP="00B746DB">
      <w:pPr>
        <w:pStyle w:val="2f3"/>
        <w:rPr>
          <w:rFonts w:hint="eastAsia"/>
        </w:rPr>
      </w:pPr>
      <w:r>
        <w:t>[R5-isis-1] is-level level-1</w:t>
      </w:r>
    </w:p>
    <w:p w14:paraId="403F5C03" w14:textId="77777777" w:rsidR="00B746DB" w:rsidRDefault="00B746DB" w:rsidP="00B746DB">
      <w:pPr>
        <w:pStyle w:val="2f3"/>
        <w:rPr>
          <w:rFonts w:hint="eastAsia"/>
        </w:rPr>
      </w:pPr>
      <w:r>
        <w:t>[R5-isis-1] network-entity 49.0001.0000.0000.0005.00</w:t>
      </w:r>
    </w:p>
    <w:p w14:paraId="59B9B81A" w14:textId="77777777" w:rsidR="00B746DB" w:rsidRDefault="00B746DB" w:rsidP="00B746DB">
      <w:pPr>
        <w:pStyle w:val="2f3"/>
        <w:rPr>
          <w:rFonts w:hint="eastAsia"/>
        </w:rPr>
      </w:pPr>
      <w:r>
        <w:t>[R5-isis-1] quit</w:t>
      </w:r>
    </w:p>
    <w:p w14:paraId="44D8B58E" w14:textId="77777777" w:rsidR="00B746DB" w:rsidRDefault="00B746DB" w:rsidP="00B746DB">
      <w:pPr>
        <w:pStyle w:val="2f3"/>
        <w:rPr>
          <w:rFonts w:hint="eastAsia"/>
        </w:rPr>
      </w:pPr>
      <w:r>
        <w:t>[R5]interface LoopBack 0</w:t>
      </w:r>
    </w:p>
    <w:p w14:paraId="48B9E8F2" w14:textId="77777777" w:rsidR="00B746DB" w:rsidRDefault="00B746DB" w:rsidP="00B746DB">
      <w:pPr>
        <w:pStyle w:val="2f3"/>
        <w:rPr>
          <w:rFonts w:hint="eastAsia"/>
        </w:rPr>
      </w:pPr>
      <w:r>
        <w:t>[R5-LoopBack0] isis enable 1</w:t>
      </w:r>
    </w:p>
    <w:p w14:paraId="1F2A5605" w14:textId="77777777" w:rsidR="00B746DB" w:rsidRDefault="00B746DB" w:rsidP="00B746DB">
      <w:pPr>
        <w:pStyle w:val="2f3"/>
        <w:rPr>
          <w:rFonts w:hint="eastAsia"/>
        </w:rPr>
      </w:pPr>
      <w:r>
        <w:t>[R5-LoopBack0] quit</w:t>
      </w:r>
    </w:p>
    <w:p w14:paraId="3632C9F2" w14:textId="77777777" w:rsidR="00B746DB" w:rsidRDefault="00B746DB" w:rsidP="00B746DB">
      <w:pPr>
        <w:pStyle w:val="2f3"/>
        <w:rPr>
          <w:rFonts w:hint="eastAsia"/>
        </w:rPr>
      </w:pPr>
      <w:r>
        <w:t>[R5]interface GigabitEthernet0/0/3</w:t>
      </w:r>
    </w:p>
    <w:p w14:paraId="557A115E" w14:textId="77777777" w:rsidR="00B746DB" w:rsidRDefault="00B746DB" w:rsidP="00B746DB">
      <w:pPr>
        <w:pStyle w:val="2f3"/>
        <w:rPr>
          <w:rFonts w:hint="eastAsia"/>
        </w:rPr>
      </w:pPr>
      <w:r>
        <w:t>[R5-GigabitEthernet0/0/3] isis enable 1</w:t>
      </w:r>
    </w:p>
    <w:p w14:paraId="46F935CA" w14:textId="77777777" w:rsidR="00B746DB" w:rsidRDefault="00B746DB" w:rsidP="00B746DB">
      <w:pPr>
        <w:pStyle w:val="2f3"/>
        <w:rPr>
          <w:rFonts w:hint="eastAsia"/>
        </w:rPr>
      </w:pPr>
      <w:r>
        <w:t>[R5-GigabitEthernet0/0/3] quit</w:t>
      </w:r>
    </w:p>
    <w:p w14:paraId="61915CC6" w14:textId="77777777" w:rsidR="00B746DB" w:rsidRDefault="00B746DB" w:rsidP="00B746DB">
      <w:pPr>
        <w:pStyle w:val="1e"/>
      </w:pPr>
      <w:r>
        <w:t># Check the IS-IS neighbor relationship and IS-IS routing table on R4.</w:t>
      </w:r>
    </w:p>
    <w:p w14:paraId="20A10255" w14:textId="77777777" w:rsidR="00B746DB" w:rsidRDefault="00B746DB" w:rsidP="00B746DB">
      <w:pPr>
        <w:pStyle w:val="2f3"/>
        <w:rPr>
          <w:rFonts w:hint="eastAsia"/>
        </w:rPr>
      </w:pPr>
      <w:r>
        <w:t xml:space="preserve"> [R4]display isis peer </w:t>
      </w:r>
    </w:p>
    <w:p w14:paraId="5BE327A8" w14:textId="77777777" w:rsidR="00B746DB" w:rsidRDefault="00B746DB" w:rsidP="00B746DB">
      <w:pPr>
        <w:pStyle w:val="2f3"/>
        <w:rPr>
          <w:rFonts w:hint="eastAsia"/>
        </w:rPr>
      </w:pPr>
    </w:p>
    <w:p w14:paraId="34753B63" w14:textId="77777777" w:rsidR="00B746DB" w:rsidRDefault="00B746DB" w:rsidP="00B746DB">
      <w:pPr>
        <w:pStyle w:val="2f3"/>
        <w:rPr>
          <w:rFonts w:hint="eastAsia"/>
        </w:rPr>
      </w:pPr>
      <w:r>
        <w:t xml:space="preserve">                          Peer information for ISIS(1)</w:t>
      </w:r>
    </w:p>
    <w:p w14:paraId="10741943" w14:textId="77777777" w:rsidR="00B746DB" w:rsidRDefault="00B746DB" w:rsidP="00B746DB">
      <w:pPr>
        <w:pStyle w:val="2f3"/>
        <w:rPr>
          <w:rFonts w:hint="eastAsia"/>
        </w:rPr>
      </w:pPr>
    </w:p>
    <w:p w14:paraId="50F9E014" w14:textId="77777777" w:rsidR="00B746DB" w:rsidRDefault="00B746DB" w:rsidP="00B746DB">
      <w:pPr>
        <w:pStyle w:val="2f3"/>
        <w:rPr>
          <w:rFonts w:hint="eastAsia"/>
        </w:rPr>
      </w:pPr>
      <w:r>
        <w:t xml:space="preserve">  System Id      Interface           Circuit Id         State   HoldTime Type     PRI</w:t>
      </w:r>
    </w:p>
    <w:p w14:paraId="1D1636B6" w14:textId="77777777" w:rsidR="00B746DB" w:rsidRDefault="00B746DB" w:rsidP="00B746DB">
      <w:pPr>
        <w:pStyle w:val="2f3"/>
        <w:rPr>
          <w:rFonts w:hint="eastAsia"/>
        </w:rPr>
      </w:pPr>
      <w:r>
        <w:t>-------------------------------------------------------------------------------</w:t>
      </w:r>
    </w:p>
    <w:p w14:paraId="783D969E" w14:textId="77777777" w:rsidR="00B746DB" w:rsidRDefault="00B746DB" w:rsidP="00B746DB">
      <w:pPr>
        <w:pStyle w:val="2f3"/>
        <w:rPr>
          <w:rFonts w:hint="eastAsia"/>
        </w:rPr>
      </w:pPr>
      <w:r>
        <w:t xml:space="preserve">0000.0000.0005  GE0/0/2            0000.0000.0005.01  </w:t>
      </w:r>
      <w:r>
        <w:rPr>
          <w:color w:val="EC7061"/>
        </w:rPr>
        <w:t xml:space="preserve">Up </w:t>
      </w:r>
      <w:r>
        <w:t xml:space="preserve">    8s       </w:t>
      </w:r>
      <w:r>
        <w:rPr>
          <w:color w:val="EC7061"/>
        </w:rPr>
        <w:t>L1</w:t>
      </w:r>
      <w:r>
        <w:t xml:space="preserve">       64 </w:t>
      </w:r>
    </w:p>
    <w:p w14:paraId="6DC81592" w14:textId="77777777" w:rsidR="00B746DB" w:rsidRDefault="00B746DB" w:rsidP="00B746DB">
      <w:pPr>
        <w:pStyle w:val="2f3"/>
        <w:rPr>
          <w:rFonts w:hint="eastAsia"/>
        </w:rPr>
      </w:pPr>
    </w:p>
    <w:p w14:paraId="2FF06AB7" w14:textId="77777777" w:rsidR="00B746DB" w:rsidRDefault="00B746DB" w:rsidP="00B746DB">
      <w:pPr>
        <w:pStyle w:val="2f3"/>
        <w:rPr>
          <w:rFonts w:hint="eastAsia"/>
        </w:rPr>
      </w:pPr>
      <w:r>
        <w:t>Total Peer(s): 1</w:t>
      </w:r>
    </w:p>
    <w:p w14:paraId="353ABEE1" w14:textId="77777777" w:rsidR="00B746DB" w:rsidRDefault="00B746DB" w:rsidP="00B746DB">
      <w:pPr>
        <w:pStyle w:val="1e"/>
      </w:pPr>
      <w:r>
        <w:t>An IS-IS Level-1 neighbor relationship has been established between R4 and R5.</w:t>
      </w:r>
    </w:p>
    <w:p w14:paraId="29B993C2" w14:textId="77777777" w:rsidR="00B746DB" w:rsidRDefault="00B746DB" w:rsidP="00B746DB">
      <w:pPr>
        <w:pStyle w:val="2f3"/>
        <w:rPr>
          <w:rFonts w:hint="eastAsia"/>
        </w:rPr>
      </w:pPr>
      <w:r>
        <w:t>[R4]display</w:t>
      </w:r>
      <w:r>
        <w:tab/>
        <w:t>isis</w:t>
      </w:r>
      <w:r>
        <w:tab/>
        <w:t>route</w:t>
      </w:r>
      <w:r>
        <w:tab/>
      </w:r>
    </w:p>
    <w:p w14:paraId="4F664108" w14:textId="77777777" w:rsidR="00B746DB" w:rsidRDefault="00B746DB" w:rsidP="00B746DB">
      <w:pPr>
        <w:pStyle w:val="2f3"/>
        <w:rPr>
          <w:rFonts w:hint="eastAsia"/>
        </w:rPr>
      </w:pPr>
    </w:p>
    <w:p w14:paraId="20D9BBA8"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Route</w:t>
      </w:r>
      <w:r>
        <w:tab/>
        <w:t>information</w:t>
      </w:r>
      <w:r>
        <w:tab/>
        <w:t>for</w:t>
      </w:r>
      <w:r>
        <w:tab/>
        <w:t>ISIS(1)</w:t>
      </w:r>
    </w:p>
    <w:p w14:paraId="5C00D726"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274AB2B6" w14:textId="77777777" w:rsidR="00B746DB" w:rsidRDefault="00B746DB" w:rsidP="00B746DB">
      <w:pPr>
        <w:pStyle w:val="2f3"/>
        <w:rPr>
          <w:rFonts w:hint="eastAsia"/>
        </w:rPr>
      </w:pPr>
    </w:p>
    <w:p w14:paraId="77B6A4CA"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ISIS(1)</w:t>
      </w:r>
      <w:r>
        <w:tab/>
        <w:t>Level-1</w:t>
      </w:r>
      <w:r>
        <w:tab/>
        <w:t>Forwarding</w:t>
      </w:r>
      <w:r>
        <w:tab/>
        <w:t>Table</w:t>
      </w:r>
    </w:p>
    <w:p w14:paraId="34DCCDD3"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15D0D59F" w14:textId="77777777" w:rsidR="00B746DB" w:rsidRDefault="00B746DB" w:rsidP="00B746DB">
      <w:pPr>
        <w:pStyle w:val="2f3"/>
        <w:rPr>
          <w:rFonts w:hint="eastAsia"/>
        </w:rPr>
      </w:pPr>
    </w:p>
    <w:p w14:paraId="079FF08F" w14:textId="77777777" w:rsidR="00B746DB" w:rsidRDefault="00B746DB" w:rsidP="00B746DB">
      <w:pPr>
        <w:pStyle w:val="2f3"/>
        <w:rPr>
          <w:rFonts w:hint="eastAsia"/>
        </w:rPr>
      </w:pPr>
      <w:r>
        <w:t>IPV4</w:t>
      </w:r>
      <w:r>
        <w:tab/>
        <w:t>Destination</w:t>
      </w:r>
      <w:r>
        <w:tab/>
      </w:r>
      <w:r>
        <w:tab/>
      </w:r>
      <w:r>
        <w:tab/>
      </w:r>
      <w:r>
        <w:tab/>
      </w:r>
      <w:r>
        <w:tab/>
        <w:t>IntCost</w:t>
      </w:r>
      <w:r>
        <w:tab/>
      </w:r>
      <w:r>
        <w:tab/>
      </w:r>
      <w:r>
        <w:tab/>
      </w:r>
      <w:r>
        <w:tab/>
      </w:r>
      <w:r>
        <w:tab/>
      </w:r>
      <w:r>
        <w:tab/>
        <w:t>ExtCost</w:t>
      </w:r>
      <w:r>
        <w:tab/>
      </w:r>
      <w:r>
        <w:tab/>
      </w:r>
      <w:r>
        <w:tab/>
        <w:t>ExitInterface</w:t>
      </w:r>
      <w:r>
        <w:tab/>
      </w:r>
      <w:r>
        <w:tab/>
      </w:r>
      <w:r>
        <w:tab/>
      </w:r>
      <w:r>
        <w:tab/>
      </w:r>
      <w:r>
        <w:tab/>
        <w:t>NextHop</w:t>
      </w:r>
      <w:r>
        <w:tab/>
      </w:r>
      <w:r>
        <w:tab/>
      </w:r>
      <w:r>
        <w:tab/>
      </w:r>
      <w:r>
        <w:tab/>
      </w:r>
      <w:r>
        <w:tab/>
      </w:r>
      <w:r>
        <w:tab/>
      </w:r>
      <w:r>
        <w:tab/>
        <w:t>Flags</w:t>
      </w:r>
    </w:p>
    <w:p w14:paraId="1DDC4F7B" w14:textId="77777777" w:rsidR="00B746DB" w:rsidRDefault="00B746DB" w:rsidP="00B746DB">
      <w:pPr>
        <w:pStyle w:val="2f3"/>
        <w:rPr>
          <w:rFonts w:hint="eastAsia"/>
        </w:rPr>
      </w:pPr>
      <w:r>
        <w:t>-------------------------------------------------------------------------------</w:t>
      </w:r>
    </w:p>
    <w:p w14:paraId="27E1D7A2" w14:textId="77777777" w:rsidR="00B746DB" w:rsidRDefault="00B746DB" w:rsidP="00B746DB">
      <w:pPr>
        <w:pStyle w:val="2f3"/>
        <w:rPr>
          <w:rFonts w:hint="eastAsia"/>
        </w:rPr>
      </w:pPr>
      <w:r>
        <w:t>10.0.45.0/24</w:t>
      </w:r>
      <w:r>
        <w:tab/>
      </w:r>
      <w:r>
        <w:tab/>
      </w:r>
      <w:r>
        <w:tab/>
      </w:r>
      <w:r>
        <w:tab/>
      </w:r>
      <w:r>
        <w:tab/>
      </w:r>
      <w:r>
        <w:tab/>
      </w:r>
      <w:r>
        <w:tab/>
      </w:r>
      <w:r>
        <w:tab/>
      </w:r>
      <w:r>
        <w:tab/>
        <w:t>10</w:t>
      </w:r>
      <w:r>
        <w:tab/>
      </w:r>
      <w:r>
        <w:tab/>
      </w:r>
      <w:r>
        <w:tab/>
      </w:r>
      <w:r>
        <w:tab/>
      </w:r>
      <w:r>
        <w:tab/>
      </w:r>
      <w:r>
        <w:tab/>
      </w:r>
      <w:r>
        <w:tab/>
      </w:r>
      <w:r>
        <w:tab/>
      </w:r>
      <w:r>
        <w:tab/>
        <w:t>NULL</w:t>
      </w:r>
      <w:r>
        <w:tab/>
      </w:r>
      <w:r>
        <w:tab/>
      </w:r>
      <w:r>
        <w:tab/>
      </w:r>
      <w:r>
        <w:tab/>
        <w:t>GE0/0/2</w:t>
      </w:r>
      <w:r>
        <w:tab/>
      </w:r>
      <w:r>
        <w:tab/>
      </w:r>
      <w:r>
        <w:tab/>
      </w:r>
      <w:r>
        <w:tab/>
      </w:r>
      <w:r>
        <w:tab/>
      </w:r>
      <w:r>
        <w:tab/>
      </w:r>
      <w:r>
        <w:tab/>
      </w:r>
      <w:r>
        <w:tab/>
      </w:r>
      <w:r>
        <w:tab/>
        <w:t>Direct</w:t>
      </w:r>
      <w:r>
        <w:tab/>
      </w:r>
      <w:r>
        <w:tab/>
      </w:r>
      <w:r>
        <w:tab/>
      </w:r>
      <w:r>
        <w:tab/>
      </w:r>
      <w:r>
        <w:tab/>
      </w:r>
      <w:r>
        <w:tab/>
      </w:r>
      <w:r>
        <w:tab/>
      </w:r>
      <w:r>
        <w:tab/>
      </w:r>
      <w:r>
        <w:tab/>
      </w:r>
      <w:r>
        <w:tab/>
        <w:t>D/-/L/-</w:t>
      </w:r>
    </w:p>
    <w:p w14:paraId="1E1A334D" w14:textId="77777777" w:rsidR="00B746DB" w:rsidRPr="00235E43" w:rsidRDefault="00B746DB" w:rsidP="00B746DB">
      <w:pPr>
        <w:pStyle w:val="2f3"/>
        <w:rPr>
          <w:rFonts w:hint="eastAsia"/>
          <w:color w:val="EC7061"/>
        </w:rPr>
      </w:pPr>
      <w:r w:rsidRPr="00235E43">
        <w:rPr>
          <w:color w:val="EC7061"/>
        </w:rPr>
        <w:t>10.0.5.0/24</w:t>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t>10</w:t>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t>NULL</w:t>
      </w:r>
      <w:r w:rsidRPr="00235E43">
        <w:rPr>
          <w:color w:val="EC7061"/>
        </w:rPr>
        <w:tab/>
      </w:r>
      <w:r w:rsidRPr="00235E43">
        <w:rPr>
          <w:color w:val="EC7061"/>
        </w:rPr>
        <w:tab/>
      </w:r>
      <w:r w:rsidRPr="00235E43">
        <w:rPr>
          <w:color w:val="EC7061"/>
        </w:rPr>
        <w:tab/>
      </w:r>
      <w:r w:rsidRPr="00235E43">
        <w:rPr>
          <w:color w:val="EC7061"/>
        </w:rPr>
        <w:tab/>
        <w:t>GE0/0/2</w:t>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t>10.0.45.5</w:t>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r>
      <w:r w:rsidRPr="00235E43">
        <w:rPr>
          <w:color w:val="EC7061"/>
        </w:rPr>
        <w:tab/>
        <w:t>A/-/L/-</w:t>
      </w:r>
    </w:p>
    <w:p w14:paraId="6E2ED574" w14:textId="77777777" w:rsidR="00B746DB" w:rsidRDefault="00B746DB" w:rsidP="00B746DB">
      <w:pPr>
        <w:pStyle w:val="2f3"/>
        <w:rPr>
          <w:rFonts w:hint="eastAsia"/>
        </w:rPr>
      </w:pPr>
      <w:r>
        <w:tab/>
      </w:r>
      <w:r>
        <w:tab/>
      </w:r>
      <w:r>
        <w:tab/>
      </w:r>
      <w:r>
        <w:tab/>
      </w:r>
      <w:r>
        <w:tab/>
        <w:t>Flags:</w:t>
      </w:r>
      <w:r>
        <w:tab/>
        <w:t>D-Direct,</w:t>
      </w:r>
      <w:r>
        <w:tab/>
        <w:t>A-Added</w:t>
      </w:r>
      <w:r>
        <w:tab/>
        <w:t>to</w:t>
      </w:r>
      <w:r>
        <w:tab/>
        <w:t>URT,</w:t>
      </w:r>
      <w:r>
        <w:tab/>
        <w:t>L-Advertised</w:t>
      </w:r>
      <w:r>
        <w:tab/>
        <w:t>in</w:t>
      </w:r>
      <w:r>
        <w:tab/>
        <w:t>LSPs,</w:t>
      </w:r>
      <w:r>
        <w:tab/>
        <w:t>S-IGP</w:t>
      </w:r>
      <w:r>
        <w:tab/>
        <w:t>Shortcut,U-Up/Down</w:t>
      </w:r>
      <w:r>
        <w:tab/>
        <w:t>Bit</w:t>
      </w:r>
      <w:r>
        <w:tab/>
        <w:t>Set</w:t>
      </w:r>
    </w:p>
    <w:p w14:paraId="15BFC418" w14:textId="77777777" w:rsidR="00B746DB" w:rsidRDefault="00B746DB" w:rsidP="00B746DB">
      <w:pPr>
        <w:pStyle w:val="2f3"/>
        <w:rPr>
          <w:rFonts w:hint="eastAsia"/>
        </w:rPr>
      </w:pPr>
    </w:p>
    <w:p w14:paraId="78D2976B" w14:textId="77777777" w:rsidR="00B746DB" w:rsidRDefault="00B746DB" w:rsidP="00B746DB">
      <w:pPr>
        <w:pStyle w:val="2f3"/>
        <w:rPr>
          <w:rFonts w:hint="eastAsia"/>
        </w:rPr>
      </w:pPr>
    </w:p>
    <w:p w14:paraId="4207E7BF"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ISIS(1)</w:t>
      </w:r>
      <w:r>
        <w:tab/>
        <w:t>Level-2</w:t>
      </w:r>
      <w:r>
        <w:tab/>
        <w:t>Forwarding</w:t>
      </w:r>
      <w:r>
        <w:tab/>
        <w:t>Table</w:t>
      </w:r>
    </w:p>
    <w:p w14:paraId="4452583D" w14:textId="77777777" w:rsidR="00B746DB" w:rsidRDefault="00B746DB" w:rsidP="00B746D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260FEB70" w14:textId="77777777" w:rsidR="00B746DB" w:rsidRDefault="00B746DB" w:rsidP="00B746DB">
      <w:pPr>
        <w:pStyle w:val="2f3"/>
        <w:rPr>
          <w:rFonts w:hint="eastAsia"/>
        </w:rPr>
      </w:pPr>
    </w:p>
    <w:p w14:paraId="4BC7E1E8" w14:textId="77777777" w:rsidR="00B746DB" w:rsidRDefault="00B746DB" w:rsidP="00B746DB">
      <w:pPr>
        <w:pStyle w:val="2f3"/>
        <w:rPr>
          <w:rFonts w:hint="eastAsia"/>
        </w:rPr>
      </w:pPr>
      <w:r>
        <w:t>IPV4</w:t>
      </w:r>
      <w:r>
        <w:tab/>
        <w:t>Destination</w:t>
      </w:r>
      <w:r>
        <w:tab/>
      </w:r>
      <w:r>
        <w:tab/>
      </w:r>
      <w:r>
        <w:tab/>
      </w:r>
      <w:r>
        <w:tab/>
      </w:r>
      <w:r>
        <w:tab/>
        <w:t>IntCost</w:t>
      </w:r>
      <w:r>
        <w:tab/>
      </w:r>
      <w:r>
        <w:tab/>
      </w:r>
      <w:r>
        <w:tab/>
      </w:r>
      <w:r>
        <w:tab/>
      </w:r>
      <w:r>
        <w:tab/>
      </w:r>
      <w:r>
        <w:tab/>
        <w:t>ExtCost</w:t>
      </w:r>
      <w:r>
        <w:tab/>
      </w:r>
      <w:r>
        <w:tab/>
      </w:r>
      <w:r>
        <w:tab/>
        <w:t>ExitInterface</w:t>
      </w:r>
      <w:r>
        <w:tab/>
      </w:r>
      <w:r>
        <w:tab/>
      </w:r>
      <w:r>
        <w:tab/>
      </w:r>
      <w:r>
        <w:tab/>
      </w:r>
      <w:r>
        <w:tab/>
        <w:t>NextHop</w:t>
      </w:r>
      <w:r>
        <w:tab/>
      </w:r>
      <w:r>
        <w:tab/>
      </w:r>
      <w:r>
        <w:tab/>
      </w:r>
      <w:r>
        <w:tab/>
      </w:r>
      <w:r>
        <w:tab/>
      </w:r>
      <w:r>
        <w:tab/>
      </w:r>
      <w:r>
        <w:tab/>
        <w:t>Flags</w:t>
      </w:r>
    </w:p>
    <w:p w14:paraId="4E32604A" w14:textId="77777777" w:rsidR="00B746DB" w:rsidRDefault="00B746DB" w:rsidP="00B746DB">
      <w:pPr>
        <w:pStyle w:val="2f3"/>
        <w:rPr>
          <w:rFonts w:hint="eastAsia"/>
        </w:rPr>
      </w:pPr>
      <w:r>
        <w:t>-------------------------------------------------------------------------------</w:t>
      </w:r>
    </w:p>
    <w:p w14:paraId="7DA4DD02" w14:textId="77777777" w:rsidR="00B746DB" w:rsidRDefault="00B746DB" w:rsidP="00B746DB">
      <w:pPr>
        <w:pStyle w:val="2f3"/>
        <w:rPr>
          <w:rFonts w:hint="eastAsia"/>
        </w:rPr>
      </w:pPr>
      <w:r>
        <w:t>10.0.45.0/24</w:t>
      </w:r>
      <w:r>
        <w:tab/>
      </w:r>
      <w:r>
        <w:tab/>
      </w:r>
      <w:r>
        <w:tab/>
      </w:r>
      <w:r>
        <w:tab/>
      </w:r>
      <w:r>
        <w:tab/>
      </w:r>
      <w:r>
        <w:tab/>
      </w:r>
      <w:r>
        <w:tab/>
      </w:r>
      <w:r>
        <w:tab/>
      </w:r>
      <w:r>
        <w:tab/>
        <w:t>10</w:t>
      </w:r>
      <w:r>
        <w:tab/>
      </w:r>
      <w:r>
        <w:tab/>
      </w:r>
      <w:r>
        <w:tab/>
      </w:r>
      <w:r>
        <w:tab/>
      </w:r>
      <w:r>
        <w:tab/>
      </w:r>
      <w:r>
        <w:tab/>
      </w:r>
      <w:r>
        <w:tab/>
      </w:r>
      <w:r>
        <w:tab/>
      </w:r>
      <w:r>
        <w:tab/>
        <w:t>NULL</w:t>
      </w:r>
      <w:r>
        <w:tab/>
      </w:r>
      <w:r>
        <w:tab/>
      </w:r>
      <w:r>
        <w:tab/>
      </w:r>
      <w:r>
        <w:tab/>
        <w:t>GE0/0/2</w:t>
      </w:r>
      <w:r>
        <w:tab/>
      </w:r>
      <w:r>
        <w:tab/>
      </w:r>
      <w:r>
        <w:tab/>
      </w:r>
      <w:r>
        <w:tab/>
      </w:r>
      <w:r>
        <w:tab/>
      </w:r>
      <w:r>
        <w:tab/>
      </w:r>
      <w:r>
        <w:tab/>
      </w:r>
      <w:r>
        <w:tab/>
      </w:r>
      <w:r>
        <w:tab/>
        <w:t>Direct</w:t>
      </w:r>
      <w:r>
        <w:tab/>
      </w:r>
      <w:r>
        <w:tab/>
      </w:r>
      <w:r>
        <w:tab/>
      </w:r>
      <w:r>
        <w:tab/>
      </w:r>
      <w:r>
        <w:tab/>
      </w:r>
      <w:r>
        <w:tab/>
      </w:r>
      <w:r>
        <w:tab/>
      </w:r>
      <w:r>
        <w:tab/>
      </w:r>
      <w:r>
        <w:tab/>
      </w:r>
      <w:r>
        <w:tab/>
        <w:t>D/-/L/-</w:t>
      </w:r>
    </w:p>
    <w:p w14:paraId="38BF85AC" w14:textId="77777777" w:rsidR="00B746DB" w:rsidRDefault="00B746DB" w:rsidP="00B746DB">
      <w:pPr>
        <w:pStyle w:val="2f3"/>
        <w:rPr>
          <w:rFonts w:hint="eastAsia"/>
        </w:rPr>
      </w:pPr>
      <w:r>
        <w:tab/>
      </w:r>
      <w:r>
        <w:tab/>
      </w:r>
      <w:r>
        <w:tab/>
      </w:r>
      <w:r>
        <w:tab/>
      </w:r>
      <w:r>
        <w:tab/>
        <w:t>Flags:</w:t>
      </w:r>
      <w:r>
        <w:tab/>
        <w:t>D-Direct,</w:t>
      </w:r>
      <w:r>
        <w:tab/>
        <w:t>A-Added</w:t>
      </w:r>
      <w:r>
        <w:tab/>
        <w:t>to</w:t>
      </w:r>
      <w:r>
        <w:tab/>
        <w:t>URT,</w:t>
      </w:r>
      <w:r>
        <w:tab/>
        <w:t>L-Advertised</w:t>
      </w:r>
      <w:r>
        <w:tab/>
        <w:t>in</w:t>
      </w:r>
      <w:r>
        <w:tab/>
        <w:t>LSPs,</w:t>
      </w:r>
      <w:r>
        <w:tab/>
        <w:t>S-IGP</w:t>
      </w:r>
      <w:r>
        <w:tab/>
        <w:t>Shortcut,U-Up/Down</w:t>
      </w:r>
      <w:r>
        <w:tab/>
        <w:t>Bit</w:t>
      </w:r>
      <w:r>
        <w:tab/>
        <w:t>Set</w:t>
      </w:r>
    </w:p>
    <w:p w14:paraId="5814EFE6" w14:textId="2677D959" w:rsidR="00B746DB" w:rsidRDefault="00B746DB" w:rsidP="00B746DB">
      <w:pPr>
        <w:pStyle w:val="1e"/>
      </w:pPr>
      <w:r>
        <w:t>R4 has learned the route to the Loopback0 interface of R5.</w:t>
      </w:r>
    </w:p>
    <w:p w14:paraId="6009D685" w14:textId="73B5AD3D" w:rsidR="00211340" w:rsidRPr="00D63D35" w:rsidRDefault="00187C5F" w:rsidP="00D07FAA">
      <w:pPr>
        <w:pStyle w:val="3"/>
      </w:pPr>
      <w:r w:rsidRPr="00D63D35">
        <w:t>Configure OSPF FRR</w:t>
      </w:r>
    </w:p>
    <w:p w14:paraId="621C76E6" w14:textId="77777777" w:rsidR="00211340" w:rsidRDefault="00211340" w:rsidP="00211340">
      <w:pPr>
        <w:pStyle w:val="1e"/>
      </w:pPr>
      <w:r>
        <w:t>To back up the path from R1 to Loopback0 on R4, enable OSPF IP FRR on R1.</w:t>
      </w:r>
    </w:p>
    <w:p w14:paraId="790A3F5A" w14:textId="77777777" w:rsidR="00211340" w:rsidRDefault="00211340" w:rsidP="00211340">
      <w:pPr>
        <w:pStyle w:val="1e"/>
      </w:pPr>
      <w:r>
        <w:t># Check the OSPF route 10.0.4.4/32 on R1.</w:t>
      </w:r>
    </w:p>
    <w:p w14:paraId="192D4BD2" w14:textId="77777777" w:rsidR="00211340" w:rsidRDefault="00211340" w:rsidP="00211340">
      <w:pPr>
        <w:pStyle w:val="2f3"/>
        <w:rPr>
          <w:rFonts w:hint="eastAsia"/>
        </w:rPr>
      </w:pPr>
      <w:r>
        <w:t>&lt;R1&gt;display</w:t>
      </w:r>
      <w:r>
        <w:tab/>
        <w:t>ospf</w:t>
      </w:r>
      <w:r>
        <w:tab/>
        <w:t>routing</w:t>
      </w:r>
      <w:r>
        <w:tab/>
        <w:t>10.0.4.4</w:t>
      </w:r>
      <w:r>
        <w:tab/>
        <w:t>24</w:t>
      </w:r>
    </w:p>
    <w:p w14:paraId="79C26EF5" w14:textId="77777777" w:rsidR="00211340" w:rsidRDefault="00211340" w:rsidP="00211340">
      <w:pPr>
        <w:pStyle w:val="2f3"/>
        <w:rPr>
          <w:rFonts w:hint="eastAsia"/>
        </w:rPr>
      </w:pPr>
    </w:p>
    <w:p w14:paraId="3327ABA2" w14:textId="77777777" w:rsidR="00211340" w:rsidRDefault="00211340" w:rsidP="00211340">
      <w:pPr>
        <w:pStyle w:val="2f3"/>
        <w:rPr>
          <w:rFonts w:hint="eastAsia"/>
        </w:rPr>
      </w:pPr>
      <w:r>
        <w:tab/>
      </w:r>
      <w:r>
        <w:tab/>
        <w:t>OSPF</w:t>
      </w:r>
      <w:r>
        <w:tab/>
        <w:t>Process</w:t>
      </w:r>
      <w:r>
        <w:tab/>
        <w:t>1</w:t>
      </w:r>
      <w:r>
        <w:tab/>
        <w:t>with</w:t>
      </w:r>
      <w:r>
        <w:tab/>
        <w:t>Router</w:t>
      </w:r>
      <w:r>
        <w:tab/>
        <w:t>ID</w:t>
      </w:r>
      <w:r>
        <w:tab/>
        <w:t>10.0.1.1</w:t>
      </w:r>
    </w:p>
    <w:p w14:paraId="13F03ECB" w14:textId="77777777" w:rsidR="00211340" w:rsidRDefault="00211340" w:rsidP="00211340">
      <w:pPr>
        <w:pStyle w:val="2f3"/>
        <w:rPr>
          <w:rFonts w:hint="eastAsia"/>
        </w:rPr>
      </w:pPr>
      <w:r>
        <w:t>&lt;R1&gt;display</w:t>
      </w:r>
      <w:r>
        <w:tab/>
        <w:t>ospf</w:t>
      </w:r>
      <w:r>
        <w:tab/>
        <w:t>routing</w:t>
      </w:r>
      <w:r>
        <w:tab/>
        <w:t>10.0.4.4</w:t>
      </w:r>
      <w:r>
        <w:tab/>
        <w:t>32</w:t>
      </w:r>
    </w:p>
    <w:p w14:paraId="02A5BC87" w14:textId="77777777" w:rsidR="00211340" w:rsidRDefault="00211340" w:rsidP="00211340">
      <w:pPr>
        <w:pStyle w:val="2f3"/>
        <w:rPr>
          <w:rFonts w:hint="eastAsia"/>
        </w:rPr>
      </w:pPr>
    </w:p>
    <w:p w14:paraId="2B3E4529" w14:textId="77777777" w:rsidR="00211340" w:rsidRDefault="00211340" w:rsidP="00211340">
      <w:pPr>
        <w:pStyle w:val="2f3"/>
        <w:rPr>
          <w:rFonts w:hint="eastAsia"/>
        </w:rPr>
      </w:pPr>
      <w:r>
        <w:tab/>
      </w:r>
      <w:r>
        <w:tab/>
        <w:t>OSPF</w:t>
      </w:r>
      <w:r>
        <w:tab/>
        <w:t>Process</w:t>
      </w:r>
      <w:r>
        <w:tab/>
        <w:t>1</w:t>
      </w:r>
      <w:r>
        <w:tab/>
        <w:t>with</w:t>
      </w:r>
      <w:r>
        <w:tab/>
        <w:t>Router</w:t>
      </w:r>
      <w:r>
        <w:tab/>
        <w:t>ID</w:t>
      </w:r>
      <w:r>
        <w:tab/>
        <w:t>10.0.1.1</w:t>
      </w:r>
    </w:p>
    <w:p w14:paraId="0EEFFFA1" w14:textId="77777777" w:rsidR="00211340" w:rsidRDefault="00211340" w:rsidP="00211340">
      <w:pPr>
        <w:pStyle w:val="2f3"/>
        <w:rPr>
          <w:rFonts w:hint="eastAsia"/>
        </w:rPr>
      </w:pPr>
    </w:p>
    <w:p w14:paraId="282E83C7" w14:textId="77777777" w:rsidR="00211340" w:rsidRDefault="00211340" w:rsidP="00211340">
      <w:pPr>
        <w:pStyle w:val="2f3"/>
        <w:rPr>
          <w:rFonts w:hint="eastAsia"/>
        </w:rPr>
      </w:pPr>
      <w:r>
        <w:tab/>
        <w:t>Destination</w:t>
      </w:r>
      <w:r>
        <w:tab/>
      </w:r>
      <w:r>
        <w:tab/>
      </w:r>
      <w:r>
        <w:tab/>
        <w:t>:</w:t>
      </w:r>
      <w:r>
        <w:tab/>
        <w:t>10.0.4.4/32</w:t>
      </w:r>
      <w:r>
        <w:tab/>
      </w:r>
      <w:r>
        <w:tab/>
      </w:r>
      <w:r>
        <w:tab/>
      </w:r>
      <w:r>
        <w:tab/>
      </w:r>
      <w:r>
        <w:tab/>
      </w:r>
      <w:r>
        <w:tab/>
      </w:r>
      <w:r>
        <w:tab/>
      </w:r>
      <w:r>
        <w:tab/>
      </w:r>
    </w:p>
    <w:p w14:paraId="1B823D4A" w14:textId="77777777" w:rsidR="00211340" w:rsidRDefault="00211340" w:rsidP="00211340">
      <w:pPr>
        <w:pStyle w:val="2f3"/>
        <w:rPr>
          <w:rFonts w:hint="eastAsia"/>
        </w:rPr>
      </w:pPr>
      <w:r>
        <w:tab/>
        <w:t>AdverRouter</w:t>
      </w:r>
      <w:r>
        <w:tab/>
      </w:r>
      <w:r>
        <w:tab/>
      </w:r>
      <w:r>
        <w:tab/>
        <w:t>:</w:t>
      </w:r>
      <w:r>
        <w:tab/>
        <w:t>10.0.3.3</w:t>
      </w:r>
      <w:r>
        <w:tab/>
      </w:r>
      <w:r>
        <w:tab/>
      </w:r>
      <w:r>
        <w:tab/>
      </w:r>
      <w:r>
        <w:tab/>
      </w:r>
      <w:r>
        <w:tab/>
      </w:r>
      <w:r>
        <w:tab/>
      </w:r>
      <w:r>
        <w:tab/>
      </w:r>
      <w:r>
        <w:tab/>
      </w:r>
      <w:r>
        <w:tab/>
      </w:r>
      <w:r>
        <w:tab/>
      </w:r>
      <w:r>
        <w:tab/>
      </w:r>
      <w:r>
        <w:tab/>
      </w:r>
      <w:r>
        <w:tab/>
      </w:r>
      <w:r>
        <w:tab/>
      </w:r>
      <w:r>
        <w:tab/>
      </w:r>
      <w:r>
        <w:tab/>
      </w:r>
      <w:r>
        <w:tab/>
      </w:r>
      <w:r>
        <w:tab/>
        <w:t>Area</w:t>
      </w:r>
      <w:r>
        <w:tab/>
      </w:r>
      <w:r>
        <w:tab/>
      </w:r>
      <w:r>
        <w:tab/>
      </w:r>
      <w:r>
        <w:tab/>
      </w:r>
      <w:r>
        <w:tab/>
      </w:r>
      <w:r>
        <w:tab/>
      </w:r>
      <w:r>
        <w:tab/>
        <w:t>:</w:t>
      </w:r>
      <w:r>
        <w:tab/>
        <w:t>0.0.0.0</w:t>
      </w:r>
      <w:r>
        <w:tab/>
      </w:r>
      <w:r>
        <w:tab/>
      </w:r>
    </w:p>
    <w:p w14:paraId="6E760B1C" w14:textId="77777777" w:rsidR="00211340" w:rsidRDefault="00211340" w:rsidP="007F268D">
      <w:pPr>
        <w:pStyle w:val="2f3"/>
        <w:rPr>
          <w:rFonts w:hint="eastAsia"/>
        </w:rPr>
      </w:pPr>
      <w:r>
        <w:tab/>
        <w:t>Cost</w:t>
      </w:r>
      <w:r>
        <w:tab/>
      </w:r>
      <w:r>
        <w:tab/>
      </w:r>
      <w:r>
        <w:tab/>
      </w:r>
      <w:r>
        <w:tab/>
      </w:r>
      <w:r>
        <w:tab/>
      </w:r>
      <w:r>
        <w:tab/>
      </w:r>
      <w:r>
        <w:tab/>
      </w:r>
      <w:r>
        <w:tab/>
      </w:r>
      <w:r>
        <w:tab/>
        <w:t>:</w:t>
      </w:r>
      <w:r>
        <w:tab/>
        <w:t>2</w:t>
      </w:r>
      <w:r>
        <w:tab/>
      </w:r>
      <w:r>
        <w:tab/>
      </w:r>
      <w:r>
        <w:tab/>
      </w:r>
      <w:r>
        <w:tab/>
      </w:r>
      <w:r>
        <w:tab/>
      </w:r>
      <w:r>
        <w:tab/>
      </w:r>
      <w:r>
        <w:tab/>
      </w:r>
      <w:r>
        <w:tab/>
      </w:r>
      <w:r>
        <w:tab/>
      </w:r>
      <w:r>
        <w:tab/>
      </w:r>
      <w:r>
        <w:tab/>
      </w:r>
      <w:r>
        <w:tab/>
      </w:r>
      <w:r>
        <w:tab/>
      </w:r>
      <w:r>
        <w:tab/>
      </w:r>
      <w:r>
        <w:tab/>
      </w:r>
      <w:r>
        <w:tab/>
      </w:r>
      <w:r>
        <w:tab/>
      </w:r>
      <w:r>
        <w:tab/>
      </w:r>
      <w:r>
        <w:tab/>
      </w:r>
      <w:r>
        <w:tab/>
      </w:r>
      <w:r>
        <w:tab/>
      </w:r>
      <w:r>
        <w:tab/>
      </w:r>
      <w:r>
        <w:tab/>
      </w:r>
      <w:r>
        <w:tab/>
        <w:t>Type</w:t>
      </w:r>
      <w:r>
        <w:tab/>
      </w:r>
      <w:r>
        <w:tab/>
      </w:r>
      <w:r>
        <w:tab/>
      </w:r>
      <w:r>
        <w:tab/>
      </w:r>
      <w:r>
        <w:tab/>
      </w:r>
      <w:r>
        <w:tab/>
      </w:r>
      <w:r>
        <w:tab/>
        <w:t>:</w:t>
      </w:r>
      <w:r>
        <w:tab/>
        <w:t>Inter-area</w:t>
      </w:r>
      <w:r>
        <w:tab/>
      </w:r>
    </w:p>
    <w:p w14:paraId="41951919" w14:textId="77777777" w:rsidR="00211340" w:rsidRDefault="00211340" w:rsidP="007F268D">
      <w:pPr>
        <w:pStyle w:val="2f3"/>
        <w:rPr>
          <w:rFonts w:hint="eastAsia"/>
        </w:rPr>
      </w:pPr>
      <w:r w:rsidRPr="007F268D">
        <w:rPr>
          <w:color w:val="EC7061"/>
        </w:rPr>
        <w:tab/>
        <w:t>NextHop</w:t>
      </w:r>
      <w:r w:rsidRPr="007F268D">
        <w:rPr>
          <w:color w:val="EC7061"/>
        </w:rPr>
        <w:tab/>
      </w:r>
      <w:r w:rsidRPr="007F268D">
        <w:rPr>
          <w:color w:val="EC7061"/>
        </w:rPr>
        <w:tab/>
      </w:r>
      <w:r w:rsidRPr="007F268D">
        <w:rPr>
          <w:color w:val="EC7061"/>
        </w:rPr>
        <w:tab/>
      </w:r>
      <w:r w:rsidRPr="007F268D">
        <w:rPr>
          <w:color w:val="EC7061"/>
        </w:rPr>
        <w:tab/>
      </w:r>
      <w:r w:rsidRPr="007F268D">
        <w:rPr>
          <w:color w:val="EC7061"/>
        </w:rPr>
        <w:tab/>
        <w:t>:</w:t>
      </w:r>
      <w:r w:rsidRPr="007F268D">
        <w:rPr>
          <w:color w:val="EC7061"/>
        </w:rPr>
        <w:tab/>
        <w:t>10.0.13.3</w:t>
      </w:r>
      <w:r w:rsidRPr="007F268D">
        <w:rPr>
          <w:color w:val="EC7061"/>
        </w:rPr>
        <w:tab/>
      </w:r>
      <w:r w:rsidRPr="007F268D">
        <w:tab/>
      </w:r>
      <w:r>
        <w:tab/>
      </w:r>
      <w:r>
        <w:tab/>
      </w:r>
      <w:r>
        <w:tab/>
      </w:r>
      <w:r>
        <w:tab/>
      </w:r>
      <w:r>
        <w:tab/>
      </w:r>
      <w:r>
        <w:tab/>
      </w:r>
      <w:r>
        <w:tab/>
      </w:r>
      <w:r>
        <w:tab/>
      </w:r>
      <w:r>
        <w:tab/>
      </w:r>
      <w:r>
        <w:tab/>
      </w:r>
      <w:r>
        <w:tab/>
      </w:r>
      <w:r>
        <w:tab/>
      </w:r>
      <w:r>
        <w:tab/>
      </w:r>
      <w:r>
        <w:tab/>
      </w:r>
      <w:r>
        <w:tab/>
        <w:t>Interface</w:t>
      </w:r>
      <w:r>
        <w:tab/>
      </w:r>
      <w:r>
        <w:tab/>
      </w:r>
      <w:r>
        <w:tab/>
        <w:t>:</w:t>
      </w:r>
      <w:r>
        <w:tab/>
        <w:t>GigabitEthernet0/0/1</w:t>
      </w:r>
      <w:r>
        <w:tab/>
      </w:r>
      <w:r>
        <w:tab/>
      </w:r>
    </w:p>
    <w:p w14:paraId="0FF0AB87" w14:textId="77777777" w:rsidR="00211340" w:rsidRDefault="00211340" w:rsidP="00211340">
      <w:pPr>
        <w:pStyle w:val="2f3"/>
        <w:rPr>
          <w:rFonts w:hint="eastAsia"/>
        </w:rPr>
      </w:pPr>
      <w:r>
        <w:tab/>
        <w:t>Priority</w:t>
      </w:r>
      <w:r>
        <w:tab/>
      </w:r>
      <w:r>
        <w:tab/>
      </w:r>
      <w:r>
        <w:tab/>
      </w:r>
      <w:r>
        <w:tab/>
      </w:r>
      <w:r>
        <w:tab/>
      </w:r>
      <w:r>
        <w:tab/>
      </w:r>
      <w:r>
        <w:tab/>
        <w:t>:</w:t>
      </w:r>
      <w:r>
        <w:tab/>
        <w:t>Medium</w:t>
      </w:r>
      <w:r>
        <w:tab/>
      </w:r>
      <w:r>
        <w:tab/>
      </w:r>
      <w:r>
        <w:tab/>
      </w:r>
      <w:r>
        <w:tab/>
      </w:r>
      <w:r>
        <w:tab/>
      </w:r>
      <w:r>
        <w:tab/>
      </w:r>
      <w:r>
        <w:tab/>
      </w:r>
      <w:r>
        <w:tab/>
      </w:r>
      <w:r>
        <w:tab/>
      </w:r>
      <w:r>
        <w:tab/>
      </w:r>
      <w:r>
        <w:tab/>
      </w:r>
      <w:r>
        <w:tab/>
      </w:r>
      <w:r>
        <w:tab/>
      </w:r>
      <w:r>
        <w:tab/>
      </w:r>
      <w:r>
        <w:tab/>
      </w:r>
      <w:r>
        <w:tab/>
      </w:r>
      <w:r>
        <w:tab/>
      </w:r>
      <w:r>
        <w:tab/>
        <w:t>Age</w:t>
      </w:r>
      <w:r>
        <w:tab/>
      </w:r>
      <w:r>
        <w:tab/>
      </w:r>
      <w:r>
        <w:tab/>
      </w:r>
      <w:r>
        <w:tab/>
      </w:r>
      <w:r>
        <w:tab/>
      </w:r>
      <w:r>
        <w:tab/>
      </w:r>
      <w:r>
        <w:tab/>
        <w:t>:</w:t>
      </w:r>
      <w:r>
        <w:tab/>
        <w:t>00h35m44s</w:t>
      </w:r>
      <w:r>
        <w:tab/>
      </w:r>
      <w:r>
        <w:tab/>
      </w:r>
    </w:p>
    <w:p w14:paraId="1EF10C8C" w14:textId="77777777" w:rsidR="00211340" w:rsidRDefault="00211340" w:rsidP="00211340">
      <w:pPr>
        <w:pStyle w:val="1e"/>
      </w:pPr>
      <w:r>
        <w:t>In this case, the next hop of the OSPF route 10.0.4.4/32 is 10.0.13.3.</w:t>
      </w:r>
    </w:p>
    <w:p w14:paraId="207B1AAC" w14:textId="77777777" w:rsidR="00211340" w:rsidRDefault="00211340" w:rsidP="00211340">
      <w:pPr>
        <w:pStyle w:val="1e"/>
      </w:pPr>
      <w:r>
        <w:t># Enable FRR on R1.</w:t>
      </w:r>
    </w:p>
    <w:p w14:paraId="2DBAFAB9" w14:textId="77777777" w:rsidR="00211340" w:rsidRDefault="00211340" w:rsidP="00211340">
      <w:pPr>
        <w:pStyle w:val="2f3"/>
        <w:rPr>
          <w:rFonts w:hint="eastAsia"/>
        </w:rPr>
      </w:pPr>
      <w:r>
        <w:t xml:space="preserve">[R1]ospf 1 </w:t>
      </w:r>
    </w:p>
    <w:p w14:paraId="7931548F" w14:textId="77777777" w:rsidR="00211340" w:rsidRDefault="00211340" w:rsidP="00211340">
      <w:pPr>
        <w:pStyle w:val="2f3"/>
        <w:rPr>
          <w:rFonts w:hint="eastAsia"/>
        </w:rPr>
      </w:pPr>
      <w:r>
        <w:t>[R1-ospf-1] frr</w:t>
      </w:r>
    </w:p>
    <w:p w14:paraId="7485EB7B" w14:textId="77777777" w:rsidR="00211340" w:rsidRDefault="00211340" w:rsidP="00211340">
      <w:pPr>
        <w:pStyle w:val="2f3"/>
        <w:rPr>
          <w:rFonts w:hint="eastAsia"/>
        </w:rPr>
      </w:pPr>
      <w:r>
        <w:t>[R1-ospf-1-frr] loop-free-alternate</w:t>
      </w:r>
    </w:p>
    <w:p w14:paraId="50A7BF80" w14:textId="77777777" w:rsidR="00211340" w:rsidRDefault="00211340" w:rsidP="00211340">
      <w:pPr>
        <w:pStyle w:val="2f3"/>
        <w:rPr>
          <w:rFonts w:hint="eastAsia"/>
        </w:rPr>
      </w:pPr>
      <w:r>
        <w:t>[R1-ospf-1-frr] quit</w:t>
      </w:r>
    </w:p>
    <w:p w14:paraId="4E6A680B" w14:textId="77777777" w:rsidR="00211340" w:rsidRDefault="00211340" w:rsidP="00211340">
      <w:pPr>
        <w:pStyle w:val="2f3"/>
        <w:rPr>
          <w:rFonts w:hint="eastAsia"/>
        </w:rPr>
      </w:pPr>
      <w:r>
        <w:t>[R1-ospf-1] quit</w:t>
      </w:r>
    </w:p>
    <w:p w14:paraId="63263FF7" w14:textId="77777777" w:rsidR="00211340" w:rsidRDefault="00211340" w:rsidP="00211340">
      <w:pPr>
        <w:pStyle w:val="1e"/>
      </w:pPr>
      <w:r>
        <w:t># Check the OSPF route 10.0.4.4/32 on R1.</w:t>
      </w:r>
    </w:p>
    <w:p w14:paraId="4D70DBFE" w14:textId="77777777" w:rsidR="00211340" w:rsidRDefault="00211340" w:rsidP="00211340">
      <w:pPr>
        <w:pStyle w:val="2f3"/>
        <w:rPr>
          <w:rFonts w:hint="eastAsia"/>
        </w:rPr>
      </w:pPr>
      <w:r>
        <w:t>&lt;R1&gt;display</w:t>
      </w:r>
      <w:r>
        <w:tab/>
        <w:t>ospf</w:t>
      </w:r>
      <w:r>
        <w:tab/>
        <w:t>routing</w:t>
      </w:r>
      <w:r>
        <w:tab/>
        <w:t>10.0.4.4</w:t>
      </w:r>
      <w:r>
        <w:tab/>
        <w:t>32</w:t>
      </w:r>
    </w:p>
    <w:p w14:paraId="7DB48360" w14:textId="77777777" w:rsidR="00211340" w:rsidRDefault="00211340" w:rsidP="00211340">
      <w:pPr>
        <w:pStyle w:val="2f3"/>
        <w:rPr>
          <w:rFonts w:hint="eastAsia"/>
        </w:rPr>
      </w:pPr>
    </w:p>
    <w:p w14:paraId="1120ED7E" w14:textId="77777777" w:rsidR="00211340" w:rsidRDefault="00211340" w:rsidP="00211340">
      <w:pPr>
        <w:pStyle w:val="2f3"/>
        <w:rPr>
          <w:rFonts w:hint="eastAsia"/>
        </w:rPr>
      </w:pPr>
      <w:r>
        <w:tab/>
      </w:r>
      <w:r>
        <w:tab/>
        <w:t>OSPF</w:t>
      </w:r>
      <w:r>
        <w:tab/>
        <w:t>Process</w:t>
      </w:r>
      <w:r>
        <w:tab/>
        <w:t>1</w:t>
      </w:r>
      <w:r>
        <w:tab/>
        <w:t>with</w:t>
      </w:r>
      <w:r>
        <w:tab/>
        <w:t>Router</w:t>
      </w:r>
      <w:r>
        <w:tab/>
        <w:t>ID</w:t>
      </w:r>
      <w:r>
        <w:tab/>
        <w:t>10.0.1.1</w:t>
      </w:r>
    </w:p>
    <w:p w14:paraId="3743B8BD" w14:textId="77777777" w:rsidR="00211340" w:rsidRDefault="00211340" w:rsidP="00211340">
      <w:pPr>
        <w:pStyle w:val="2f3"/>
        <w:rPr>
          <w:rFonts w:hint="eastAsia"/>
        </w:rPr>
      </w:pPr>
    </w:p>
    <w:p w14:paraId="3C130CD1" w14:textId="77777777" w:rsidR="00211340" w:rsidRDefault="00211340" w:rsidP="00211340">
      <w:pPr>
        <w:pStyle w:val="2f3"/>
        <w:rPr>
          <w:rFonts w:hint="eastAsia"/>
        </w:rPr>
      </w:pPr>
      <w:r>
        <w:tab/>
        <w:t>Destination</w:t>
      </w:r>
      <w:r>
        <w:tab/>
      </w:r>
      <w:r>
        <w:tab/>
      </w:r>
      <w:r>
        <w:tab/>
      </w:r>
      <w:r>
        <w:tab/>
        <w:t>:</w:t>
      </w:r>
      <w:r>
        <w:tab/>
        <w:t>10.0.4.4/32</w:t>
      </w:r>
      <w:r>
        <w:tab/>
      </w:r>
      <w:r>
        <w:tab/>
      </w:r>
      <w:r>
        <w:tab/>
      </w:r>
      <w:r>
        <w:tab/>
      </w:r>
      <w:r>
        <w:tab/>
      </w:r>
      <w:r>
        <w:tab/>
      </w:r>
      <w:r>
        <w:tab/>
      </w:r>
      <w:r>
        <w:tab/>
      </w:r>
    </w:p>
    <w:p w14:paraId="41DF85D1" w14:textId="77777777" w:rsidR="00211340" w:rsidRDefault="00211340" w:rsidP="00211340">
      <w:pPr>
        <w:pStyle w:val="2f3"/>
        <w:rPr>
          <w:rFonts w:hint="eastAsia"/>
        </w:rPr>
      </w:pPr>
      <w:r>
        <w:tab/>
        <w:t>AdverRouter</w:t>
      </w:r>
      <w:r>
        <w:tab/>
      </w:r>
      <w:r>
        <w:tab/>
      </w:r>
      <w:r>
        <w:tab/>
      </w:r>
      <w:r>
        <w:tab/>
        <w:t>:</w:t>
      </w:r>
      <w:r>
        <w:tab/>
        <w:t>10.0.3.3</w:t>
      </w:r>
      <w:r>
        <w:tab/>
      </w:r>
      <w:r>
        <w:tab/>
      </w:r>
      <w:r>
        <w:tab/>
      </w:r>
      <w:r>
        <w:tab/>
      </w:r>
      <w:r>
        <w:tab/>
      </w:r>
      <w:r>
        <w:tab/>
      </w:r>
      <w:r>
        <w:tab/>
      </w:r>
      <w:r>
        <w:tab/>
      </w:r>
      <w:r>
        <w:tab/>
      </w:r>
      <w:r>
        <w:tab/>
      </w:r>
      <w:r>
        <w:tab/>
      </w:r>
      <w:r>
        <w:tab/>
      </w:r>
      <w:r>
        <w:tab/>
      </w:r>
      <w:r>
        <w:tab/>
      </w:r>
      <w:r>
        <w:tab/>
      </w:r>
      <w:r>
        <w:tab/>
        <w:t>Area</w:t>
      </w:r>
      <w:r>
        <w:tab/>
      </w:r>
      <w:r>
        <w:tab/>
      </w:r>
      <w:r>
        <w:tab/>
      </w:r>
      <w:r>
        <w:tab/>
      </w:r>
      <w:r>
        <w:tab/>
      </w:r>
      <w:r>
        <w:tab/>
      </w:r>
      <w:r>
        <w:tab/>
      </w:r>
      <w:r>
        <w:tab/>
      </w:r>
      <w:r>
        <w:tab/>
      </w:r>
      <w:r>
        <w:tab/>
      </w:r>
      <w:r>
        <w:tab/>
        <w:t>:</w:t>
      </w:r>
      <w:r>
        <w:tab/>
        <w:t>0.0.0.0</w:t>
      </w:r>
      <w:r>
        <w:tab/>
      </w:r>
      <w:r>
        <w:tab/>
      </w:r>
    </w:p>
    <w:p w14:paraId="371D7F3D" w14:textId="77777777" w:rsidR="00211340" w:rsidRDefault="00211340" w:rsidP="00211340">
      <w:pPr>
        <w:pStyle w:val="2f3"/>
        <w:rPr>
          <w:rFonts w:hint="eastAsia"/>
        </w:rPr>
      </w:pPr>
      <w:r>
        <w:tab/>
        <w:t>Cost</w:t>
      </w:r>
      <w:r>
        <w:tab/>
      </w:r>
      <w:r>
        <w:tab/>
      </w:r>
      <w:r>
        <w:tab/>
      </w:r>
      <w:r>
        <w:tab/>
      </w:r>
      <w:r>
        <w:tab/>
      </w:r>
      <w:r>
        <w:tab/>
      </w:r>
      <w:r>
        <w:tab/>
      </w:r>
      <w:r>
        <w:tab/>
      </w:r>
      <w:r>
        <w:tab/>
      </w:r>
      <w:r>
        <w:tab/>
        <w:t>:</w:t>
      </w:r>
      <w:r>
        <w:tab/>
        <w:t>2</w:t>
      </w:r>
      <w:r>
        <w:tab/>
      </w:r>
      <w:r>
        <w:tab/>
      </w:r>
      <w:r>
        <w:tab/>
      </w:r>
      <w:r>
        <w:tab/>
      </w:r>
      <w:r>
        <w:tab/>
      </w:r>
      <w:r>
        <w:tab/>
      </w:r>
      <w:r>
        <w:tab/>
      </w:r>
      <w:r>
        <w:tab/>
      </w:r>
      <w:r>
        <w:tab/>
      </w:r>
      <w:r>
        <w:tab/>
      </w:r>
      <w:r>
        <w:tab/>
      </w:r>
      <w:r>
        <w:tab/>
      </w:r>
      <w:r>
        <w:tab/>
      </w:r>
      <w:r>
        <w:tab/>
      </w:r>
      <w:r>
        <w:tab/>
      </w:r>
      <w:r>
        <w:tab/>
      </w:r>
      <w:r>
        <w:tab/>
      </w:r>
      <w:r>
        <w:tab/>
      </w:r>
      <w:r>
        <w:tab/>
      </w:r>
      <w:r>
        <w:tab/>
      </w:r>
      <w:r>
        <w:tab/>
      </w:r>
      <w:r>
        <w:tab/>
        <w:t>Type</w:t>
      </w:r>
      <w:r>
        <w:tab/>
      </w:r>
      <w:r>
        <w:tab/>
      </w:r>
      <w:r>
        <w:tab/>
      </w:r>
      <w:r>
        <w:tab/>
      </w:r>
      <w:r>
        <w:tab/>
      </w:r>
      <w:r>
        <w:tab/>
      </w:r>
      <w:r>
        <w:tab/>
      </w:r>
      <w:r>
        <w:tab/>
      </w:r>
      <w:r>
        <w:tab/>
      </w:r>
      <w:r>
        <w:tab/>
      </w:r>
      <w:r>
        <w:tab/>
        <w:t>:</w:t>
      </w:r>
      <w:r>
        <w:tab/>
        <w:t>Inter-area</w:t>
      </w:r>
      <w:r>
        <w:tab/>
      </w:r>
    </w:p>
    <w:p w14:paraId="01A7189D" w14:textId="77777777" w:rsidR="00211340" w:rsidRDefault="00211340" w:rsidP="00211340">
      <w:pPr>
        <w:pStyle w:val="2f3"/>
        <w:rPr>
          <w:rFonts w:hint="eastAsia"/>
        </w:rPr>
      </w:pPr>
      <w:r>
        <w:tab/>
        <w:t>NextHop</w:t>
      </w:r>
      <w:r>
        <w:tab/>
      </w:r>
      <w:r>
        <w:tab/>
      </w:r>
      <w:r>
        <w:tab/>
      </w:r>
      <w:r>
        <w:tab/>
      </w:r>
      <w:r>
        <w:tab/>
      </w:r>
      <w:r>
        <w:tab/>
        <w:t>:</w:t>
      </w:r>
      <w:r>
        <w:tab/>
        <w:t>10.0.13.3</w:t>
      </w:r>
      <w:r>
        <w:tab/>
      </w:r>
      <w:r>
        <w:tab/>
      </w:r>
      <w:r>
        <w:tab/>
      </w:r>
      <w:r>
        <w:tab/>
      </w:r>
      <w:r>
        <w:tab/>
      </w:r>
      <w:r>
        <w:tab/>
      </w:r>
      <w:r>
        <w:tab/>
      </w:r>
      <w:r>
        <w:tab/>
      </w:r>
      <w:r>
        <w:tab/>
      </w:r>
      <w:r>
        <w:tab/>
      </w:r>
      <w:r>
        <w:tab/>
      </w:r>
      <w:r>
        <w:tab/>
      </w:r>
      <w:r>
        <w:tab/>
      </w:r>
      <w:r>
        <w:tab/>
      </w:r>
      <w:r>
        <w:tab/>
        <w:t>Interface</w:t>
      </w:r>
      <w:r>
        <w:tab/>
      </w:r>
      <w:r>
        <w:tab/>
      </w:r>
      <w:r>
        <w:tab/>
      </w:r>
      <w:r>
        <w:tab/>
      </w:r>
      <w:r>
        <w:tab/>
      </w:r>
      <w:r>
        <w:tab/>
      </w:r>
      <w:r>
        <w:tab/>
        <w:t>:</w:t>
      </w:r>
      <w:r>
        <w:tab/>
        <w:t>GigabitEthernet0/0/1</w:t>
      </w:r>
      <w:r>
        <w:tab/>
      </w:r>
      <w:r>
        <w:tab/>
      </w:r>
    </w:p>
    <w:p w14:paraId="0267DD29" w14:textId="77777777" w:rsidR="00211340" w:rsidRDefault="00211340" w:rsidP="00211340">
      <w:pPr>
        <w:pStyle w:val="2f3"/>
        <w:rPr>
          <w:rFonts w:hint="eastAsia"/>
        </w:rPr>
      </w:pPr>
      <w:r>
        <w:tab/>
        <w:t>Priority</w:t>
      </w:r>
      <w:r>
        <w:tab/>
      </w:r>
      <w:r>
        <w:tab/>
      </w:r>
      <w:r>
        <w:tab/>
      </w:r>
      <w:r>
        <w:tab/>
      </w:r>
      <w:r>
        <w:tab/>
      </w:r>
      <w:r>
        <w:tab/>
      </w:r>
      <w:r>
        <w:tab/>
      </w:r>
      <w:r>
        <w:tab/>
        <w:t>:</w:t>
      </w:r>
      <w:r>
        <w:tab/>
        <w:t>Medium</w:t>
      </w:r>
      <w:r>
        <w:tab/>
      </w:r>
      <w:r>
        <w:tab/>
      </w:r>
      <w:r>
        <w:tab/>
      </w:r>
      <w:r>
        <w:tab/>
      </w:r>
      <w:r>
        <w:tab/>
      </w:r>
      <w:r>
        <w:tab/>
      </w:r>
      <w:r>
        <w:tab/>
      </w:r>
      <w:r>
        <w:tab/>
      </w:r>
      <w:r>
        <w:tab/>
      </w:r>
      <w:r>
        <w:tab/>
      </w:r>
      <w:r>
        <w:tab/>
      </w:r>
      <w:r>
        <w:tab/>
      </w:r>
      <w:r>
        <w:tab/>
      </w:r>
      <w:r>
        <w:tab/>
      </w:r>
      <w:r>
        <w:tab/>
      </w:r>
      <w:r>
        <w:tab/>
        <w:t>Age</w:t>
      </w:r>
      <w:r>
        <w:tab/>
      </w:r>
      <w:r>
        <w:tab/>
      </w:r>
      <w:r>
        <w:tab/>
      </w:r>
      <w:r>
        <w:tab/>
      </w:r>
      <w:r>
        <w:tab/>
      </w:r>
      <w:r>
        <w:tab/>
      </w:r>
      <w:r>
        <w:tab/>
      </w:r>
      <w:r>
        <w:tab/>
      </w:r>
      <w:r>
        <w:tab/>
      </w:r>
      <w:r>
        <w:tab/>
      </w:r>
      <w:r>
        <w:tab/>
        <w:t>:</w:t>
      </w:r>
      <w:r>
        <w:tab/>
        <w:t>00h01m00s</w:t>
      </w:r>
      <w:r>
        <w:tab/>
      </w:r>
      <w:r>
        <w:tab/>
      </w:r>
    </w:p>
    <w:p w14:paraId="659C221E" w14:textId="77777777" w:rsidR="00211340" w:rsidRPr="00F14516" w:rsidRDefault="00211340" w:rsidP="00211340">
      <w:pPr>
        <w:pStyle w:val="2f3"/>
        <w:rPr>
          <w:rFonts w:hint="eastAsia"/>
          <w:color w:val="EC7061"/>
        </w:rPr>
      </w:pPr>
      <w:r w:rsidRPr="00F14516">
        <w:rPr>
          <w:color w:val="EC7061"/>
        </w:rPr>
        <w:tab/>
        <w:t>Backup</w:t>
      </w:r>
      <w:r w:rsidRPr="00F14516">
        <w:rPr>
          <w:color w:val="EC7061"/>
        </w:rPr>
        <w:tab/>
        <w:t>Nexthop</w:t>
      </w:r>
      <w:r w:rsidRPr="00F14516">
        <w:rPr>
          <w:color w:val="EC7061"/>
        </w:rPr>
        <w:tab/>
        <w:t>:</w:t>
      </w:r>
      <w:r w:rsidRPr="00F14516">
        <w:rPr>
          <w:color w:val="EC7061"/>
        </w:rPr>
        <w:tab/>
        <w:t>10.0.12.2</w:t>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r>
      <w:r w:rsidRPr="00F14516">
        <w:rPr>
          <w:color w:val="EC7061"/>
        </w:rPr>
        <w:tab/>
        <w:t>Backup</w:t>
      </w:r>
      <w:r w:rsidRPr="00F14516">
        <w:rPr>
          <w:color w:val="EC7061"/>
        </w:rPr>
        <w:tab/>
        <w:t>Interface</w:t>
      </w:r>
      <w:r w:rsidRPr="00F14516">
        <w:rPr>
          <w:color w:val="EC7061"/>
        </w:rPr>
        <w:tab/>
        <w:t>:</w:t>
      </w:r>
      <w:r w:rsidRPr="00F14516">
        <w:rPr>
          <w:color w:val="EC7061"/>
        </w:rPr>
        <w:tab/>
        <w:t>GigabitEthernet0/0/2</w:t>
      </w:r>
    </w:p>
    <w:p w14:paraId="73682B8D" w14:textId="1ED57FA9" w:rsidR="00211340" w:rsidRDefault="00211340" w:rsidP="00211340">
      <w:pPr>
        <w:pStyle w:val="2f3"/>
        <w:rPr>
          <w:rFonts w:hint="eastAsia"/>
        </w:rPr>
      </w:pPr>
      <w:r w:rsidRPr="00F14516">
        <w:rPr>
          <w:color w:val="EC7061"/>
        </w:rPr>
        <w:tab/>
        <w:t>Backup</w:t>
      </w:r>
      <w:r w:rsidRPr="00F14516">
        <w:rPr>
          <w:color w:val="EC7061"/>
        </w:rPr>
        <w:tab/>
        <w:t>Type</w:t>
      </w:r>
      <w:r w:rsidRPr="00F14516">
        <w:rPr>
          <w:color w:val="EC7061"/>
        </w:rPr>
        <w:tab/>
      </w:r>
      <w:r w:rsidRPr="00F14516">
        <w:rPr>
          <w:color w:val="EC7061"/>
        </w:rPr>
        <w:tab/>
      </w:r>
      <w:r w:rsidRPr="00F14516">
        <w:rPr>
          <w:color w:val="EC7061"/>
        </w:rPr>
        <w:tab/>
      </w:r>
      <w:r w:rsidRPr="00F14516">
        <w:rPr>
          <w:color w:val="EC7061"/>
        </w:rPr>
        <w:tab/>
        <w:t>:</w:t>
      </w:r>
      <w:r w:rsidRPr="00F14516">
        <w:rPr>
          <w:color w:val="EC7061"/>
        </w:rPr>
        <w:tab/>
        <w:t>LFA</w:t>
      </w:r>
      <w:r w:rsidRPr="00F14516">
        <w:rPr>
          <w:color w:val="EC7061"/>
        </w:rPr>
        <w:tab/>
        <w:t>LINK</w:t>
      </w:r>
      <w:r w:rsidRPr="00F14516">
        <w:rPr>
          <w:color w:val="EC7061"/>
        </w:rPr>
        <w:tab/>
      </w:r>
      <w:r w:rsidRPr="00F14516">
        <w:rPr>
          <w:color w:val="EC7061"/>
        </w:rPr>
        <w:tab/>
      </w:r>
      <w:r>
        <w:t xml:space="preserve">  </w:t>
      </w:r>
    </w:p>
    <w:p w14:paraId="5ED9F835" w14:textId="7E5BB256" w:rsidR="00B746DB" w:rsidRDefault="00211340" w:rsidP="00211340">
      <w:pPr>
        <w:pStyle w:val="1e"/>
      </w:pPr>
      <w:r>
        <w:t>A backup route destined for R4's Loopback0 interface has been generated on R1, with the next hop address being 10.0.12.2 and outbound interface being GE0/0/2. The backup route is destined for R4's Loopback0 interface through R2.</w:t>
      </w:r>
    </w:p>
    <w:p w14:paraId="0F7756B7" w14:textId="4A0F3CC5" w:rsidR="00E71139" w:rsidRPr="00D63D35" w:rsidRDefault="00187C5F" w:rsidP="00D07FAA">
      <w:pPr>
        <w:pStyle w:val="3"/>
      </w:pPr>
      <w:r w:rsidRPr="00D63D35">
        <w:lastRenderedPageBreak/>
        <w:t>Configure BFD for OSPF</w:t>
      </w:r>
    </w:p>
    <w:p w14:paraId="5C24AFF4" w14:textId="77777777" w:rsidR="00E71139" w:rsidRDefault="00E71139" w:rsidP="00E71139">
      <w:pPr>
        <w:pStyle w:val="1e"/>
      </w:pPr>
      <w:r>
        <w:t>To speed up OSPF convergence, enable BFD on all routers in the OSPF domain, configure BFD on interconnected interfaces, and disable GE0/0/1 on R3. Check whether R1 can quickly detect the BFD session termination and trigger OSPF route switching.</w:t>
      </w:r>
    </w:p>
    <w:p w14:paraId="067F1336" w14:textId="77777777" w:rsidR="00E71139" w:rsidRDefault="00E71139" w:rsidP="00E71139">
      <w:pPr>
        <w:pStyle w:val="1e"/>
      </w:pPr>
      <w:r>
        <w:t># Enable BFD globally on R1, R2, R3, and R4.</w:t>
      </w:r>
    </w:p>
    <w:p w14:paraId="5410C3DA" w14:textId="77777777" w:rsidR="00E71139" w:rsidRDefault="00E71139" w:rsidP="00E71139">
      <w:pPr>
        <w:pStyle w:val="2f3"/>
        <w:rPr>
          <w:rFonts w:hint="eastAsia"/>
        </w:rPr>
      </w:pPr>
      <w:r>
        <w:t>[R1]bfd</w:t>
      </w:r>
    </w:p>
    <w:p w14:paraId="223655BE" w14:textId="77777777" w:rsidR="00E71139" w:rsidRDefault="00E71139" w:rsidP="00E71139">
      <w:pPr>
        <w:pStyle w:val="2f3"/>
        <w:rPr>
          <w:rFonts w:hint="eastAsia"/>
        </w:rPr>
      </w:pPr>
      <w:r>
        <w:t>[R1-bfd] quit</w:t>
      </w:r>
    </w:p>
    <w:p w14:paraId="198421CF" w14:textId="77777777" w:rsidR="00E71139" w:rsidRDefault="00E71139" w:rsidP="00E71139">
      <w:pPr>
        <w:pStyle w:val="2f3"/>
        <w:rPr>
          <w:rFonts w:hint="eastAsia"/>
        </w:rPr>
      </w:pPr>
      <w:r>
        <w:t>[R1]ospf 1</w:t>
      </w:r>
    </w:p>
    <w:p w14:paraId="7D11B61F" w14:textId="77777777" w:rsidR="00E71139" w:rsidRDefault="00E71139" w:rsidP="00E71139">
      <w:pPr>
        <w:pStyle w:val="2f3"/>
        <w:rPr>
          <w:rFonts w:hint="eastAsia"/>
        </w:rPr>
      </w:pPr>
      <w:r>
        <w:t>[R1-ospf-1] bfd all-interfaces enable</w:t>
      </w:r>
    </w:p>
    <w:p w14:paraId="2B84BEBF" w14:textId="77777777" w:rsidR="00E71139" w:rsidRDefault="00E71139" w:rsidP="00E71139">
      <w:pPr>
        <w:pStyle w:val="2f3"/>
        <w:rPr>
          <w:rFonts w:hint="eastAsia"/>
        </w:rPr>
      </w:pPr>
      <w:r>
        <w:t>[R1-ospf-1] quit</w:t>
      </w:r>
    </w:p>
    <w:p w14:paraId="1E96660D" w14:textId="77777777" w:rsidR="00E71139" w:rsidRDefault="00E71139" w:rsidP="00E71139">
      <w:pPr>
        <w:pStyle w:val="1e"/>
      </w:pPr>
    </w:p>
    <w:p w14:paraId="0AD5D133" w14:textId="77777777" w:rsidR="00E71139" w:rsidRDefault="00E71139" w:rsidP="00E71139">
      <w:pPr>
        <w:pStyle w:val="2f3"/>
        <w:rPr>
          <w:rFonts w:hint="eastAsia"/>
        </w:rPr>
      </w:pPr>
      <w:r>
        <w:t xml:space="preserve">[R2]bfd </w:t>
      </w:r>
    </w:p>
    <w:p w14:paraId="47C74826" w14:textId="77777777" w:rsidR="00E71139" w:rsidRDefault="00E71139" w:rsidP="00E71139">
      <w:pPr>
        <w:pStyle w:val="2f3"/>
        <w:rPr>
          <w:rFonts w:hint="eastAsia"/>
        </w:rPr>
      </w:pPr>
      <w:r>
        <w:t>[R2-bfd] quit</w:t>
      </w:r>
    </w:p>
    <w:p w14:paraId="4327C39B" w14:textId="77777777" w:rsidR="00E71139" w:rsidRDefault="00E71139" w:rsidP="00E71139">
      <w:pPr>
        <w:pStyle w:val="2f3"/>
        <w:rPr>
          <w:rFonts w:hint="eastAsia"/>
        </w:rPr>
      </w:pPr>
      <w:r>
        <w:t>[R2]ospf 1</w:t>
      </w:r>
    </w:p>
    <w:p w14:paraId="6787D711" w14:textId="77777777" w:rsidR="00E71139" w:rsidRDefault="00E71139" w:rsidP="00E71139">
      <w:pPr>
        <w:pStyle w:val="2f3"/>
        <w:rPr>
          <w:rFonts w:hint="eastAsia"/>
        </w:rPr>
      </w:pPr>
      <w:r>
        <w:t>[R2-ospf-1] bfd all-interfaces enable</w:t>
      </w:r>
    </w:p>
    <w:p w14:paraId="61528522" w14:textId="77777777" w:rsidR="00E71139" w:rsidRDefault="00E71139" w:rsidP="00E71139">
      <w:pPr>
        <w:pStyle w:val="2f3"/>
        <w:rPr>
          <w:rFonts w:hint="eastAsia"/>
        </w:rPr>
      </w:pPr>
      <w:r>
        <w:t>[R2-ospf-1] quit</w:t>
      </w:r>
    </w:p>
    <w:p w14:paraId="35CA6103" w14:textId="77777777" w:rsidR="00E71139" w:rsidRDefault="00E71139" w:rsidP="00E71139">
      <w:pPr>
        <w:pStyle w:val="1e"/>
      </w:pPr>
    </w:p>
    <w:p w14:paraId="2FF88D01" w14:textId="77777777" w:rsidR="00E71139" w:rsidRDefault="00E71139" w:rsidP="00E71139">
      <w:pPr>
        <w:pStyle w:val="2f3"/>
        <w:rPr>
          <w:rFonts w:hint="eastAsia"/>
        </w:rPr>
      </w:pPr>
      <w:r>
        <w:t xml:space="preserve">[R3]bfd </w:t>
      </w:r>
    </w:p>
    <w:p w14:paraId="6D461BD4" w14:textId="77777777" w:rsidR="00E71139" w:rsidRDefault="00E71139" w:rsidP="00E71139">
      <w:pPr>
        <w:pStyle w:val="2f3"/>
        <w:rPr>
          <w:rFonts w:hint="eastAsia"/>
        </w:rPr>
      </w:pPr>
      <w:r>
        <w:t>[R3-bfd] quit</w:t>
      </w:r>
    </w:p>
    <w:p w14:paraId="35A68442" w14:textId="77777777" w:rsidR="00E71139" w:rsidRDefault="00E71139" w:rsidP="00E71139">
      <w:pPr>
        <w:pStyle w:val="2f3"/>
        <w:rPr>
          <w:rFonts w:hint="eastAsia"/>
        </w:rPr>
      </w:pPr>
      <w:r>
        <w:t>[R3]ospf 1</w:t>
      </w:r>
    </w:p>
    <w:p w14:paraId="502CB5B6" w14:textId="77777777" w:rsidR="00E71139" w:rsidRDefault="00E71139" w:rsidP="00E71139">
      <w:pPr>
        <w:pStyle w:val="2f3"/>
        <w:rPr>
          <w:rFonts w:hint="eastAsia"/>
        </w:rPr>
      </w:pPr>
      <w:r>
        <w:t>[R3-ospf-1] bfd all-interfaces enable</w:t>
      </w:r>
    </w:p>
    <w:p w14:paraId="5E43E9DF" w14:textId="77777777" w:rsidR="00E71139" w:rsidRDefault="00E71139" w:rsidP="00E71139">
      <w:pPr>
        <w:pStyle w:val="2f3"/>
        <w:rPr>
          <w:rFonts w:hint="eastAsia"/>
        </w:rPr>
      </w:pPr>
      <w:r>
        <w:t>[R3-ospf-1] quit</w:t>
      </w:r>
    </w:p>
    <w:p w14:paraId="6E6FF949" w14:textId="77777777" w:rsidR="00E71139" w:rsidRDefault="00E71139" w:rsidP="00E71139">
      <w:pPr>
        <w:pStyle w:val="1e"/>
      </w:pPr>
    </w:p>
    <w:p w14:paraId="58BB473A" w14:textId="77777777" w:rsidR="00E71139" w:rsidRDefault="00E71139" w:rsidP="00E71139">
      <w:pPr>
        <w:pStyle w:val="2f3"/>
        <w:rPr>
          <w:rFonts w:hint="eastAsia"/>
        </w:rPr>
      </w:pPr>
      <w:r>
        <w:t xml:space="preserve">[R4]bfd </w:t>
      </w:r>
    </w:p>
    <w:p w14:paraId="23A85084" w14:textId="77777777" w:rsidR="00E71139" w:rsidRDefault="00E71139" w:rsidP="00E71139">
      <w:pPr>
        <w:pStyle w:val="2f3"/>
        <w:rPr>
          <w:rFonts w:hint="eastAsia"/>
        </w:rPr>
      </w:pPr>
      <w:r>
        <w:t>[R4-bfd] quit</w:t>
      </w:r>
    </w:p>
    <w:p w14:paraId="0B25A6A2" w14:textId="77777777" w:rsidR="00E71139" w:rsidRDefault="00E71139" w:rsidP="00E71139">
      <w:pPr>
        <w:pStyle w:val="2f3"/>
        <w:rPr>
          <w:rFonts w:hint="eastAsia"/>
        </w:rPr>
      </w:pPr>
      <w:r>
        <w:t>[R4]ospf 1</w:t>
      </w:r>
    </w:p>
    <w:p w14:paraId="3E763DB0" w14:textId="77777777" w:rsidR="00E71139" w:rsidRDefault="00E71139" w:rsidP="00E71139">
      <w:pPr>
        <w:pStyle w:val="2f3"/>
        <w:rPr>
          <w:rFonts w:hint="eastAsia"/>
        </w:rPr>
      </w:pPr>
      <w:r>
        <w:t>[R4-ospf-1] bfd all-interfaces enable</w:t>
      </w:r>
    </w:p>
    <w:p w14:paraId="5929628D" w14:textId="77777777" w:rsidR="00E71139" w:rsidRDefault="00E71139" w:rsidP="00E71139">
      <w:pPr>
        <w:pStyle w:val="2f3"/>
        <w:rPr>
          <w:rFonts w:hint="eastAsia"/>
        </w:rPr>
      </w:pPr>
      <w:r>
        <w:t>[R4-ospf-1] quit</w:t>
      </w:r>
    </w:p>
    <w:p w14:paraId="23B69E5B" w14:textId="77777777" w:rsidR="00E71139" w:rsidRDefault="00E71139" w:rsidP="00E71139">
      <w:pPr>
        <w:pStyle w:val="1e"/>
      </w:pPr>
      <w:r>
        <w:t># Configure BFD on R1, set the minimum intervals for sending and receiving packets to 500 ms, and the local detection multiplier to 4.</w:t>
      </w:r>
    </w:p>
    <w:p w14:paraId="2FE5C873" w14:textId="77777777" w:rsidR="00E71139" w:rsidRDefault="00E71139" w:rsidP="00E71139">
      <w:pPr>
        <w:pStyle w:val="2f3"/>
        <w:rPr>
          <w:rFonts w:hint="eastAsia"/>
        </w:rPr>
      </w:pPr>
      <w:r>
        <w:t>[R1]interface GigabitEthernet0/0/1</w:t>
      </w:r>
    </w:p>
    <w:p w14:paraId="1D47B0E2" w14:textId="77777777" w:rsidR="00E71139" w:rsidRDefault="00E71139" w:rsidP="00E71139">
      <w:pPr>
        <w:pStyle w:val="2f3"/>
        <w:rPr>
          <w:rFonts w:hint="eastAsia"/>
        </w:rPr>
      </w:pPr>
      <w:r>
        <w:t>[R1-GigabitEthernet0/0/1] ospf bfd enable</w:t>
      </w:r>
    </w:p>
    <w:p w14:paraId="62597E0E" w14:textId="77777777" w:rsidR="00E71139" w:rsidRDefault="00E71139" w:rsidP="00E71139">
      <w:pPr>
        <w:pStyle w:val="2f3"/>
        <w:rPr>
          <w:rFonts w:hint="eastAsia"/>
        </w:rPr>
      </w:pPr>
      <w:r>
        <w:t>[R1-GigabitEthernet0/0/1] ospf bfd min-tx-interval 500 min-rx-interval 500 detect-multiplier 4</w:t>
      </w:r>
    </w:p>
    <w:p w14:paraId="1E45C285" w14:textId="77777777" w:rsidR="00E71139" w:rsidRDefault="00E71139" w:rsidP="00E71139">
      <w:pPr>
        <w:pStyle w:val="2f3"/>
        <w:rPr>
          <w:rFonts w:hint="eastAsia"/>
        </w:rPr>
      </w:pPr>
      <w:r>
        <w:t>[R1-GigabitEthernet0/0/1] quit</w:t>
      </w:r>
    </w:p>
    <w:p w14:paraId="75441D36" w14:textId="77777777" w:rsidR="00E71139" w:rsidRDefault="00E71139" w:rsidP="00E71139">
      <w:pPr>
        <w:pStyle w:val="2f3"/>
        <w:rPr>
          <w:rFonts w:hint="eastAsia"/>
        </w:rPr>
      </w:pPr>
      <w:r>
        <w:t>[R1]interface GigabitEthernet0/0/2</w:t>
      </w:r>
    </w:p>
    <w:p w14:paraId="5121A9F6" w14:textId="77777777" w:rsidR="00E71139" w:rsidRDefault="00E71139" w:rsidP="00E71139">
      <w:pPr>
        <w:pStyle w:val="2f3"/>
        <w:rPr>
          <w:rFonts w:hint="eastAsia"/>
        </w:rPr>
      </w:pPr>
      <w:r>
        <w:t>[R1-GigabitEthernet0/0/2] ospf bfd enable</w:t>
      </w:r>
    </w:p>
    <w:p w14:paraId="13821A43" w14:textId="77777777" w:rsidR="00E71139" w:rsidRDefault="00E71139" w:rsidP="00E71139">
      <w:pPr>
        <w:pStyle w:val="2f3"/>
        <w:rPr>
          <w:rFonts w:hint="eastAsia"/>
        </w:rPr>
      </w:pPr>
      <w:r>
        <w:t>[R1-GigabitEthernet0/0/2] ospf bfd min-tx-interval 500 min-rx-interval 500 detect-multiplier 4</w:t>
      </w:r>
    </w:p>
    <w:p w14:paraId="0136324B" w14:textId="77777777" w:rsidR="00E71139" w:rsidRDefault="00E71139" w:rsidP="00E71139">
      <w:pPr>
        <w:pStyle w:val="2f3"/>
        <w:rPr>
          <w:rFonts w:hint="eastAsia"/>
        </w:rPr>
      </w:pPr>
      <w:r>
        <w:t>[R1-GigabitEthernet0/0/2] quit</w:t>
      </w:r>
    </w:p>
    <w:p w14:paraId="17341255" w14:textId="77777777" w:rsidR="00E71139" w:rsidRDefault="00E71139" w:rsidP="00E71139">
      <w:pPr>
        <w:pStyle w:val="1e"/>
      </w:pPr>
      <w:r>
        <w:t># Configure BFD on R2, set the minimum intervals for sending and receiving packets to 500 ms, and the local detection multiplier to 4.</w:t>
      </w:r>
    </w:p>
    <w:p w14:paraId="43B00B5D" w14:textId="77777777" w:rsidR="00E71139" w:rsidRDefault="00E71139" w:rsidP="00E71139">
      <w:pPr>
        <w:pStyle w:val="2f3"/>
        <w:rPr>
          <w:rFonts w:hint="eastAsia"/>
        </w:rPr>
      </w:pPr>
      <w:r>
        <w:t>[R2]interface GigabitEthernet0/0/2</w:t>
      </w:r>
    </w:p>
    <w:p w14:paraId="53B0D4E0" w14:textId="77777777" w:rsidR="00E71139" w:rsidRDefault="00E71139" w:rsidP="00E71139">
      <w:pPr>
        <w:pStyle w:val="2f3"/>
        <w:rPr>
          <w:rFonts w:hint="eastAsia"/>
        </w:rPr>
      </w:pPr>
      <w:r>
        <w:t>[R2-GigabitEthernet0/0/2] ospf bfd enable</w:t>
      </w:r>
    </w:p>
    <w:p w14:paraId="41E36EB1" w14:textId="77777777" w:rsidR="00E71139" w:rsidRDefault="00E71139" w:rsidP="00E71139">
      <w:pPr>
        <w:pStyle w:val="2f3"/>
        <w:rPr>
          <w:rFonts w:hint="eastAsia"/>
        </w:rPr>
      </w:pPr>
      <w:r>
        <w:t>[R2-GigabitEthernet0/0/2] ospf bfd min-tx-interval 500 min-rx-interval 500 detect-multiplier 4</w:t>
      </w:r>
    </w:p>
    <w:p w14:paraId="4D1A438F" w14:textId="77777777" w:rsidR="00E71139" w:rsidRDefault="00E71139" w:rsidP="00E71139">
      <w:pPr>
        <w:pStyle w:val="2f3"/>
        <w:rPr>
          <w:rFonts w:hint="eastAsia"/>
        </w:rPr>
      </w:pPr>
      <w:r>
        <w:t>[R2-GigabitEthernet0/0/2] quit</w:t>
      </w:r>
    </w:p>
    <w:p w14:paraId="039E94D4" w14:textId="77777777" w:rsidR="00E71139" w:rsidRDefault="00E71139" w:rsidP="00E71139">
      <w:pPr>
        <w:pStyle w:val="2f3"/>
        <w:rPr>
          <w:rFonts w:hint="eastAsia"/>
        </w:rPr>
      </w:pPr>
      <w:r>
        <w:t>[R2]interface GigabitEthernet0/0/3</w:t>
      </w:r>
    </w:p>
    <w:p w14:paraId="75C02E41" w14:textId="77777777" w:rsidR="00E71139" w:rsidRDefault="00E71139" w:rsidP="00E71139">
      <w:pPr>
        <w:pStyle w:val="2f3"/>
        <w:rPr>
          <w:rFonts w:hint="eastAsia"/>
        </w:rPr>
      </w:pPr>
      <w:r>
        <w:lastRenderedPageBreak/>
        <w:t>[R2-GigabitEthernet0/0/3] ospf bfd enable</w:t>
      </w:r>
    </w:p>
    <w:p w14:paraId="68BB5804" w14:textId="77777777" w:rsidR="00E71139" w:rsidRDefault="00E71139" w:rsidP="00E71139">
      <w:pPr>
        <w:pStyle w:val="2f3"/>
        <w:rPr>
          <w:rFonts w:hint="eastAsia"/>
        </w:rPr>
      </w:pPr>
      <w:r>
        <w:t>[R2-GigabitEthernet0/0/3] ospf bfd min-tx-interval 500 min-rx-interval 500 detect-multiplier 4</w:t>
      </w:r>
    </w:p>
    <w:p w14:paraId="762C7A93" w14:textId="77777777" w:rsidR="00E71139" w:rsidRDefault="00E71139" w:rsidP="00E71139">
      <w:pPr>
        <w:pStyle w:val="2f3"/>
        <w:rPr>
          <w:rFonts w:hint="eastAsia"/>
        </w:rPr>
      </w:pPr>
      <w:r>
        <w:t>[R2-GigabitEthernet0/0/3] quit</w:t>
      </w:r>
    </w:p>
    <w:p w14:paraId="2367538A" w14:textId="77777777" w:rsidR="00E71139" w:rsidRDefault="00E71139" w:rsidP="00E71139">
      <w:pPr>
        <w:pStyle w:val="1e"/>
      </w:pPr>
      <w:r>
        <w:t># Configure BFD on R3, set the minimum intervals for sending and receiving packets to 500 ms, and the local detection multiplier to 4.</w:t>
      </w:r>
    </w:p>
    <w:p w14:paraId="4DFC8B9B" w14:textId="77777777" w:rsidR="00E71139" w:rsidRDefault="00E71139" w:rsidP="00E71139">
      <w:pPr>
        <w:pStyle w:val="2f3"/>
        <w:rPr>
          <w:rFonts w:hint="eastAsia"/>
        </w:rPr>
      </w:pPr>
      <w:r>
        <w:t>[R3]interface GigabitEthernet0/0/1</w:t>
      </w:r>
    </w:p>
    <w:p w14:paraId="6C84952B" w14:textId="77777777" w:rsidR="00E71139" w:rsidRDefault="00E71139" w:rsidP="00E71139">
      <w:pPr>
        <w:pStyle w:val="2f3"/>
        <w:rPr>
          <w:rFonts w:hint="eastAsia"/>
        </w:rPr>
      </w:pPr>
      <w:r>
        <w:t>[R3-GigabitEthernet0/0/1] ospf bfd enable</w:t>
      </w:r>
    </w:p>
    <w:p w14:paraId="355B86FC" w14:textId="77777777" w:rsidR="00E71139" w:rsidRDefault="00E71139" w:rsidP="00E71139">
      <w:pPr>
        <w:pStyle w:val="2f3"/>
        <w:rPr>
          <w:rFonts w:hint="eastAsia"/>
        </w:rPr>
      </w:pPr>
      <w:r>
        <w:t>[R3-GigabitEthernet0/0/1] ospf bfd min-tx-interval 500 min-rx-interval 500 detect-multiplier 4</w:t>
      </w:r>
    </w:p>
    <w:p w14:paraId="13564ED6" w14:textId="77777777" w:rsidR="00E71139" w:rsidRDefault="00E71139" w:rsidP="00E71139">
      <w:pPr>
        <w:pStyle w:val="2f3"/>
        <w:rPr>
          <w:rFonts w:hint="eastAsia"/>
        </w:rPr>
      </w:pPr>
      <w:r>
        <w:t>[R3-GigabitEthernet0/0/1] quit</w:t>
      </w:r>
    </w:p>
    <w:p w14:paraId="711B20AF" w14:textId="77777777" w:rsidR="00E71139" w:rsidRDefault="00E71139" w:rsidP="00E71139">
      <w:pPr>
        <w:pStyle w:val="2f3"/>
        <w:rPr>
          <w:rFonts w:hint="eastAsia"/>
        </w:rPr>
      </w:pPr>
      <w:r>
        <w:t>[R3]interface GigabitEthernet0/0/2</w:t>
      </w:r>
    </w:p>
    <w:p w14:paraId="38C1DB93" w14:textId="77777777" w:rsidR="00E71139" w:rsidRDefault="00E71139" w:rsidP="00E71139">
      <w:pPr>
        <w:pStyle w:val="2f3"/>
        <w:rPr>
          <w:rFonts w:hint="eastAsia"/>
        </w:rPr>
      </w:pPr>
      <w:r>
        <w:t>[R3-GigabitEthernet0/0/2] ospf bfd enable</w:t>
      </w:r>
    </w:p>
    <w:p w14:paraId="001175F1" w14:textId="77777777" w:rsidR="00E71139" w:rsidRDefault="00E71139" w:rsidP="00E71139">
      <w:pPr>
        <w:pStyle w:val="2f3"/>
        <w:rPr>
          <w:rFonts w:hint="eastAsia"/>
        </w:rPr>
      </w:pPr>
      <w:r>
        <w:t>[R3-GigabitEthernet0/0/2] ospf bfd min-tx-interval 500 min-rx-interval 500 detect-multiplier 4</w:t>
      </w:r>
    </w:p>
    <w:p w14:paraId="38E6425E" w14:textId="77777777" w:rsidR="00E71139" w:rsidRDefault="00E71139" w:rsidP="00E71139">
      <w:pPr>
        <w:pStyle w:val="2f3"/>
        <w:rPr>
          <w:rFonts w:hint="eastAsia"/>
        </w:rPr>
      </w:pPr>
      <w:r>
        <w:t>[R3-GigabitEthernet0/0/2] quit</w:t>
      </w:r>
    </w:p>
    <w:p w14:paraId="748CE33E" w14:textId="77777777" w:rsidR="00E71139" w:rsidRDefault="00E71139" w:rsidP="00E71139">
      <w:pPr>
        <w:pStyle w:val="2f3"/>
        <w:rPr>
          <w:rFonts w:hint="eastAsia"/>
        </w:rPr>
      </w:pPr>
      <w:r>
        <w:t>[R3]interface GigabitEthernet0/0/3</w:t>
      </w:r>
    </w:p>
    <w:p w14:paraId="5BF6B9DB" w14:textId="77777777" w:rsidR="00E71139" w:rsidRDefault="00E71139" w:rsidP="00E71139">
      <w:pPr>
        <w:pStyle w:val="2f3"/>
        <w:rPr>
          <w:rFonts w:hint="eastAsia"/>
        </w:rPr>
      </w:pPr>
      <w:r>
        <w:t>[R3-GigabitEthernet0/0/3] ospf bfd enable</w:t>
      </w:r>
    </w:p>
    <w:p w14:paraId="2344FBF9" w14:textId="77777777" w:rsidR="00E71139" w:rsidRDefault="00E71139" w:rsidP="00E71139">
      <w:pPr>
        <w:pStyle w:val="2f3"/>
        <w:rPr>
          <w:rFonts w:hint="eastAsia"/>
        </w:rPr>
      </w:pPr>
      <w:r>
        <w:t>[R3-GigabitEthernet0/0/3] ospf bfd min-tx-interval 500 min-rx-interval 500 detect-multiplier 4</w:t>
      </w:r>
    </w:p>
    <w:p w14:paraId="28834B23" w14:textId="77777777" w:rsidR="00E71139" w:rsidRDefault="00E71139" w:rsidP="00E71139">
      <w:pPr>
        <w:pStyle w:val="2f3"/>
        <w:rPr>
          <w:rFonts w:hint="eastAsia"/>
        </w:rPr>
      </w:pPr>
      <w:r>
        <w:t>[R3-GigabitEthernet0/0/3] quit</w:t>
      </w:r>
    </w:p>
    <w:p w14:paraId="4FE642B9" w14:textId="77777777" w:rsidR="00E71139" w:rsidRDefault="00E71139" w:rsidP="00E71139">
      <w:pPr>
        <w:pStyle w:val="1e"/>
      </w:pPr>
      <w:r>
        <w:t># Configure BFD on R4, set the minimum intervals for sending and receiving packets to 500 ms, and the local detection multiplier to 4.</w:t>
      </w:r>
    </w:p>
    <w:p w14:paraId="4F9A9836" w14:textId="77777777" w:rsidR="00E71139" w:rsidRDefault="00E71139" w:rsidP="00E71139">
      <w:pPr>
        <w:pStyle w:val="2f3"/>
        <w:rPr>
          <w:rFonts w:hint="eastAsia"/>
        </w:rPr>
      </w:pPr>
      <w:r>
        <w:t>[R4]interface GigabitEthernet0/0/3</w:t>
      </w:r>
    </w:p>
    <w:p w14:paraId="78CE23C2" w14:textId="77777777" w:rsidR="00E71139" w:rsidRDefault="00E71139" w:rsidP="00E71139">
      <w:pPr>
        <w:pStyle w:val="2f3"/>
        <w:rPr>
          <w:rFonts w:hint="eastAsia"/>
        </w:rPr>
      </w:pPr>
      <w:r>
        <w:t>[R4-GigabitEthernet0/0/3] ospf bfd enable</w:t>
      </w:r>
    </w:p>
    <w:p w14:paraId="173EC902" w14:textId="77777777" w:rsidR="00E71139" w:rsidRDefault="00E71139" w:rsidP="00E71139">
      <w:pPr>
        <w:pStyle w:val="2f3"/>
        <w:rPr>
          <w:rFonts w:hint="eastAsia"/>
        </w:rPr>
      </w:pPr>
      <w:r>
        <w:t>[R4-GigabitEthernet0/0/3] ospf bfd min-tx-interval 500 min-rx-interval 500 detect-multiplier 4</w:t>
      </w:r>
    </w:p>
    <w:p w14:paraId="5EB20B32" w14:textId="77777777" w:rsidR="00E71139" w:rsidRDefault="00E71139" w:rsidP="00E71139">
      <w:pPr>
        <w:pStyle w:val="2f3"/>
        <w:rPr>
          <w:rFonts w:hint="eastAsia"/>
        </w:rPr>
      </w:pPr>
      <w:r>
        <w:t>[R4-GigabitEthernet0/0/3] quit</w:t>
      </w:r>
    </w:p>
    <w:p w14:paraId="6F646337" w14:textId="77777777" w:rsidR="00E71139" w:rsidRDefault="00E71139" w:rsidP="00E71139">
      <w:pPr>
        <w:pStyle w:val="1e"/>
      </w:pPr>
      <w:r>
        <w:t># Check the BFD session status on R1 and R3.</w:t>
      </w:r>
    </w:p>
    <w:p w14:paraId="793F1DF4" w14:textId="77777777" w:rsidR="00E71139" w:rsidRDefault="00E71139" w:rsidP="00E71139">
      <w:pPr>
        <w:pStyle w:val="2f3"/>
        <w:rPr>
          <w:rFonts w:hint="eastAsia"/>
        </w:rPr>
      </w:pPr>
      <w:r>
        <w:t>[R1]display</w:t>
      </w:r>
      <w:r>
        <w:tab/>
        <w:t>ospf</w:t>
      </w:r>
      <w:r>
        <w:tab/>
        <w:t>bfd</w:t>
      </w:r>
      <w:r>
        <w:tab/>
        <w:t>session</w:t>
      </w:r>
      <w:r>
        <w:tab/>
        <w:t>all</w:t>
      </w:r>
    </w:p>
    <w:p w14:paraId="056D05EA" w14:textId="77777777" w:rsidR="00E71139" w:rsidRDefault="00E71139" w:rsidP="00E71139">
      <w:pPr>
        <w:pStyle w:val="2f3"/>
        <w:rPr>
          <w:rFonts w:hint="eastAsia"/>
        </w:rPr>
      </w:pPr>
    </w:p>
    <w:p w14:paraId="4288A79E" w14:textId="77777777" w:rsidR="00E71139" w:rsidRDefault="00E71139" w:rsidP="00E71139">
      <w:pPr>
        <w:pStyle w:val="2f3"/>
        <w:rPr>
          <w:rFonts w:hint="eastAsia"/>
        </w:rPr>
      </w:pPr>
      <w:r>
        <w:tab/>
      </w:r>
      <w:r>
        <w:tab/>
        <w:t>OSPF</w:t>
      </w:r>
      <w:r>
        <w:tab/>
        <w:t>Process</w:t>
      </w:r>
      <w:r>
        <w:tab/>
        <w:t>1</w:t>
      </w:r>
      <w:r>
        <w:tab/>
        <w:t>with</w:t>
      </w:r>
      <w:r>
        <w:tab/>
        <w:t>Router</w:t>
      </w:r>
      <w:r>
        <w:tab/>
        <w:t>ID</w:t>
      </w:r>
      <w:r>
        <w:tab/>
        <w:t>10.0.1.1</w:t>
      </w:r>
    </w:p>
    <w:p w14:paraId="0F93286D" w14:textId="77777777" w:rsidR="00E71139" w:rsidRDefault="00E71139" w:rsidP="00E71139">
      <w:pPr>
        <w:pStyle w:val="2f3"/>
        <w:rPr>
          <w:rFonts w:hint="eastAsia"/>
        </w:rPr>
      </w:pPr>
      <w:r>
        <w:tab/>
      </w:r>
      <w:r>
        <w:tab/>
        <w:t>Area</w:t>
      </w:r>
      <w:r>
        <w:tab/>
        <w:t>0.0.0.0</w:t>
      </w:r>
      <w:r>
        <w:tab/>
        <w:t>interface</w:t>
      </w:r>
      <w:r>
        <w:tab/>
        <w:t>10.0.13.1(GigabitEthernet0/0/1)'s</w:t>
      </w:r>
      <w:r>
        <w:tab/>
        <w:t>BFD</w:t>
      </w:r>
      <w:r>
        <w:tab/>
        <w:t>Sessions</w:t>
      </w:r>
    </w:p>
    <w:p w14:paraId="1B8290C7" w14:textId="77777777" w:rsidR="00E71139" w:rsidRDefault="00E71139" w:rsidP="00E71139">
      <w:pPr>
        <w:pStyle w:val="2f3"/>
        <w:rPr>
          <w:rFonts w:hint="eastAsia"/>
        </w:rPr>
      </w:pPr>
    </w:p>
    <w:p w14:paraId="7AF8D817" w14:textId="77777777" w:rsidR="00E71139" w:rsidRDefault="00E71139" w:rsidP="00E71139">
      <w:pPr>
        <w:pStyle w:val="2f3"/>
        <w:rPr>
          <w:rFonts w:hint="eastAsia"/>
        </w:rPr>
      </w:pPr>
      <w:r w:rsidRPr="00714000">
        <w:rPr>
          <w:color w:val="EC7061"/>
        </w:rPr>
        <w:tab/>
        <w:t>NeighborId</w:t>
      </w:r>
      <w:r w:rsidRPr="00714000">
        <w:rPr>
          <w:color w:val="EC7061"/>
        </w:rPr>
        <w:tab/>
      </w:r>
      <w:r w:rsidRPr="00714000">
        <w:rPr>
          <w:color w:val="EC7061"/>
        </w:rPr>
        <w:tab/>
      </w:r>
      <w:r w:rsidRPr="00714000">
        <w:rPr>
          <w:color w:val="EC7061"/>
        </w:rPr>
        <w:tab/>
        <w:t>:10.0.3.3</w:t>
      </w:r>
      <w:r w:rsidRPr="00714000">
        <w:rPr>
          <w:color w:val="EC7061"/>
        </w:rPr>
        <w:tab/>
      </w:r>
      <w:r>
        <w:tab/>
      </w:r>
      <w:r>
        <w:tab/>
      </w:r>
      <w:r>
        <w:tab/>
      </w:r>
      <w:r>
        <w:tab/>
      </w:r>
      <w:r>
        <w:tab/>
      </w:r>
      <w:r>
        <w:tab/>
      </w:r>
      <w:r>
        <w:tab/>
        <w:t>AreaId</w:t>
      </w:r>
      <w:r>
        <w:tab/>
      </w:r>
      <w:r>
        <w:tab/>
      </w:r>
      <w:r>
        <w:tab/>
      </w:r>
      <w:r>
        <w:tab/>
      </w:r>
      <w:r>
        <w:tab/>
      </w:r>
      <w:r>
        <w:tab/>
      </w:r>
      <w:r>
        <w:tab/>
      </w:r>
      <w:r>
        <w:tab/>
        <w:t>:0.0.0.0</w:t>
      </w:r>
      <w:r>
        <w:tab/>
      </w:r>
      <w:r>
        <w:tab/>
      </w:r>
      <w:r>
        <w:tab/>
      </w:r>
      <w:r>
        <w:tab/>
      </w:r>
      <w:r>
        <w:tab/>
      </w:r>
      <w:r>
        <w:tab/>
      </w:r>
      <w:r>
        <w:tab/>
      </w:r>
      <w:r>
        <w:tab/>
      </w:r>
      <w:r>
        <w:tab/>
      </w:r>
      <w:r>
        <w:tab/>
      </w:r>
      <w:r>
        <w:tab/>
      </w:r>
      <w:r>
        <w:tab/>
        <w:t>Interface</w:t>
      </w:r>
      <w:r>
        <w:tab/>
      </w:r>
      <w:r>
        <w:tab/>
        <w:t>:GigabitEthernet0/0/1</w:t>
      </w:r>
    </w:p>
    <w:p w14:paraId="3786D43B" w14:textId="77777777" w:rsidR="00E71139" w:rsidRDefault="00E71139" w:rsidP="00E71139">
      <w:pPr>
        <w:pStyle w:val="2f3"/>
        <w:rPr>
          <w:rFonts w:hint="eastAsia"/>
        </w:rPr>
      </w:pPr>
      <w:r w:rsidRPr="00714000">
        <w:rPr>
          <w:color w:val="EC7061"/>
        </w:rPr>
        <w:tab/>
        <w:t>BFDState</w:t>
      </w:r>
      <w:r w:rsidRPr="00714000">
        <w:rPr>
          <w:color w:val="EC7061"/>
        </w:rPr>
        <w:tab/>
      </w:r>
      <w:r w:rsidRPr="00714000">
        <w:rPr>
          <w:color w:val="EC7061"/>
        </w:rPr>
        <w:tab/>
      </w:r>
      <w:r w:rsidRPr="00714000">
        <w:rPr>
          <w:color w:val="EC7061"/>
        </w:rPr>
        <w:tab/>
      </w:r>
      <w:r w:rsidRPr="00714000">
        <w:rPr>
          <w:color w:val="EC7061"/>
        </w:rPr>
        <w:tab/>
        <w:t>:up</w:t>
      </w:r>
      <w:r w:rsidRPr="00714000">
        <w:rPr>
          <w:color w:val="EC7061"/>
        </w:rPr>
        <w:tab/>
      </w:r>
      <w:r w:rsidRPr="00714000">
        <w:rPr>
          <w:color w:val="EC7061"/>
        </w:rPr>
        <w:tab/>
      </w:r>
      <w:r w:rsidRPr="00714000">
        <w:rPr>
          <w:color w:val="EC7061"/>
        </w:rPr>
        <w:tab/>
      </w:r>
      <w:r>
        <w:tab/>
      </w:r>
      <w:r>
        <w:tab/>
      </w:r>
      <w:r>
        <w:tab/>
      </w:r>
      <w:r>
        <w:tab/>
      </w:r>
      <w:r>
        <w:tab/>
      </w:r>
      <w:r>
        <w:tab/>
      </w:r>
      <w:r>
        <w:tab/>
      </w:r>
      <w:r>
        <w:tab/>
      </w:r>
      <w:r>
        <w:tab/>
        <w:t>rx</w:t>
      </w:r>
      <w:r>
        <w:tab/>
      </w:r>
      <w:r>
        <w:tab/>
      </w:r>
      <w:r>
        <w:tab/>
      </w:r>
      <w:r>
        <w:tab/>
      </w:r>
      <w:r>
        <w:tab/>
      </w:r>
      <w:r>
        <w:tab/>
      </w:r>
      <w:r>
        <w:tab/>
      </w:r>
      <w:r>
        <w:tab/>
      </w:r>
      <w:r>
        <w:tab/>
      </w:r>
      <w:r>
        <w:tab/>
      </w:r>
      <w:r>
        <w:tab/>
      </w:r>
      <w:r>
        <w:tab/>
        <w:t>:500</w:t>
      </w:r>
      <w:r>
        <w:tab/>
      </w:r>
      <w:r>
        <w:tab/>
      </w:r>
      <w:r>
        <w:tab/>
      </w:r>
      <w:r>
        <w:tab/>
      </w:r>
      <w:r>
        <w:tab/>
      </w:r>
      <w:r>
        <w:tab/>
      </w:r>
      <w:r>
        <w:tab/>
      </w:r>
      <w:r>
        <w:tab/>
      </w:r>
      <w:r>
        <w:tab/>
      </w:r>
      <w:r>
        <w:tab/>
      </w:r>
      <w:r>
        <w:tab/>
      </w:r>
      <w:r>
        <w:tab/>
      </w:r>
      <w:r>
        <w:tab/>
      </w:r>
      <w:r>
        <w:tab/>
        <w:t>tx</w:t>
      </w:r>
      <w:r>
        <w:tab/>
      </w:r>
      <w:r>
        <w:tab/>
      </w:r>
      <w:r>
        <w:tab/>
      </w:r>
      <w:r>
        <w:tab/>
      </w:r>
      <w:r>
        <w:tab/>
      </w:r>
      <w:r>
        <w:tab/>
      </w:r>
      <w:r>
        <w:tab/>
      </w:r>
      <w:r>
        <w:tab/>
        <w:t>:500</w:t>
      </w:r>
      <w:r>
        <w:tab/>
      </w:r>
      <w:r>
        <w:tab/>
      </w:r>
      <w:r>
        <w:tab/>
      </w:r>
      <w:r>
        <w:tab/>
      </w:r>
      <w:r>
        <w:tab/>
      </w:r>
      <w:r>
        <w:tab/>
      </w:r>
      <w:r>
        <w:tab/>
      </w:r>
      <w:r>
        <w:tab/>
      </w:r>
      <w:r>
        <w:tab/>
      </w:r>
      <w:r>
        <w:tab/>
      </w:r>
      <w:r>
        <w:tab/>
      </w:r>
    </w:p>
    <w:p w14:paraId="4A88A83C" w14:textId="77777777" w:rsidR="00E71139" w:rsidRDefault="00E71139" w:rsidP="00E71139">
      <w:pPr>
        <w:pStyle w:val="2f3"/>
        <w:rPr>
          <w:rFonts w:hint="eastAsia"/>
        </w:rPr>
      </w:pPr>
      <w:r>
        <w:tab/>
        <w:t>Multiplier</w:t>
      </w:r>
      <w:r>
        <w:tab/>
      </w:r>
      <w:r>
        <w:tab/>
      </w:r>
      <w:r>
        <w:tab/>
      </w:r>
      <w:r>
        <w:tab/>
        <w:t>:4</w:t>
      </w:r>
      <w:r>
        <w:tab/>
      </w:r>
      <w:r>
        <w:tab/>
      </w:r>
      <w:r>
        <w:tab/>
      </w:r>
      <w:r>
        <w:tab/>
      </w:r>
      <w:r>
        <w:tab/>
      </w:r>
      <w:r>
        <w:tab/>
      </w:r>
      <w:r>
        <w:tab/>
      </w:r>
      <w:r>
        <w:tab/>
      </w:r>
      <w:r>
        <w:tab/>
      </w:r>
      <w:r>
        <w:tab/>
      </w:r>
      <w:r>
        <w:tab/>
      </w:r>
      <w:r>
        <w:tab/>
      </w:r>
      <w:r>
        <w:tab/>
        <w:t>BFD</w:t>
      </w:r>
      <w:r>
        <w:tab/>
        <w:t>Local</w:t>
      </w:r>
      <w:r>
        <w:tab/>
        <w:t>Dis</w:t>
      </w:r>
      <w:r>
        <w:tab/>
      </w:r>
      <w:r>
        <w:tab/>
        <w:t>:8193</w:t>
      </w:r>
      <w:r>
        <w:tab/>
      </w:r>
      <w:r>
        <w:tab/>
      </w:r>
      <w:r>
        <w:tab/>
      </w:r>
      <w:r>
        <w:tab/>
      </w:r>
      <w:r>
        <w:tab/>
      </w:r>
      <w:r>
        <w:tab/>
      </w:r>
      <w:r>
        <w:tab/>
      </w:r>
      <w:r>
        <w:tab/>
      </w:r>
      <w:r>
        <w:tab/>
      </w:r>
      <w:r>
        <w:tab/>
      </w:r>
      <w:r>
        <w:tab/>
      </w:r>
      <w:r>
        <w:tab/>
      </w:r>
      <w:r>
        <w:tab/>
        <w:t>LocalIpAdd</w:t>
      </w:r>
      <w:r>
        <w:tab/>
        <w:t>:10.0.13.1</w:t>
      </w:r>
    </w:p>
    <w:p w14:paraId="77AAE69A" w14:textId="77777777" w:rsidR="00E71139" w:rsidRDefault="00E71139" w:rsidP="00E71139">
      <w:pPr>
        <w:pStyle w:val="2f3"/>
        <w:rPr>
          <w:rFonts w:hint="eastAsia"/>
        </w:rPr>
      </w:pPr>
      <w:r>
        <w:tab/>
        <w:t>RemoteIpAdd:10.0.13.3</w:t>
      </w:r>
      <w:r>
        <w:tab/>
      </w:r>
      <w:r>
        <w:tab/>
      </w:r>
      <w:r>
        <w:tab/>
      </w:r>
      <w:r>
        <w:tab/>
      </w:r>
      <w:r>
        <w:tab/>
      </w:r>
      <w:r>
        <w:tab/>
      </w:r>
      <w:r>
        <w:tab/>
        <w:t>Diagnostic</w:t>
      </w:r>
      <w:r>
        <w:tab/>
        <w:t>Info</w:t>
      </w:r>
      <w:r>
        <w:tab/>
        <w:t>:No</w:t>
      </w:r>
      <w:r>
        <w:tab/>
        <w:t>diagnostic</w:t>
      </w:r>
      <w:r>
        <w:tab/>
        <w:t>information</w:t>
      </w:r>
    </w:p>
    <w:p w14:paraId="725D95DB" w14:textId="77777777" w:rsidR="00E71139" w:rsidRDefault="00E71139" w:rsidP="00E71139">
      <w:pPr>
        <w:pStyle w:val="2f3"/>
        <w:rPr>
          <w:rFonts w:hint="eastAsia"/>
        </w:rPr>
      </w:pPr>
    </w:p>
    <w:p w14:paraId="0B4AF2C4" w14:textId="77777777" w:rsidR="00E71139" w:rsidRDefault="00E71139" w:rsidP="00E71139">
      <w:pPr>
        <w:pStyle w:val="2f3"/>
        <w:rPr>
          <w:rFonts w:hint="eastAsia"/>
        </w:rPr>
      </w:pPr>
      <w:r>
        <w:tab/>
      </w:r>
      <w:r>
        <w:tab/>
        <w:t>Area</w:t>
      </w:r>
      <w:r>
        <w:tab/>
        <w:t>0.0.0.0</w:t>
      </w:r>
      <w:r>
        <w:tab/>
        <w:t>interface</w:t>
      </w:r>
      <w:r>
        <w:tab/>
        <w:t>10.0.12.1(GigabitEthernet0/0/2)'s</w:t>
      </w:r>
      <w:r>
        <w:tab/>
        <w:t>BFD</w:t>
      </w:r>
      <w:r>
        <w:tab/>
        <w:t>Sessions</w:t>
      </w:r>
    </w:p>
    <w:p w14:paraId="554FF496" w14:textId="77777777" w:rsidR="00E71139" w:rsidRDefault="00E71139" w:rsidP="00E71139">
      <w:pPr>
        <w:pStyle w:val="2f3"/>
        <w:rPr>
          <w:rFonts w:hint="eastAsia"/>
        </w:rPr>
      </w:pPr>
    </w:p>
    <w:p w14:paraId="7766FED9" w14:textId="77777777" w:rsidR="00E71139" w:rsidRDefault="00E71139" w:rsidP="00E71139">
      <w:pPr>
        <w:pStyle w:val="2f3"/>
        <w:rPr>
          <w:rFonts w:hint="eastAsia"/>
        </w:rPr>
      </w:pPr>
      <w:r w:rsidRPr="00714000">
        <w:rPr>
          <w:color w:val="EC7061"/>
        </w:rPr>
        <w:tab/>
        <w:t>NeighborId</w:t>
      </w:r>
      <w:r w:rsidRPr="00714000">
        <w:rPr>
          <w:color w:val="EC7061"/>
        </w:rPr>
        <w:tab/>
      </w:r>
      <w:r w:rsidRPr="00714000">
        <w:rPr>
          <w:color w:val="EC7061"/>
        </w:rPr>
        <w:tab/>
      </w:r>
      <w:r w:rsidRPr="00714000">
        <w:rPr>
          <w:color w:val="EC7061"/>
        </w:rPr>
        <w:tab/>
        <w:t>:10.0.2.2</w:t>
      </w:r>
      <w:r>
        <w:tab/>
      </w:r>
      <w:r>
        <w:tab/>
      </w:r>
      <w:r>
        <w:tab/>
      </w:r>
      <w:r>
        <w:tab/>
      </w:r>
      <w:r>
        <w:tab/>
      </w:r>
      <w:r>
        <w:tab/>
      </w:r>
      <w:r>
        <w:tab/>
      </w:r>
      <w:r>
        <w:tab/>
        <w:t>AreaId</w:t>
      </w:r>
      <w:r>
        <w:tab/>
      </w:r>
      <w:r>
        <w:tab/>
      </w:r>
      <w:r>
        <w:tab/>
      </w:r>
      <w:r>
        <w:tab/>
      </w:r>
      <w:r>
        <w:tab/>
      </w:r>
      <w:r>
        <w:tab/>
      </w:r>
      <w:r>
        <w:tab/>
      </w:r>
      <w:r>
        <w:tab/>
        <w:t>:0.0.0.0</w:t>
      </w:r>
      <w:r>
        <w:tab/>
      </w:r>
      <w:r>
        <w:tab/>
      </w:r>
      <w:r>
        <w:tab/>
      </w:r>
      <w:r>
        <w:tab/>
      </w:r>
      <w:r>
        <w:tab/>
      </w:r>
      <w:r>
        <w:tab/>
      </w:r>
      <w:r>
        <w:tab/>
      </w:r>
      <w:r>
        <w:tab/>
      </w:r>
      <w:r>
        <w:tab/>
      </w:r>
      <w:r>
        <w:tab/>
      </w:r>
      <w:r>
        <w:tab/>
      </w:r>
      <w:r>
        <w:tab/>
        <w:t>Interface</w:t>
      </w:r>
      <w:r>
        <w:tab/>
      </w:r>
      <w:r>
        <w:tab/>
        <w:t>:GigabitEthernet0/0/2</w:t>
      </w:r>
    </w:p>
    <w:p w14:paraId="454BBB4D" w14:textId="77777777" w:rsidR="00E71139" w:rsidRDefault="00E71139" w:rsidP="00E71139">
      <w:pPr>
        <w:pStyle w:val="2f3"/>
        <w:rPr>
          <w:rFonts w:hint="eastAsia"/>
        </w:rPr>
      </w:pPr>
      <w:r w:rsidRPr="00714000">
        <w:rPr>
          <w:color w:val="EC7061"/>
        </w:rPr>
        <w:tab/>
        <w:t>BFDState</w:t>
      </w:r>
      <w:r w:rsidRPr="00714000">
        <w:rPr>
          <w:color w:val="EC7061"/>
        </w:rPr>
        <w:tab/>
      </w:r>
      <w:r w:rsidRPr="00714000">
        <w:rPr>
          <w:color w:val="EC7061"/>
        </w:rPr>
        <w:tab/>
      </w:r>
      <w:r w:rsidRPr="00714000">
        <w:rPr>
          <w:color w:val="EC7061"/>
        </w:rPr>
        <w:tab/>
      </w:r>
      <w:r w:rsidRPr="00714000">
        <w:rPr>
          <w:color w:val="EC7061"/>
        </w:rPr>
        <w:tab/>
        <w:t>:up</w:t>
      </w:r>
      <w:r w:rsidRPr="00714000">
        <w:rPr>
          <w:color w:val="EC7061"/>
        </w:rPr>
        <w:tab/>
      </w:r>
      <w:r w:rsidRPr="00714000">
        <w:rPr>
          <w:color w:val="EC7061"/>
        </w:rPr>
        <w:tab/>
      </w:r>
      <w:r>
        <w:tab/>
      </w:r>
      <w:r>
        <w:tab/>
      </w:r>
      <w:r>
        <w:tab/>
      </w:r>
      <w:r>
        <w:tab/>
      </w:r>
      <w:r>
        <w:tab/>
      </w:r>
      <w:r>
        <w:tab/>
      </w:r>
      <w:r>
        <w:tab/>
      </w:r>
      <w:r>
        <w:tab/>
      </w:r>
      <w:r>
        <w:tab/>
      </w:r>
      <w:r>
        <w:tab/>
        <w:t>rx</w:t>
      </w:r>
      <w:r>
        <w:tab/>
      </w:r>
      <w:r>
        <w:tab/>
      </w:r>
      <w:r>
        <w:tab/>
      </w:r>
      <w:r>
        <w:tab/>
      </w:r>
      <w:r>
        <w:tab/>
      </w:r>
      <w:r>
        <w:tab/>
      </w:r>
      <w:r>
        <w:tab/>
      </w:r>
      <w:r>
        <w:tab/>
      </w:r>
      <w:r>
        <w:tab/>
      </w:r>
      <w:r>
        <w:tab/>
      </w:r>
      <w:r>
        <w:tab/>
      </w:r>
      <w:r>
        <w:tab/>
        <w:t>:500</w:t>
      </w:r>
      <w:r>
        <w:tab/>
      </w:r>
      <w:r>
        <w:tab/>
      </w:r>
      <w:r>
        <w:tab/>
      </w:r>
      <w:r>
        <w:tab/>
      </w:r>
      <w:r>
        <w:tab/>
      </w:r>
      <w:r>
        <w:tab/>
      </w:r>
      <w:r>
        <w:tab/>
      </w:r>
      <w:r>
        <w:tab/>
      </w:r>
      <w:r>
        <w:tab/>
      </w:r>
      <w:r>
        <w:tab/>
      </w:r>
      <w:r>
        <w:tab/>
      </w:r>
      <w:r>
        <w:tab/>
      </w:r>
      <w:r>
        <w:tab/>
      </w:r>
      <w:r>
        <w:tab/>
        <w:t>tx</w:t>
      </w:r>
      <w:r>
        <w:tab/>
      </w:r>
      <w:r>
        <w:tab/>
      </w:r>
      <w:r>
        <w:tab/>
      </w:r>
      <w:r>
        <w:tab/>
      </w:r>
      <w:r>
        <w:tab/>
      </w:r>
      <w:r>
        <w:tab/>
      </w:r>
      <w:r>
        <w:tab/>
      </w:r>
      <w:r>
        <w:tab/>
        <w:t>:500</w:t>
      </w:r>
      <w:r>
        <w:tab/>
      </w:r>
      <w:r>
        <w:tab/>
      </w:r>
      <w:r>
        <w:tab/>
      </w:r>
      <w:r>
        <w:tab/>
      </w:r>
      <w:r>
        <w:tab/>
      </w:r>
      <w:r>
        <w:tab/>
      </w:r>
      <w:r>
        <w:tab/>
      </w:r>
      <w:r>
        <w:tab/>
      </w:r>
      <w:r>
        <w:tab/>
      </w:r>
      <w:r>
        <w:tab/>
      </w:r>
      <w:r>
        <w:tab/>
      </w:r>
    </w:p>
    <w:p w14:paraId="055D452E" w14:textId="77777777" w:rsidR="00E71139" w:rsidRDefault="00E71139" w:rsidP="00E71139">
      <w:pPr>
        <w:pStyle w:val="2f3"/>
        <w:rPr>
          <w:rFonts w:hint="eastAsia"/>
        </w:rPr>
      </w:pPr>
      <w:r>
        <w:tab/>
        <w:t>Multiplier</w:t>
      </w:r>
      <w:r>
        <w:tab/>
      </w:r>
      <w:r>
        <w:tab/>
      </w:r>
      <w:r>
        <w:tab/>
      </w:r>
      <w:r>
        <w:tab/>
        <w:t>:4</w:t>
      </w:r>
      <w:r>
        <w:tab/>
      </w:r>
      <w:r>
        <w:tab/>
      </w:r>
      <w:r>
        <w:tab/>
      </w:r>
      <w:r>
        <w:tab/>
      </w:r>
      <w:r>
        <w:tab/>
      </w:r>
      <w:r>
        <w:tab/>
      </w:r>
      <w:r>
        <w:tab/>
      </w:r>
      <w:r>
        <w:tab/>
      </w:r>
      <w:r>
        <w:tab/>
      </w:r>
      <w:r>
        <w:tab/>
      </w:r>
      <w:r>
        <w:tab/>
      </w:r>
      <w:r>
        <w:tab/>
      </w:r>
      <w:r>
        <w:tab/>
        <w:t>BFD</w:t>
      </w:r>
      <w:r>
        <w:tab/>
        <w:t>Local</w:t>
      </w:r>
      <w:r>
        <w:tab/>
        <w:t>Dis</w:t>
      </w:r>
      <w:r>
        <w:tab/>
      </w:r>
      <w:r>
        <w:tab/>
        <w:t>:8192</w:t>
      </w:r>
      <w:r>
        <w:tab/>
      </w:r>
      <w:r>
        <w:tab/>
      </w:r>
      <w:r>
        <w:tab/>
      </w:r>
      <w:r>
        <w:tab/>
      </w:r>
      <w:r>
        <w:tab/>
      </w:r>
      <w:r>
        <w:tab/>
      </w:r>
      <w:r>
        <w:tab/>
      </w:r>
      <w:r>
        <w:tab/>
      </w:r>
      <w:r>
        <w:tab/>
      </w:r>
      <w:r>
        <w:tab/>
      </w:r>
      <w:r>
        <w:tab/>
      </w:r>
      <w:r>
        <w:tab/>
      </w:r>
      <w:r>
        <w:tab/>
        <w:t>LocalIpAdd:10.0.12.1</w:t>
      </w:r>
    </w:p>
    <w:p w14:paraId="66339EC5" w14:textId="77777777" w:rsidR="00E71139" w:rsidRDefault="00E71139" w:rsidP="00E71139">
      <w:pPr>
        <w:pStyle w:val="2f3"/>
        <w:rPr>
          <w:rFonts w:hint="eastAsia"/>
        </w:rPr>
      </w:pPr>
      <w:r>
        <w:tab/>
        <w:t>RemoteIpAdd</w:t>
      </w:r>
      <w:r>
        <w:tab/>
        <w:t>:10.0.12.2</w:t>
      </w:r>
      <w:r>
        <w:tab/>
      </w:r>
      <w:r>
        <w:tab/>
      </w:r>
      <w:r>
        <w:tab/>
      </w:r>
      <w:r>
        <w:tab/>
      </w:r>
      <w:r>
        <w:tab/>
      </w:r>
      <w:r>
        <w:tab/>
      </w:r>
      <w:r>
        <w:tab/>
        <w:t>Diagnostic</w:t>
      </w:r>
      <w:r>
        <w:tab/>
        <w:t>Info</w:t>
      </w:r>
      <w:r>
        <w:tab/>
        <w:t>:No</w:t>
      </w:r>
      <w:r>
        <w:tab/>
        <w:t>diagnostic</w:t>
      </w:r>
      <w:r>
        <w:tab/>
        <w:t>information</w:t>
      </w:r>
    </w:p>
    <w:p w14:paraId="655EDA15" w14:textId="77777777" w:rsidR="00E71139" w:rsidRDefault="00E71139" w:rsidP="00E71139">
      <w:pPr>
        <w:pStyle w:val="1e"/>
      </w:pPr>
      <w:r>
        <w:t>The BFD sessions between R1 and R2 and between R1 and R3 are up.</w:t>
      </w:r>
    </w:p>
    <w:p w14:paraId="02E154C3" w14:textId="77777777" w:rsidR="00E71139" w:rsidRDefault="00E71139" w:rsidP="00E71139">
      <w:pPr>
        <w:pStyle w:val="2f3"/>
        <w:rPr>
          <w:rFonts w:hint="eastAsia"/>
        </w:rPr>
      </w:pPr>
      <w:r>
        <w:t>[R3]display</w:t>
      </w:r>
      <w:r>
        <w:tab/>
        <w:t>ospf</w:t>
      </w:r>
      <w:r>
        <w:tab/>
        <w:t>bfd</w:t>
      </w:r>
      <w:r>
        <w:tab/>
        <w:t>session</w:t>
      </w:r>
      <w:r>
        <w:tab/>
        <w:t>all</w:t>
      </w:r>
    </w:p>
    <w:p w14:paraId="197D7D5B" w14:textId="77777777" w:rsidR="00E71139" w:rsidRDefault="00E71139" w:rsidP="00E71139">
      <w:pPr>
        <w:pStyle w:val="2f3"/>
        <w:rPr>
          <w:rFonts w:hint="eastAsia"/>
        </w:rPr>
      </w:pPr>
    </w:p>
    <w:p w14:paraId="7E3ECE98" w14:textId="77777777" w:rsidR="00E71139" w:rsidRDefault="00E71139" w:rsidP="00E71139">
      <w:pPr>
        <w:pStyle w:val="2f3"/>
        <w:rPr>
          <w:rFonts w:hint="eastAsia"/>
        </w:rPr>
      </w:pPr>
      <w:r>
        <w:tab/>
      </w:r>
      <w:r>
        <w:tab/>
        <w:t>OSPF</w:t>
      </w:r>
      <w:r>
        <w:tab/>
        <w:t>Process</w:t>
      </w:r>
      <w:r>
        <w:tab/>
        <w:t>1</w:t>
      </w:r>
      <w:r>
        <w:tab/>
        <w:t>with</w:t>
      </w:r>
      <w:r>
        <w:tab/>
        <w:t>Router</w:t>
      </w:r>
      <w:r>
        <w:tab/>
        <w:t>ID</w:t>
      </w:r>
      <w:r>
        <w:tab/>
        <w:t>10.0.3.3</w:t>
      </w:r>
    </w:p>
    <w:p w14:paraId="4A889973" w14:textId="77777777" w:rsidR="00E71139" w:rsidRDefault="00E71139" w:rsidP="00E71139">
      <w:pPr>
        <w:pStyle w:val="2f3"/>
        <w:rPr>
          <w:rFonts w:hint="eastAsia"/>
        </w:rPr>
      </w:pPr>
      <w:r>
        <w:tab/>
      </w:r>
      <w:r>
        <w:tab/>
        <w:t>Area</w:t>
      </w:r>
      <w:r>
        <w:tab/>
        <w:t>0.0.0.0</w:t>
      </w:r>
      <w:r>
        <w:tab/>
        <w:t>interface</w:t>
      </w:r>
      <w:r>
        <w:tab/>
        <w:t>10.0.13.3(GigabitEthernet0/0/1)'s</w:t>
      </w:r>
      <w:r>
        <w:tab/>
        <w:t>BFD</w:t>
      </w:r>
      <w:r>
        <w:tab/>
        <w:t>Sessions</w:t>
      </w:r>
    </w:p>
    <w:p w14:paraId="7573B0E8" w14:textId="77777777" w:rsidR="00E71139" w:rsidRDefault="00E71139" w:rsidP="00E71139">
      <w:pPr>
        <w:pStyle w:val="2f3"/>
        <w:rPr>
          <w:rFonts w:hint="eastAsia"/>
        </w:rPr>
      </w:pPr>
    </w:p>
    <w:p w14:paraId="7256B634" w14:textId="77777777" w:rsidR="00E71139" w:rsidRDefault="00E71139" w:rsidP="00E71139">
      <w:pPr>
        <w:pStyle w:val="2f3"/>
        <w:rPr>
          <w:rFonts w:hint="eastAsia"/>
        </w:rPr>
      </w:pPr>
      <w:r w:rsidRPr="00714000">
        <w:rPr>
          <w:color w:val="EC7061"/>
        </w:rPr>
        <w:tab/>
        <w:t>NeighborId</w:t>
      </w:r>
      <w:r w:rsidRPr="00714000">
        <w:rPr>
          <w:color w:val="EC7061"/>
        </w:rPr>
        <w:tab/>
      </w:r>
      <w:r w:rsidRPr="00714000">
        <w:rPr>
          <w:color w:val="EC7061"/>
        </w:rPr>
        <w:tab/>
      </w:r>
      <w:r w:rsidRPr="00714000">
        <w:rPr>
          <w:color w:val="EC7061"/>
        </w:rPr>
        <w:tab/>
        <w:t>:10.0.1.1</w:t>
      </w:r>
      <w:r>
        <w:tab/>
      </w:r>
      <w:r>
        <w:tab/>
      </w:r>
      <w:r>
        <w:tab/>
      </w:r>
      <w:r>
        <w:tab/>
      </w:r>
      <w:r>
        <w:tab/>
      </w:r>
      <w:r>
        <w:tab/>
      </w:r>
      <w:r>
        <w:tab/>
      </w:r>
      <w:r>
        <w:tab/>
        <w:t>AreaId</w:t>
      </w:r>
      <w:r>
        <w:tab/>
      </w:r>
      <w:r>
        <w:tab/>
      </w:r>
      <w:r>
        <w:tab/>
      </w:r>
      <w:r>
        <w:tab/>
      </w:r>
      <w:r>
        <w:tab/>
      </w:r>
      <w:r>
        <w:tab/>
      </w:r>
      <w:r>
        <w:tab/>
      </w:r>
      <w:r>
        <w:tab/>
        <w:t>:0.0.0.0</w:t>
      </w:r>
      <w:r>
        <w:tab/>
      </w:r>
      <w:r>
        <w:tab/>
      </w:r>
      <w:r>
        <w:tab/>
      </w:r>
      <w:r>
        <w:tab/>
      </w:r>
      <w:r>
        <w:tab/>
      </w:r>
      <w:r>
        <w:tab/>
      </w:r>
      <w:r>
        <w:tab/>
      </w:r>
      <w:r>
        <w:tab/>
      </w:r>
      <w:r>
        <w:tab/>
      </w:r>
      <w:r>
        <w:tab/>
      </w:r>
      <w:r>
        <w:tab/>
      </w:r>
      <w:r>
        <w:tab/>
        <w:t>Interface</w:t>
      </w:r>
      <w:r>
        <w:tab/>
      </w:r>
      <w:r>
        <w:tab/>
        <w:t>:GigabitEthernet0/0/1</w:t>
      </w:r>
    </w:p>
    <w:p w14:paraId="0398E7E6" w14:textId="77777777" w:rsidR="00E71139" w:rsidRDefault="00E71139" w:rsidP="00E71139">
      <w:pPr>
        <w:pStyle w:val="2f3"/>
        <w:rPr>
          <w:rFonts w:hint="eastAsia"/>
        </w:rPr>
      </w:pPr>
      <w:r w:rsidRPr="00714000">
        <w:rPr>
          <w:color w:val="EC7061"/>
        </w:rPr>
        <w:tab/>
        <w:t>BFDState</w:t>
      </w:r>
      <w:r w:rsidRPr="00714000">
        <w:rPr>
          <w:color w:val="EC7061"/>
        </w:rPr>
        <w:tab/>
      </w:r>
      <w:r w:rsidRPr="00714000">
        <w:rPr>
          <w:color w:val="EC7061"/>
        </w:rPr>
        <w:tab/>
      </w:r>
      <w:r w:rsidRPr="00714000">
        <w:rPr>
          <w:color w:val="EC7061"/>
        </w:rPr>
        <w:tab/>
      </w:r>
      <w:r w:rsidRPr="00714000">
        <w:rPr>
          <w:color w:val="EC7061"/>
        </w:rPr>
        <w:tab/>
        <w:t>:up</w:t>
      </w:r>
      <w:r w:rsidRPr="00714000">
        <w:rPr>
          <w:color w:val="EC7061"/>
        </w:rPr>
        <w:tab/>
      </w:r>
      <w:r w:rsidRPr="00714000">
        <w:rPr>
          <w:color w:val="EC7061"/>
        </w:rPr>
        <w:tab/>
      </w:r>
      <w:r w:rsidRPr="00714000">
        <w:rPr>
          <w:color w:val="EC7061"/>
        </w:rPr>
        <w:tab/>
      </w:r>
      <w:r>
        <w:tab/>
      </w:r>
      <w:r>
        <w:tab/>
      </w:r>
      <w:r>
        <w:tab/>
      </w:r>
      <w:r>
        <w:tab/>
      </w:r>
      <w:r>
        <w:tab/>
      </w:r>
      <w:r>
        <w:tab/>
      </w:r>
      <w:r>
        <w:tab/>
      </w:r>
      <w:r>
        <w:tab/>
      </w:r>
      <w:r>
        <w:tab/>
        <w:t>rx</w:t>
      </w:r>
      <w:r>
        <w:tab/>
      </w:r>
      <w:r>
        <w:tab/>
      </w:r>
      <w:r>
        <w:tab/>
      </w:r>
      <w:r>
        <w:tab/>
      </w:r>
      <w:r>
        <w:tab/>
      </w:r>
      <w:r>
        <w:tab/>
      </w:r>
      <w:r>
        <w:tab/>
      </w:r>
      <w:r>
        <w:tab/>
      </w:r>
      <w:r>
        <w:tab/>
      </w:r>
      <w:r>
        <w:tab/>
      </w:r>
      <w:r>
        <w:tab/>
      </w:r>
      <w:r>
        <w:tab/>
        <w:t>:500</w:t>
      </w:r>
      <w:r>
        <w:tab/>
      </w:r>
      <w:r>
        <w:tab/>
      </w:r>
      <w:r>
        <w:tab/>
      </w:r>
      <w:r>
        <w:tab/>
      </w:r>
      <w:r>
        <w:tab/>
      </w:r>
      <w:r>
        <w:tab/>
      </w:r>
      <w:r>
        <w:tab/>
      </w:r>
      <w:r>
        <w:tab/>
      </w:r>
      <w:r>
        <w:tab/>
      </w:r>
      <w:r>
        <w:tab/>
      </w:r>
      <w:r>
        <w:tab/>
      </w:r>
      <w:r>
        <w:tab/>
      </w:r>
      <w:r>
        <w:tab/>
      </w:r>
      <w:r>
        <w:tab/>
        <w:t>tx</w:t>
      </w:r>
      <w:r>
        <w:tab/>
      </w:r>
      <w:r>
        <w:tab/>
      </w:r>
      <w:r>
        <w:tab/>
      </w:r>
      <w:r>
        <w:tab/>
      </w:r>
      <w:r>
        <w:tab/>
      </w:r>
      <w:r>
        <w:tab/>
      </w:r>
      <w:r>
        <w:tab/>
      </w:r>
      <w:r>
        <w:tab/>
        <w:t>:500</w:t>
      </w:r>
      <w:r>
        <w:tab/>
      </w:r>
      <w:r>
        <w:tab/>
      </w:r>
      <w:r>
        <w:tab/>
      </w:r>
      <w:r>
        <w:tab/>
      </w:r>
      <w:r>
        <w:tab/>
      </w:r>
      <w:r>
        <w:tab/>
      </w:r>
      <w:r>
        <w:tab/>
      </w:r>
      <w:r>
        <w:tab/>
      </w:r>
      <w:r>
        <w:tab/>
      </w:r>
      <w:r>
        <w:tab/>
      </w:r>
      <w:r>
        <w:tab/>
      </w:r>
    </w:p>
    <w:p w14:paraId="1C05118A" w14:textId="77777777" w:rsidR="00E71139" w:rsidRDefault="00E71139" w:rsidP="00E71139">
      <w:pPr>
        <w:pStyle w:val="2f3"/>
        <w:rPr>
          <w:rFonts w:hint="eastAsia"/>
        </w:rPr>
      </w:pPr>
      <w:r>
        <w:tab/>
        <w:t>Multiplier</w:t>
      </w:r>
      <w:r>
        <w:tab/>
      </w:r>
      <w:r>
        <w:tab/>
      </w:r>
      <w:r>
        <w:tab/>
      </w:r>
      <w:r>
        <w:tab/>
        <w:t>:4</w:t>
      </w:r>
      <w:r>
        <w:tab/>
      </w:r>
      <w:r>
        <w:tab/>
      </w:r>
      <w:r>
        <w:tab/>
      </w:r>
      <w:r>
        <w:tab/>
      </w:r>
      <w:r>
        <w:tab/>
      </w:r>
      <w:r>
        <w:tab/>
      </w:r>
      <w:r>
        <w:tab/>
      </w:r>
      <w:r>
        <w:tab/>
      </w:r>
      <w:r>
        <w:tab/>
      </w:r>
      <w:r>
        <w:tab/>
      </w:r>
      <w:r>
        <w:tab/>
      </w:r>
      <w:r>
        <w:tab/>
      </w:r>
      <w:r>
        <w:tab/>
        <w:t>BFD</w:t>
      </w:r>
      <w:r>
        <w:tab/>
        <w:t>Local</w:t>
      </w:r>
      <w:r>
        <w:tab/>
        <w:t>Dis</w:t>
      </w:r>
      <w:r>
        <w:tab/>
      </w:r>
      <w:r>
        <w:tab/>
        <w:t>:8192</w:t>
      </w:r>
      <w:r>
        <w:tab/>
      </w:r>
      <w:r>
        <w:tab/>
      </w:r>
      <w:r>
        <w:tab/>
      </w:r>
      <w:r>
        <w:tab/>
      </w:r>
      <w:r>
        <w:tab/>
      </w:r>
      <w:r>
        <w:tab/>
      </w:r>
      <w:r>
        <w:tab/>
      </w:r>
      <w:r>
        <w:tab/>
      </w:r>
      <w:r>
        <w:tab/>
      </w:r>
      <w:r>
        <w:tab/>
      </w:r>
      <w:r>
        <w:tab/>
      </w:r>
      <w:r>
        <w:tab/>
      </w:r>
      <w:r>
        <w:tab/>
        <w:t>LocalIpAdd</w:t>
      </w:r>
      <w:r>
        <w:tab/>
        <w:t>:10.0.13.3</w:t>
      </w:r>
    </w:p>
    <w:p w14:paraId="097E8A57" w14:textId="77777777" w:rsidR="00E71139" w:rsidRDefault="00E71139" w:rsidP="00E71139">
      <w:pPr>
        <w:pStyle w:val="2f3"/>
        <w:rPr>
          <w:rFonts w:hint="eastAsia"/>
        </w:rPr>
      </w:pPr>
      <w:r>
        <w:lastRenderedPageBreak/>
        <w:tab/>
        <w:t>RemoteIpAdd</w:t>
      </w:r>
      <w:r>
        <w:tab/>
        <w:t>:10.0.13.1</w:t>
      </w:r>
      <w:r>
        <w:tab/>
      </w:r>
      <w:r>
        <w:tab/>
      </w:r>
      <w:r>
        <w:tab/>
      </w:r>
      <w:r>
        <w:tab/>
      </w:r>
      <w:r>
        <w:tab/>
      </w:r>
      <w:r>
        <w:tab/>
      </w:r>
      <w:r>
        <w:tab/>
        <w:t>Diagnostic</w:t>
      </w:r>
      <w:r>
        <w:tab/>
        <w:t>Info</w:t>
      </w:r>
      <w:r>
        <w:tab/>
        <w:t>:No</w:t>
      </w:r>
      <w:r>
        <w:tab/>
        <w:t>diagnostic</w:t>
      </w:r>
      <w:r>
        <w:tab/>
        <w:t>information</w:t>
      </w:r>
    </w:p>
    <w:p w14:paraId="568DEFB7" w14:textId="77777777" w:rsidR="00E71139" w:rsidRDefault="00E71139" w:rsidP="00E71139">
      <w:pPr>
        <w:pStyle w:val="2f3"/>
        <w:rPr>
          <w:rFonts w:hint="eastAsia"/>
        </w:rPr>
      </w:pPr>
    </w:p>
    <w:p w14:paraId="1E321D98" w14:textId="77777777" w:rsidR="00E71139" w:rsidRDefault="00E71139" w:rsidP="00E71139">
      <w:pPr>
        <w:pStyle w:val="2f3"/>
        <w:rPr>
          <w:rFonts w:hint="eastAsia"/>
        </w:rPr>
      </w:pPr>
      <w:r>
        <w:tab/>
      </w:r>
      <w:r>
        <w:tab/>
        <w:t>Area</w:t>
      </w:r>
      <w:r>
        <w:tab/>
        <w:t>0.0.0.0</w:t>
      </w:r>
      <w:r>
        <w:tab/>
        <w:t>interface</w:t>
      </w:r>
      <w:r>
        <w:tab/>
        <w:t>10.0.23.3(GigabitEthernet0/0/3)'s</w:t>
      </w:r>
      <w:r>
        <w:tab/>
        <w:t>BFD</w:t>
      </w:r>
      <w:r>
        <w:tab/>
        <w:t>Sessions</w:t>
      </w:r>
    </w:p>
    <w:p w14:paraId="03A60918" w14:textId="77777777" w:rsidR="00E71139" w:rsidRDefault="00E71139" w:rsidP="00E71139">
      <w:pPr>
        <w:pStyle w:val="2f3"/>
        <w:rPr>
          <w:rFonts w:hint="eastAsia"/>
        </w:rPr>
      </w:pPr>
    </w:p>
    <w:p w14:paraId="13B78C07" w14:textId="77777777" w:rsidR="00E71139" w:rsidRDefault="00E71139" w:rsidP="00E71139">
      <w:pPr>
        <w:pStyle w:val="2f3"/>
        <w:rPr>
          <w:rFonts w:hint="eastAsia"/>
        </w:rPr>
      </w:pPr>
      <w:r w:rsidRPr="00714000">
        <w:rPr>
          <w:color w:val="EC7061"/>
        </w:rPr>
        <w:tab/>
        <w:t>NeighborId</w:t>
      </w:r>
      <w:r w:rsidRPr="00714000">
        <w:rPr>
          <w:color w:val="EC7061"/>
        </w:rPr>
        <w:tab/>
      </w:r>
      <w:r w:rsidRPr="00714000">
        <w:rPr>
          <w:color w:val="EC7061"/>
        </w:rPr>
        <w:tab/>
      </w:r>
      <w:r w:rsidRPr="00714000">
        <w:rPr>
          <w:color w:val="EC7061"/>
        </w:rPr>
        <w:tab/>
        <w:t>:10.0.2.2</w:t>
      </w:r>
      <w:r w:rsidRPr="00714000">
        <w:rPr>
          <w:color w:val="EC7061"/>
        </w:rPr>
        <w:tab/>
      </w:r>
      <w:r>
        <w:tab/>
      </w:r>
      <w:r>
        <w:tab/>
      </w:r>
      <w:r>
        <w:tab/>
      </w:r>
      <w:r>
        <w:tab/>
      </w:r>
      <w:r>
        <w:tab/>
      </w:r>
      <w:r>
        <w:tab/>
      </w:r>
      <w:r>
        <w:tab/>
        <w:t>AreaId</w:t>
      </w:r>
      <w:r>
        <w:tab/>
      </w:r>
      <w:r>
        <w:tab/>
      </w:r>
      <w:r>
        <w:tab/>
      </w:r>
      <w:r>
        <w:tab/>
      </w:r>
      <w:r>
        <w:tab/>
      </w:r>
      <w:r>
        <w:tab/>
      </w:r>
      <w:r>
        <w:tab/>
      </w:r>
      <w:r>
        <w:tab/>
        <w:t>:0.0.0.0</w:t>
      </w:r>
      <w:r>
        <w:tab/>
      </w:r>
      <w:r>
        <w:tab/>
      </w:r>
      <w:r>
        <w:tab/>
      </w:r>
      <w:r>
        <w:tab/>
      </w:r>
      <w:r>
        <w:tab/>
      </w:r>
      <w:r>
        <w:tab/>
      </w:r>
      <w:r>
        <w:tab/>
      </w:r>
      <w:r>
        <w:tab/>
      </w:r>
      <w:r>
        <w:tab/>
      </w:r>
      <w:r>
        <w:tab/>
      </w:r>
      <w:r>
        <w:tab/>
      </w:r>
      <w:r>
        <w:tab/>
        <w:t>Interface</w:t>
      </w:r>
      <w:r>
        <w:tab/>
      </w:r>
      <w:r>
        <w:tab/>
        <w:t>:GigabitEthernet0/0/3</w:t>
      </w:r>
    </w:p>
    <w:p w14:paraId="0383A5C3" w14:textId="77777777" w:rsidR="00E71139" w:rsidRDefault="00E71139" w:rsidP="00E71139">
      <w:pPr>
        <w:pStyle w:val="2f3"/>
        <w:rPr>
          <w:rFonts w:hint="eastAsia"/>
        </w:rPr>
      </w:pPr>
      <w:r w:rsidRPr="00714000">
        <w:rPr>
          <w:color w:val="EC7061"/>
        </w:rPr>
        <w:tab/>
        <w:t>BFDState</w:t>
      </w:r>
      <w:r w:rsidRPr="00714000">
        <w:rPr>
          <w:color w:val="EC7061"/>
        </w:rPr>
        <w:tab/>
      </w:r>
      <w:r w:rsidRPr="00714000">
        <w:rPr>
          <w:color w:val="EC7061"/>
        </w:rPr>
        <w:tab/>
      </w:r>
      <w:r w:rsidRPr="00714000">
        <w:rPr>
          <w:color w:val="EC7061"/>
        </w:rPr>
        <w:tab/>
      </w:r>
      <w:r w:rsidRPr="00714000">
        <w:rPr>
          <w:color w:val="EC7061"/>
        </w:rPr>
        <w:tab/>
        <w:t>:up</w:t>
      </w:r>
      <w:r w:rsidRPr="00714000">
        <w:rPr>
          <w:color w:val="EC7061"/>
        </w:rPr>
        <w:tab/>
      </w:r>
      <w:r w:rsidRPr="00714000">
        <w:rPr>
          <w:color w:val="EC7061"/>
        </w:rPr>
        <w:tab/>
      </w:r>
      <w:r w:rsidRPr="00714000">
        <w:rPr>
          <w:color w:val="EC7061"/>
        </w:rPr>
        <w:tab/>
      </w:r>
      <w:r>
        <w:tab/>
      </w:r>
      <w:r>
        <w:tab/>
      </w:r>
      <w:r>
        <w:tab/>
      </w:r>
      <w:r>
        <w:tab/>
      </w:r>
      <w:r>
        <w:tab/>
      </w:r>
      <w:r>
        <w:tab/>
      </w:r>
      <w:r>
        <w:tab/>
      </w:r>
      <w:r>
        <w:tab/>
      </w:r>
      <w:r>
        <w:tab/>
        <w:t>rx</w:t>
      </w:r>
      <w:r>
        <w:tab/>
      </w:r>
      <w:r>
        <w:tab/>
      </w:r>
      <w:r>
        <w:tab/>
      </w:r>
      <w:r>
        <w:tab/>
      </w:r>
      <w:r>
        <w:tab/>
      </w:r>
      <w:r>
        <w:tab/>
      </w:r>
      <w:r>
        <w:tab/>
      </w:r>
      <w:r>
        <w:tab/>
      </w:r>
      <w:r>
        <w:tab/>
      </w:r>
      <w:r>
        <w:tab/>
      </w:r>
      <w:r>
        <w:tab/>
      </w:r>
      <w:r>
        <w:tab/>
        <w:t>:500</w:t>
      </w:r>
      <w:r>
        <w:tab/>
      </w:r>
      <w:r>
        <w:tab/>
      </w:r>
      <w:r>
        <w:tab/>
      </w:r>
      <w:r>
        <w:tab/>
      </w:r>
      <w:r>
        <w:tab/>
      </w:r>
      <w:r>
        <w:tab/>
      </w:r>
      <w:r>
        <w:tab/>
      </w:r>
      <w:r>
        <w:tab/>
      </w:r>
      <w:r>
        <w:tab/>
      </w:r>
      <w:r>
        <w:tab/>
      </w:r>
      <w:r>
        <w:tab/>
      </w:r>
      <w:r>
        <w:tab/>
      </w:r>
      <w:r>
        <w:tab/>
      </w:r>
      <w:r>
        <w:tab/>
        <w:t>tx</w:t>
      </w:r>
      <w:r>
        <w:tab/>
      </w:r>
      <w:r>
        <w:tab/>
      </w:r>
      <w:r>
        <w:tab/>
      </w:r>
      <w:r>
        <w:tab/>
      </w:r>
      <w:r>
        <w:tab/>
      </w:r>
      <w:r>
        <w:tab/>
      </w:r>
      <w:r>
        <w:tab/>
      </w:r>
      <w:r>
        <w:tab/>
        <w:t>:500</w:t>
      </w:r>
      <w:r>
        <w:tab/>
      </w:r>
      <w:r>
        <w:tab/>
      </w:r>
      <w:r>
        <w:tab/>
      </w:r>
      <w:r>
        <w:tab/>
      </w:r>
      <w:r>
        <w:tab/>
      </w:r>
      <w:r>
        <w:tab/>
      </w:r>
      <w:r>
        <w:tab/>
      </w:r>
      <w:r>
        <w:tab/>
      </w:r>
      <w:r>
        <w:tab/>
      </w:r>
      <w:r>
        <w:tab/>
      </w:r>
      <w:r>
        <w:tab/>
      </w:r>
    </w:p>
    <w:p w14:paraId="6C7AECAC" w14:textId="77777777" w:rsidR="00E71139" w:rsidRDefault="00E71139" w:rsidP="00E71139">
      <w:pPr>
        <w:pStyle w:val="2f3"/>
        <w:rPr>
          <w:rFonts w:hint="eastAsia"/>
        </w:rPr>
      </w:pPr>
      <w:r>
        <w:tab/>
        <w:t>Multiplier</w:t>
      </w:r>
      <w:r>
        <w:tab/>
      </w:r>
      <w:r>
        <w:tab/>
      </w:r>
      <w:r>
        <w:tab/>
      </w:r>
      <w:r>
        <w:tab/>
        <w:t>:4</w:t>
      </w:r>
      <w:r>
        <w:tab/>
      </w:r>
      <w:r>
        <w:tab/>
      </w:r>
      <w:r>
        <w:tab/>
      </w:r>
      <w:r>
        <w:tab/>
      </w:r>
      <w:r>
        <w:tab/>
      </w:r>
      <w:r>
        <w:tab/>
      </w:r>
      <w:r>
        <w:tab/>
      </w:r>
      <w:r>
        <w:tab/>
      </w:r>
      <w:r>
        <w:tab/>
      </w:r>
      <w:r>
        <w:tab/>
      </w:r>
      <w:r>
        <w:tab/>
      </w:r>
      <w:r>
        <w:tab/>
      </w:r>
      <w:r>
        <w:tab/>
        <w:t>BFD</w:t>
      </w:r>
      <w:r>
        <w:tab/>
        <w:t>Local</w:t>
      </w:r>
      <w:r>
        <w:tab/>
        <w:t>Dis</w:t>
      </w:r>
      <w:r>
        <w:tab/>
      </w:r>
      <w:r>
        <w:tab/>
        <w:t>:8193</w:t>
      </w:r>
      <w:r>
        <w:tab/>
      </w:r>
      <w:r>
        <w:tab/>
      </w:r>
      <w:r>
        <w:tab/>
      </w:r>
      <w:r>
        <w:tab/>
      </w:r>
      <w:r>
        <w:tab/>
      </w:r>
      <w:r>
        <w:tab/>
      </w:r>
      <w:r>
        <w:tab/>
      </w:r>
      <w:r>
        <w:tab/>
      </w:r>
      <w:r>
        <w:tab/>
      </w:r>
      <w:r>
        <w:tab/>
      </w:r>
      <w:r>
        <w:tab/>
      </w:r>
      <w:r>
        <w:tab/>
      </w:r>
      <w:r>
        <w:tab/>
        <w:t>LocalIpAdd</w:t>
      </w:r>
      <w:r>
        <w:tab/>
        <w:t>:10.0.23.3</w:t>
      </w:r>
    </w:p>
    <w:p w14:paraId="42D68396" w14:textId="77777777" w:rsidR="00E71139" w:rsidRDefault="00E71139" w:rsidP="00E71139">
      <w:pPr>
        <w:pStyle w:val="2f3"/>
        <w:rPr>
          <w:rFonts w:hint="eastAsia"/>
        </w:rPr>
      </w:pPr>
      <w:r>
        <w:tab/>
        <w:t>RemoteIpAdd</w:t>
      </w:r>
      <w:r>
        <w:tab/>
        <w:t>:10.0.23.2</w:t>
      </w:r>
      <w:r>
        <w:tab/>
      </w:r>
      <w:r>
        <w:tab/>
      </w:r>
      <w:r>
        <w:tab/>
      </w:r>
      <w:r>
        <w:tab/>
      </w:r>
      <w:r>
        <w:tab/>
      </w:r>
      <w:r>
        <w:tab/>
      </w:r>
      <w:r>
        <w:tab/>
        <w:t>Diagnostic</w:t>
      </w:r>
      <w:r>
        <w:tab/>
        <w:t>Info</w:t>
      </w:r>
      <w:r>
        <w:tab/>
        <w:t>:No</w:t>
      </w:r>
      <w:r>
        <w:tab/>
        <w:t>diagnostic</w:t>
      </w:r>
      <w:r>
        <w:tab/>
        <w:t>information</w:t>
      </w:r>
    </w:p>
    <w:p w14:paraId="3A82EA22" w14:textId="77777777" w:rsidR="00E71139" w:rsidRDefault="00E71139" w:rsidP="00E71139">
      <w:pPr>
        <w:pStyle w:val="2f3"/>
        <w:rPr>
          <w:rFonts w:hint="eastAsia"/>
        </w:rPr>
      </w:pPr>
    </w:p>
    <w:p w14:paraId="4B5CEF9F" w14:textId="77777777" w:rsidR="00E71139" w:rsidRDefault="00E71139" w:rsidP="00E71139">
      <w:pPr>
        <w:pStyle w:val="2f3"/>
        <w:rPr>
          <w:rFonts w:hint="eastAsia"/>
        </w:rPr>
      </w:pPr>
      <w:r>
        <w:tab/>
      </w:r>
      <w:r>
        <w:tab/>
        <w:t>Area</w:t>
      </w:r>
      <w:r>
        <w:tab/>
        <w:t>0.0.0.1</w:t>
      </w:r>
      <w:r>
        <w:tab/>
        <w:t>interface</w:t>
      </w:r>
      <w:r>
        <w:tab/>
        <w:t>10.0.34.3(GigabitEthernet0/0/2)'s</w:t>
      </w:r>
      <w:r>
        <w:tab/>
        <w:t>BFD</w:t>
      </w:r>
      <w:r>
        <w:tab/>
        <w:t>Sessions</w:t>
      </w:r>
    </w:p>
    <w:p w14:paraId="4761755D" w14:textId="77777777" w:rsidR="00E71139" w:rsidRDefault="00E71139" w:rsidP="00E71139">
      <w:pPr>
        <w:pStyle w:val="2f3"/>
        <w:rPr>
          <w:rFonts w:hint="eastAsia"/>
        </w:rPr>
      </w:pPr>
    </w:p>
    <w:p w14:paraId="00E03905" w14:textId="77777777" w:rsidR="00E71139" w:rsidRDefault="00E71139" w:rsidP="00E71139">
      <w:pPr>
        <w:pStyle w:val="2f3"/>
        <w:rPr>
          <w:rFonts w:hint="eastAsia"/>
        </w:rPr>
      </w:pPr>
      <w:r w:rsidRPr="00714000">
        <w:rPr>
          <w:color w:val="EC7061"/>
        </w:rPr>
        <w:tab/>
        <w:t>NeighborId</w:t>
      </w:r>
      <w:r w:rsidRPr="00714000">
        <w:rPr>
          <w:color w:val="EC7061"/>
        </w:rPr>
        <w:tab/>
      </w:r>
      <w:r w:rsidRPr="00714000">
        <w:rPr>
          <w:color w:val="EC7061"/>
        </w:rPr>
        <w:tab/>
      </w:r>
      <w:r w:rsidRPr="00714000">
        <w:rPr>
          <w:color w:val="EC7061"/>
        </w:rPr>
        <w:tab/>
        <w:t>:10.0.4.4</w:t>
      </w:r>
      <w:r w:rsidRPr="00714000">
        <w:rPr>
          <w:color w:val="EC7061"/>
        </w:rPr>
        <w:tab/>
      </w:r>
      <w:r>
        <w:tab/>
      </w:r>
      <w:r>
        <w:tab/>
      </w:r>
      <w:r>
        <w:tab/>
      </w:r>
      <w:r>
        <w:tab/>
      </w:r>
      <w:r>
        <w:tab/>
      </w:r>
      <w:r>
        <w:tab/>
      </w:r>
      <w:r>
        <w:tab/>
        <w:t>AreaId</w:t>
      </w:r>
      <w:r>
        <w:tab/>
      </w:r>
      <w:r>
        <w:tab/>
      </w:r>
      <w:r>
        <w:tab/>
      </w:r>
      <w:r>
        <w:tab/>
      </w:r>
      <w:r>
        <w:tab/>
      </w:r>
      <w:r>
        <w:tab/>
      </w:r>
      <w:r>
        <w:tab/>
      </w:r>
      <w:r>
        <w:tab/>
        <w:t>:0.0.0.1</w:t>
      </w:r>
      <w:r>
        <w:tab/>
      </w:r>
      <w:r>
        <w:tab/>
      </w:r>
      <w:r>
        <w:tab/>
      </w:r>
      <w:r>
        <w:tab/>
      </w:r>
      <w:r>
        <w:tab/>
      </w:r>
      <w:r>
        <w:tab/>
      </w:r>
      <w:r>
        <w:tab/>
      </w:r>
      <w:r>
        <w:tab/>
      </w:r>
      <w:r>
        <w:tab/>
      </w:r>
      <w:r>
        <w:tab/>
      </w:r>
      <w:r>
        <w:tab/>
      </w:r>
      <w:r>
        <w:tab/>
        <w:t>Interface</w:t>
      </w:r>
      <w:r>
        <w:tab/>
      </w:r>
      <w:r>
        <w:tab/>
        <w:t>:GigabitEthernet0/0/2</w:t>
      </w:r>
    </w:p>
    <w:p w14:paraId="34F82C30" w14:textId="3B7C4FF5" w:rsidR="00E71139" w:rsidRDefault="00E71139" w:rsidP="00E71139">
      <w:pPr>
        <w:pStyle w:val="2f3"/>
        <w:rPr>
          <w:rFonts w:hint="eastAsia"/>
        </w:rPr>
      </w:pPr>
      <w:r w:rsidRPr="00714000">
        <w:rPr>
          <w:color w:val="EC7061"/>
        </w:rPr>
        <w:tab/>
        <w:t>BFDState</w:t>
      </w:r>
      <w:r w:rsidRPr="00714000">
        <w:rPr>
          <w:color w:val="EC7061"/>
        </w:rPr>
        <w:tab/>
      </w:r>
      <w:r w:rsidRPr="00714000">
        <w:rPr>
          <w:color w:val="EC7061"/>
        </w:rPr>
        <w:tab/>
      </w:r>
      <w:r w:rsidRPr="00714000">
        <w:rPr>
          <w:color w:val="EC7061"/>
        </w:rPr>
        <w:tab/>
      </w:r>
      <w:r w:rsidRPr="00714000">
        <w:rPr>
          <w:color w:val="EC7061"/>
        </w:rPr>
        <w:tab/>
        <w:t>:up</w:t>
      </w:r>
      <w:r w:rsidRPr="00714000">
        <w:rPr>
          <w:color w:val="EC7061"/>
        </w:rPr>
        <w:tab/>
      </w:r>
      <w:r w:rsidRPr="00714000">
        <w:rPr>
          <w:color w:val="EC7061"/>
        </w:rPr>
        <w:tab/>
      </w:r>
      <w:r w:rsidRPr="00714000">
        <w:rPr>
          <w:color w:val="EC7061"/>
        </w:rPr>
        <w:tab/>
      </w:r>
      <w:r>
        <w:tab/>
      </w:r>
      <w:r>
        <w:tab/>
      </w:r>
      <w:r>
        <w:tab/>
      </w:r>
      <w:r>
        <w:tab/>
      </w:r>
      <w:r>
        <w:tab/>
      </w:r>
      <w:r>
        <w:tab/>
      </w:r>
      <w:r>
        <w:tab/>
      </w:r>
      <w:r>
        <w:tab/>
      </w:r>
      <w:r>
        <w:tab/>
      </w:r>
      <w:r>
        <w:tab/>
      </w:r>
      <w:r>
        <w:tab/>
        <w:t>rx</w:t>
      </w:r>
      <w:r>
        <w:tab/>
      </w:r>
      <w:r>
        <w:tab/>
      </w:r>
      <w:r>
        <w:tab/>
      </w:r>
      <w:r>
        <w:tab/>
      </w:r>
      <w:r>
        <w:tab/>
      </w:r>
      <w:r>
        <w:tab/>
      </w:r>
      <w:r>
        <w:tab/>
      </w:r>
      <w:r>
        <w:tab/>
      </w:r>
      <w:r>
        <w:tab/>
      </w:r>
      <w:r>
        <w:tab/>
      </w:r>
      <w:r>
        <w:tab/>
      </w:r>
      <w:r>
        <w:tab/>
        <w:t>:500</w:t>
      </w:r>
      <w:r>
        <w:tab/>
      </w:r>
      <w:r>
        <w:tab/>
      </w:r>
      <w:r>
        <w:tab/>
      </w:r>
      <w:r>
        <w:tab/>
      </w:r>
      <w:r>
        <w:tab/>
      </w:r>
      <w:r>
        <w:tab/>
      </w:r>
      <w:r>
        <w:tab/>
      </w:r>
      <w:r>
        <w:tab/>
      </w:r>
      <w:r>
        <w:tab/>
      </w:r>
      <w:r>
        <w:tab/>
      </w:r>
      <w:r>
        <w:tab/>
      </w:r>
      <w:r>
        <w:tab/>
      </w:r>
      <w:r>
        <w:tab/>
      </w:r>
      <w:r>
        <w:tab/>
      </w:r>
      <w:r>
        <w:tab/>
        <w:t>tx</w:t>
      </w:r>
      <w:r>
        <w:tab/>
      </w:r>
      <w:r>
        <w:tab/>
      </w:r>
      <w:r>
        <w:tab/>
      </w:r>
      <w:r>
        <w:tab/>
      </w:r>
      <w:r>
        <w:tab/>
      </w:r>
      <w:r>
        <w:tab/>
      </w:r>
      <w:r>
        <w:tab/>
      </w:r>
      <w:r>
        <w:tab/>
        <w:t>:500</w:t>
      </w:r>
      <w:r>
        <w:tab/>
      </w:r>
      <w:r>
        <w:tab/>
      </w:r>
      <w:r>
        <w:tab/>
      </w:r>
      <w:r>
        <w:tab/>
      </w:r>
      <w:r>
        <w:tab/>
      </w:r>
      <w:r>
        <w:tab/>
      </w:r>
      <w:r>
        <w:tab/>
      </w:r>
      <w:r>
        <w:tab/>
      </w:r>
      <w:r>
        <w:tab/>
      </w:r>
      <w:r>
        <w:tab/>
      </w:r>
      <w:r>
        <w:tab/>
      </w:r>
    </w:p>
    <w:p w14:paraId="2FC41032" w14:textId="77777777" w:rsidR="00E71139" w:rsidRDefault="00E71139" w:rsidP="00E71139">
      <w:pPr>
        <w:pStyle w:val="2f3"/>
        <w:rPr>
          <w:rFonts w:hint="eastAsia"/>
        </w:rPr>
      </w:pPr>
      <w:r>
        <w:tab/>
        <w:t>Multiplier</w:t>
      </w:r>
      <w:r>
        <w:tab/>
      </w:r>
      <w:r>
        <w:tab/>
      </w:r>
      <w:r>
        <w:tab/>
      </w:r>
      <w:r>
        <w:tab/>
        <w:t>:4</w:t>
      </w:r>
      <w:r>
        <w:tab/>
      </w:r>
      <w:r>
        <w:tab/>
      </w:r>
      <w:r>
        <w:tab/>
      </w:r>
      <w:r>
        <w:tab/>
      </w:r>
      <w:r>
        <w:tab/>
      </w:r>
      <w:r>
        <w:tab/>
      </w:r>
      <w:r>
        <w:tab/>
      </w:r>
      <w:r>
        <w:tab/>
      </w:r>
      <w:r>
        <w:tab/>
      </w:r>
      <w:r>
        <w:tab/>
      </w:r>
      <w:r>
        <w:tab/>
      </w:r>
      <w:r>
        <w:tab/>
      </w:r>
      <w:r>
        <w:tab/>
        <w:t>BFD</w:t>
      </w:r>
      <w:r>
        <w:tab/>
        <w:t>Local</w:t>
      </w:r>
      <w:r>
        <w:tab/>
        <w:t>Dis</w:t>
      </w:r>
      <w:r>
        <w:tab/>
      </w:r>
      <w:r>
        <w:tab/>
        <w:t>:8194</w:t>
      </w:r>
      <w:r>
        <w:tab/>
      </w:r>
      <w:r>
        <w:tab/>
      </w:r>
      <w:r>
        <w:tab/>
      </w:r>
      <w:r>
        <w:tab/>
      </w:r>
      <w:r>
        <w:tab/>
      </w:r>
      <w:r>
        <w:tab/>
      </w:r>
      <w:r>
        <w:tab/>
      </w:r>
      <w:r>
        <w:tab/>
      </w:r>
      <w:r>
        <w:tab/>
      </w:r>
      <w:r>
        <w:tab/>
      </w:r>
      <w:r>
        <w:tab/>
      </w:r>
      <w:r>
        <w:tab/>
      </w:r>
      <w:r>
        <w:tab/>
        <w:t>LocalIpAdd</w:t>
      </w:r>
      <w:r>
        <w:tab/>
        <w:t>:10.0.34.3</w:t>
      </w:r>
    </w:p>
    <w:p w14:paraId="258B23C2" w14:textId="6BA7BB7B" w:rsidR="00E71139" w:rsidRDefault="00E71139" w:rsidP="003F6541">
      <w:pPr>
        <w:pStyle w:val="2f3"/>
        <w:rPr>
          <w:rFonts w:hint="eastAsia"/>
        </w:rPr>
      </w:pPr>
      <w:r>
        <w:tab/>
        <w:t>RemoteIpAdd</w:t>
      </w:r>
      <w:r>
        <w:tab/>
        <w:t>:10.0.34.4</w:t>
      </w:r>
      <w:r>
        <w:tab/>
      </w:r>
      <w:r>
        <w:tab/>
      </w:r>
      <w:r>
        <w:tab/>
      </w:r>
      <w:r>
        <w:tab/>
      </w:r>
      <w:r>
        <w:tab/>
      </w:r>
      <w:r>
        <w:tab/>
      </w:r>
      <w:r>
        <w:tab/>
        <w:t>Diagnostic</w:t>
      </w:r>
      <w:r>
        <w:tab/>
        <w:t>Info</w:t>
      </w:r>
      <w:r>
        <w:tab/>
        <w:t>:No</w:t>
      </w:r>
      <w:r>
        <w:tab/>
        <w:t>diagnostic</w:t>
      </w:r>
      <w:r>
        <w:tab/>
        <w:t>information</w:t>
      </w:r>
    </w:p>
    <w:p w14:paraId="65E79E55" w14:textId="77777777" w:rsidR="00E71139" w:rsidRDefault="00E71139" w:rsidP="00E71139">
      <w:pPr>
        <w:pStyle w:val="1e"/>
      </w:pPr>
      <w:r>
        <w:t>The BFD sessions between R3 and R1, R2, and R4 are Up.</w:t>
      </w:r>
    </w:p>
    <w:p w14:paraId="01B204B4" w14:textId="77777777" w:rsidR="00E71139" w:rsidRDefault="00E71139" w:rsidP="00E71139">
      <w:pPr>
        <w:pStyle w:val="1e"/>
      </w:pPr>
      <w:r>
        <w:t># Shut down GE0/0/1 of R3 and test the association between BFD and OSPF.</w:t>
      </w:r>
    </w:p>
    <w:p w14:paraId="256B12B5" w14:textId="77777777" w:rsidR="00E71139" w:rsidRDefault="00E71139" w:rsidP="00E71139">
      <w:pPr>
        <w:pStyle w:val="2f3"/>
        <w:rPr>
          <w:rFonts w:hint="eastAsia"/>
        </w:rPr>
      </w:pPr>
      <w:r>
        <w:t>[R3]interface GigabitEthernet0/0/1</w:t>
      </w:r>
    </w:p>
    <w:p w14:paraId="17B96EC5" w14:textId="77777777" w:rsidR="00E71139" w:rsidRDefault="00E71139" w:rsidP="00E71139">
      <w:pPr>
        <w:pStyle w:val="2f3"/>
        <w:rPr>
          <w:rFonts w:hint="eastAsia"/>
        </w:rPr>
      </w:pPr>
      <w:r>
        <w:t>[R3-GigabitEthernet0/0/1] shutdown</w:t>
      </w:r>
    </w:p>
    <w:p w14:paraId="3FDB2AD9" w14:textId="77777777" w:rsidR="00E71139" w:rsidRDefault="00E71139" w:rsidP="00E71139">
      <w:pPr>
        <w:pStyle w:val="2f3"/>
        <w:rPr>
          <w:rFonts w:hint="eastAsia"/>
        </w:rPr>
      </w:pPr>
      <w:r>
        <w:t>[R3-GigabitEthernet0/0/1] quit</w:t>
      </w:r>
    </w:p>
    <w:p w14:paraId="560791E9" w14:textId="77777777" w:rsidR="00E71139" w:rsidRDefault="00E71139" w:rsidP="00E71139">
      <w:pPr>
        <w:pStyle w:val="1e"/>
      </w:pPr>
      <w:r>
        <w:t># Check the status of GE0/0/1 on R1.</w:t>
      </w:r>
    </w:p>
    <w:p w14:paraId="7B7571A1" w14:textId="77777777" w:rsidR="00E71139" w:rsidRDefault="00E71139" w:rsidP="00E71139">
      <w:pPr>
        <w:pStyle w:val="2f3"/>
        <w:rPr>
          <w:rFonts w:hint="eastAsia"/>
        </w:rPr>
      </w:pPr>
      <w:r>
        <w:t>[R1]display interface GigabitEthernet 0/0/1</w:t>
      </w:r>
    </w:p>
    <w:p w14:paraId="63953375" w14:textId="77777777" w:rsidR="00E71139" w:rsidRPr="00714000" w:rsidRDefault="00E71139" w:rsidP="00E71139">
      <w:pPr>
        <w:pStyle w:val="2f3"/>
        <w:rPr>
          <w:rFonts w:hint="eastAsia"/>
          <w:color w:val="EC7061"/>
        </w:rPr>
      </w:pPr>
      <w:r w:rsidRPr="00714000">
        <w:rPr>
          <w:color w:val="EC7061"/>
        </w:rPr>
        <w:t>GigabitEthernet0/0/1 current state : UP</w:t>
      </w:r>
    </w:p>
    <w:p w14:paraId="6DE40703" w14:textId="77777777" w:rsidR="00E71139" w:rsidRPr="00714000" w:rsidRDefault="00E71139" w:rsidP="00E71139">
      <w:pPr>
        <w:pStyle w:val="2f3"/>
        <w:rPr>
          <w:rFonts w:hint="eastAsia"/>
          <w:color w:val="EC7061"/>
        </w:rPr>
      </w:pPr>
      <w:r w:rsidRPr="00714000">
        <w:rPr>
          <w:color w:val="EC7061"/>
        </w:rPr>
        <w:t>Line protocol current state : UP</w:t>
      </w:r>
    </w:p>
    <w:p w14:paraId="5FEDF36D" w14:textId="77777777" w:rsidR="00E71139" w:rsidRDefault="00E71139" w:rsidP="00E71139">
      <w:pPr>
        <w:pStyle w:val="1e"/>
      </w:pPr>
      <w:r>
        <w:t>R1 and R3 are connected through S5. After GE0/0/1 on R3 is shut down, GE0/0/1 on R1 is still Up and cannot detect the connectivity interruption between R1 and R3.</w:t>
      </w:r>
    </w:p>
    <w:p w14:paraId="46A087D2" w14:textId="77777777" w:rsidR="00E71139" w:rsidRDefault="00E71139" w:rsidP="00E71139">
      <w:pPr>
        <w:pStyle w:val="1e"/>
      </w:pPr>
      <w:r>
        <w:t># Check the BFD session status on GE0/0/1 of R1.</w:t>
      </w:r>
    </w:p>
    <w:p w14:paraId="17875A5C" w14:textId="77777777" w:rsidR="00E71139" w:rsidRDefault="00E71139" w:rsidP="00E71139">
      <w:pPr>
        <w:pStyle w:val="2f3"/>
        <w:rPr>
          <w:rFonts w:hint="eastAsia"/>
        </w:rPr>
      </w:pPr>
      <w:r>
        <w:t>[R1]display ospf bfd session GigabitEthernet 0/0/1</w:t>
      </w:r>
    </w:p>
    <w:p w14:paraId="3EA23172" w14:textId="77777777" w:rsidR="00E71139" w:rsidRDefault="00E71139" w:rsidP="00E71139">
      <w:pPr>
        <w:pStyle w:val="2f3"/>
        <w:rPr>
          <w:rFonts w:hint="eastAsia"/>
        </w:rPr>
      </w:pPr>
    </w:p>
    <w:p w14:paraId="6F4FBAD4" w14:textId="77777777" w:rsidR="00E71139" w:rsidRDefault="00E71139" w:rsidP="00E71139">
      <w:pPr>
        <w:pStyle w:val="2f3"/>
        <w:rPr>
          <w:rFonts w:hint="eastAsia"/>
        </w:rPr>
      </w:pPr>
      <w:r>
        <w:t xml:space="preserve">  OSPF Process 1 with Router ID 10.0.1.1</w:t>
      </w:r>
    </w:p>
    <w:p w14:paraId="60BF3DBE" w14:textId="77777777" w:rsidR="00E71139" w:rsidRDefault="00E71139" w:rsidP="00E71139">
      <w:pPr>
        <w:pStyle w:val="1e"/>
      </w:pPr>
      <w:r>
        <w:t>There is no BFD session.</w:t>
      </w:r>
    </w:p>
    <w:p w14:paraId="23B07D10" w14:textId="77777777" w:rsidR="00E71139" w:rsidRDefault="00E71139" w:rsidP="00E71139">
      <w:pPr>
        <w:pStyle w:val="1e"/>
      </w:pPr>
      <w:r>
        <w:t># Check the OSPF neighbor relationship status on R1.</w:t>
      </w:r>
    </w:p>
    <w:p w14:paraId="44BA9CE3" w14:textId="77777777" w:rsidR="00E71139" w:rsidRDefault="00E71139" w:rsidP="00E71139">
      <w:pPr>
        <w:pStyle w:val="2f3"/>
        <w:rPr>
          <w:rFonts w:hint="eastAsia"/>
        </w:rPr>
      </w:pPr>
      <w:r>
        <w:t xml:space="preserve">&lt;R1&gt;display ospf peer brief </w:t>
      </w:r>
    </w:p>
    <w:p w14:paraId="462194A5" w14:textId="77777777" w:rsidR="00E71139" w:rsidRDefault="00E71139" w:rsidP="00E71139">
      <w:pPr>
        <w:pStyle w:val="2f3"/>
        <w:rPr>
          <w:rFonts w:hint="eastAsia"/>
        </w:rPr>
      </w:pPr>
    </w:p>
    <w:p w14:paraId="1150522A" w14:textId="77777777" w:rsidR="00E71139" w:rsidRDefault="00E71139" w:rsidP="00E71139">
      <w:pPr>
        <w:pStyle w:val="2f3"/>
        <w:rPr>
          <w:rFonts w:hint="eastAsia"/>
        </w:rPr>
      </w:pPr>
      <w:r>
        <w:t xml:space="preserve">  OSPF Process 1 with Router ID 10.0.1.1</w:t>
      </w:r>
    </w:p>
    <w:p w14:paraId="516CCF07" w14:textId="77777777" w:rsidR="00E71139" w:rsidRDefault="00E71139" w:rsidP="00E71139">
      <w:pPr>
        <w:pStyle w:val="2f3"/>
        <w:rPr>
          <w:rFonts w:hint="eastAsia"/>
        </w:rPr>
      </w:pPr>
      <w:r>
        <w:t xml:space="preserve">    Peer Statistic Information</w:t>
      </w:r>
    </w:p>
    <w:p w14:paraId="564F1B1B" w14:textId="77777777" w:rsidR="00E71139" w:rsidRDefault="00E71139" w:rsidP="00E71139">
      <w:pPr>
        <w:pStyle w:val="2f3"/>
        <w:rPr>
          <w:rFonts w:hint="eastAsia"/>
        </w:rPr>
      </w:pPr>
      <w:r>
        <w:t xml:space="preserve"> ----------------------------------------------------------------------------</w:t>
      </w:r>
    </w:p>
    <w:p w14:paraId="33CFB34D" w14:textId="77777777" w:rsidR="00E71139" w:rsidRDefault="00E71139" w:rsidP="00E71139">
      <w:pPr>
        <w:pStyle w:val="2f3"/>
        <w:rPr>
          <w:rFonts w:hint="eastAsia"/>
        </w:rPr>
      </w:pPr>
      <w:r>
        <w:t xml:space="preserve"> Area Id          Interface                      Neighbor id      State    </w:t>
      </w:r>
    </w:p>
    <w:p w14:paraId="421E584E" w14:textId="77777777" w:rsidR="00E71139" w:rsidRDefault="00E71139" w:rsidP="00E71139">
      <w:pPr>
        <w:pStyle w:val="2f3"/>
        <w:rPr>
          <w:rFonts w:hint="eastAsia"/>
        </w:rPr>
      </w:pPr>
      <w:r>
        <w:t xml:space="preserve"> 0.0.0.0          GigabitEthernet0/0/2             </w:t>
      </w:r>
      <w:r w:rsidRPr="00714000">
        <w:rPr>
          <w:color w:val="EC7061"/>
        </w:rPr>
        <w:t>10.0.2.2</w:t>
      </w:r>
      <w:r>
        <w:t xml:space="preserve">         Full        </w:t>
      </w:r>
    </w:p>
    <w:p w14:paraId="212E7F2E" w14:textId="77777777" w:rsidR="00E71139" w:rsidRDefault="00E71139" w:rsidP="00E71139">
      <w:pPr>
        <w:pStyle w:val="2f3"/>
        <w:rPr>
          <w:rFonts w:hint="eastAsia"/>
        </w:rPr>
      </w:pPr>
      <w:r>
        <w:t xml:space="preserve"> ----------------------------------------------------------------------------</w:t>
      </w:r>
    </w:p>
    <w:p w14:paraId="0FD1CF32" w14:textId="77777777" w:rsidR="00E71139" w:rsidRDefault="00E71139" w:rsidP="00061EEF">
      <w:pPr>
        <w:pStyle w:val="1e"/>
      </w:pPr>
      <w:r>
        <w:t>The OSPF neighbor relationship between R1 and R3 has been terminated, and the time of shutting down GE0/0/1 on R3 is smaller than the OSPF dead interval.</w:t>
      </w:r>
    </w:p>
    <w:p w14:paraId="7F066F93" w14:textId="77777777" w:rsidR="00E71139" w:rsidRDefault="00E71139" w:rsidP="00061EEF">
      <w:pPr>
        <w:pStyle w:val="1e"/>
      </w:pPr>
      <w:r>
        <w:t># Run the display ospf peer last-nbr-down command on R1 to check the reason why the neighbor relationship is interrupted.</w:t>
      </w:r>
    </w:p>
    <w:p w14:paraId="34F3665F" w14:textId="77777777" w:rsidR="00E71139" w:rsidRDefault="00E71139" w:rsidP="00061EEF">
      <w:pPr>
        <w:pStyle w:val="2f3"/>
        <w:rPr>
          <w:rFonts w:hint="eastAsia"/>
        </w:rPr>
      </w:pPr>
      <w:r>
        <w:lastRenderedPageBreak/>
        <w:t>&lt;R1&gt;display</w:t>
      </w:r>
      <w:r>
        <w:tab/>
        <w:t>ospf</w:t>
      </w:r>
      <w:r>
        <w:tab/>
        <w:t>peer</w:t>
      </w:r>
      <w:r>
        <w:tab/>
        <w:t>last-nbr-down</w:t>
      </w:r>
      <w:r>
        <w:tab/>
      </w:r>
    </w:p>
    <w:p w14:paraId="78AB09AC" w14:textId="77777777" w:rsidR="00E71139" w:rsidRDefault="00E71139" w:rsidP="00061EEF">
      <w:pPr>
        <w:pStyle w:val="2f3"/>
        <w:rPr>
          <w:rFonts w:hint="eastAsia"/>
        </w:rPr>
      </w:pPr>
    </w:p>
    <w:p w14:paraId="549F1068" w14:textId="77777777" w:rsidR="00E71139" w:rsidRDefault="00E71139" w:rsidP="00061EEF">
      <w:pPr>
        <w:pStyle w:val="2f3"/>
        <w:rPr>
          <w:rFonts w:hint="eastAsia"/>
        </w:rPr>
      </w:pPr>
      <w:r>
        <w:tab/>
      </w:r>
      <w:r>
        <w:tab/>
        <w:t>OSPF</w:t>
      </w:r>
      <w:r>
        <w:tab/>
        <w:t>Process</w:t>
      </w:r>
      <w:r>
        <w:tab/>
        <w:t>1</w:t>
      </w:r>
      <w:r>
        <w:tab/>
        <w:t>with</w:t>
      </w:r>
      <w:r>
        <w:tab/>
        <w:t>Router</w:t>
      </w:r>
      <w:r>
        <w:tab/>
        <w:t>ID</w:t>
      </w:r>
      <w:r>
        <w:tab/>
        <w:t>10.0.1.1</w:t>
      </w:r>
    </w:p>
    <w:p w14:paraId="7545489C" w14:textId="77777777" w:rsidR="00E71139" w:rsidRDefault="00E71139" w:rsidP="00061EEF">
      <w:pPr>
        <w:pStyle w:val="2f3"/>
        <w:rPr>
          <w:rFonts w:hint="eastAsia"/>
        </w:rPr>
      </w:pPr>
    </w:p>
    <w:p w14:paraId="7DFF78E9" w14:textId="77777777" w:rsidR="00E71139" w:rsidRDefault="00E71139" w:rsidP="00061EEF">
      <w:pPr>
        <w:pStyle w:val="2f3"/>
        <w:rPr>
          <w:rFonts w:hint="eastAsia"/>
        </w:rPr>
      </w:pPr>
      <w:r>
        <w:tab/>
      </w:r>
      <w:r>
        <w:tab/>
      </w:r>
      <w:r>
        <w:tab/>
        <w:t>Last</w:t>
      </w:r>
      <w:r>
        <w:tab/>
        <w:t>Down</w:t>
      </w:r>
      <w:r>
        <w:tab/>
        <w:t>OSPF</w:t>
      </w:r>
      <w:r>
        <w:tab/>
        <w:t>Peer</w:t>
      </w:r>
    </w:p>
    <w:p w14:paraId="4CCE86BE" w14:textId="77777777" w:rsidR="00E71139" w:rsidRDefault="00E71139" w:rsidP="00061EEF">
      <w:pPr>
        <w:pStyle w:val="2f3"/>
        <w:rPr>
          <w:rFonts w:hint="eastAsia"/>
        </w:rPr>
      </w:pPr>
    </w:p>
    <w:p w14:paraId="2A1409DB" w14:textId="77777777" w:rsidR="00E71139" w:rsidRDefault="00E71139" w:rsidP="00061EEF">
      <w:pPr>
        <w:pStyle w:val="2f3"/>
        <w:rPr>
          <w:rFonts w:hint="eastAsia"/>
        </w:rPr>
      </w:pPr>
      <w:r>
        <w:tab/>
        <w:t>Neighbor</w:t>
      </w:r>
      <w:r>
        <w:tab/>
        <w:t>Ip</w:t>
      </w:r>
      <w:r>
        <w:tab/>
        <w:t>Address</w:t>
      </w:r>
      <w:r>
        <w:tab/>
      </w:r>
      <w:r>
        <w:tab/>
      </w:r>
      <w:r>
        <w:tab/>
      </w:r>
      <w:r>
        <w:tab/>
        <w:t>:</w:t>
      </w:r>
      <w:r>
        <w:tab/>
        <w:t>10.0.13.3</w:t>
      </w:r>
    </w:p>
    <w:p w14:paraId="5DCAE070" w14:textId="77777777" w:rsidR="00E71139" w:rsidRDefault="00E71139" w:rsidP="00061EEF">
      <w:pPr>
        <w:pStyle w:val="2f3"/>
        <w:rPr>
          <w:rFonts w:hint="eastAsia"/>
        </w:rPr>
      </w:pPr>
      <w:r>
        <w:tab/>
        <w:t>Neighbor</w:t>
      </w:r>
      <w:r>
        <w:tab/>
        <w:t>Area</w:t>
      </w:r>
      <w:r>
        <w:tab/>
      </w:r>
      <w:r>
        <w:tab/>
      </w:r>
      <w:r>
        <w:tab/>
        <w:t>Id</w:t>
      </w:r>
      <w:r>
        <w:tab/>
      </w:r>
      <w:r>
        <w:tab/>
      </w:r>
      <w:r>
        <w:tab/>
      </w:r>
      <w:r>
        <w:tab/>
      </w:r>
      <w:r>
        <w:tab/>
        <w:t>:</w:t>
      </w:r>
      <w:r>
        <w:tab/>
        <w:t>0.0.0.0</w:t>
      </w:r>
    </w:p>
    <w:p w14:paraId="4B110646" w14:textId="77777777" w:rsidR="00E71139" w:rsidRPr="00714000" w:rsidRDefault="00E71139" w:rsidP="00061EEF">
      <w:pPr>
        <w:pStyle w:val="2f3"/>
        <w:rPr>
          <w:rFonts w:hint="eastAsia"/>
          <w:color w:val="EC7061"/>
        </w:rPr>
      </w:pPr>
      <w:r w:rsidRPr="00714000">
        <w:rPr>
          <w:color w:val="EC7061"/>
        </w:rPr>
        <w:tab/>
        <w:t>Neighbor</w:t>
      </w:r>
      <w:r w:rsidRPr="00714000">
        <w:rPr>
          <w:color w:val="EC7061"/>
        </w:rPr>
        <w:tab/>
        <w:t>Router</w:t>
      </w:r>
      <w:r w:rsidRPr="00714000">
        <w:rPr>
          <w:color w:val="EC7061"/>
        </w:rPr>
        <w:tab/>
        <w:t>Id</w:t>
      </w:r>
      <w:r w:rsidRPr="00714000">
        <w:rPr>
          <w:color w:val="EC7061"/>
        </w:rPr>
        <w:tab/>
      </w:r>
      <w:r w:rsidRPr="00714000">
        <w:rPr>
          <w:color w:val="EC7061"/>
        </w:rPr>
        <w:tab/>
      </w:r>
      <w:r w:rsidRPr="00714000">
        <w:rPr>
          <w:color w:val="EC7061"/>
        </w:rPr>
        <w:tab/>
      </w:r>
      <w:r w:rsidRPr="00714000">
        <w:rPr>
          <w:color w:val="EC7061"/>
        </w:rPr>
        <w:tab/>
      </w:r>
      <w:r w:rsidRPr="00714000">
        <w:rPr>
          <w:color w:val="EC7061"/>
        </w:rPr>
        <w:tab/>
        <w:t>:</w:t>
      </w:r>
      <w:r w:rsidRPr="00714000">
        <w:rPr>
          <w:color w:val="EC7061"/>
        </w:rPr>
        <w:tab/>
        <w:t>10.0.3.3</w:t>
      </w:r>
    </w:p>
    <w:p w14:paraId="672A803F" w14:textId="77777777" w:rsidR="00E71139" w:rsidRDefault="00E71139" w:rsidP="00061EEF">
      <w:pPr>
        <w:pStyle w:val="2f3"/>
        <w:rPr>
          <w:rFonts w:hint="eastAsia"/>
        </w:rPr>
      </w:pPr>
      <w:r>
        <w:tab/>
        <w:t>Interface</w:t>
      </w:r>
      <w:r>
        <w:tab/>
      </w:r>
      <w:r>
        <w:tab/>
      </w:r>
      <w:r>
        <w:tab/>
      </w:r>
      <w:r>
        <w:tab/>
      </w:r>
      <w:r>
        <w:tab/>
      </w:r>
      <w:r>
        <w:tab/>
      </w:r>
      <w:r>
        <w:tab/>
      </w:r>
      <w:r>
        <w:tab/>
      </w:r>
      <w:r>
        <w:tab/>
      </w:r>
      <w:r>
        <w:tab/>
      </w:r>
      <w:r>
        <w:tab/>
      </w:r>
      <w:r>
        <w:tab/>
      </w:r>
      <w:r>
        <w:tab/>
        <w:t>:</w:t>
      </w:r>
      <w:r>
        <w:tab/>
        <w:t>GigabitEthernet0/0/1</w:t>
      </w:r>
    </w:p>
    <w:p w14:paraId="6486E267" w14:textId="77777777" w:rsidR="00E71139" w:rsidRDefault="00E71139" w:rsidP="00061EEF">
      <w:pPr>
        <w:pStyle w:val="2f3"/>
        <w:rPr>
          <w:rFonts w:hint="eastAsia"/>
        </w:rPr>
      </w:pPr>
      <w:r>
        <w:tab/>
        <w:t>Immediate</w:t>
      </w:r>
      <w:r>
        <w:tab/>
        <w:t>Reason</w:t>
      </w:r>
      <w:r>
        <w:tab/>
      </w:r>
      <w:r>
        <w:tab/>
      </w:r>
      <w:r>
        <w:tab/>
      </w:r>
      <w:r>
        <w:tab/>
      </w:r>
      <w:r>
        <w:tab/>
      </w:r>
      <w:r>
        <w:tab/>
        <w:t>:</w:t>
      </w:r>
      <w:r>
        <w:tab/>
        <w:t>Neighbor</w:t>
      </w:r>
      <w:r>
        <w:tab/>
        <w:t>Down</w:t>
      </w:r>
      <w:r>
        <w:tab/>
        <w:t>Due</w:t>
      </w:r>
      <w:r>
        <w:tab/>
        <w:t>to</w:t>
      </w:r>
      <w:r>
        <w:tab/>
        <w:t>Kill</w:t>
      </w:r>
      <w:r>
        <w:tab/>
        <w:t>Neighbor</w:t>
      </w:r>
    </w:p>
    <w:p w14:paraId="25A86A61" w14:textId="77777777" w:rsidR="00E71139" w:rsidRPr="00714000" w:rsidRDefault="00E71139" w:rsidP="00061EEF">
      <w:pPr>
        <w:pStyle w:val="2f3"/>
        <w:rPr>
          <w:rFonts w:hint="eastAsia"/>
          <w:color w:val="EC7061"/>
        </w:rPr>
      </w:pPr>
      <w:r w:rsidRPr="00714000">
        <w:rPr>
          <w:color w:val="EC7061"/>
        </w:rPr>
        <w:tab/>
        <w:t>Primary</w:t>
      </w:r>
      <w:r w:rsidRPr="00714000">
        <w:rPr>
          <w:color w:val="EC7061"/>
        </w:rPr>
        <w:tab/>
        <w:t>Reason</w:t>
      </w:r>
      <w:r w:rsidRPr="00714000">
        <w:rPr>
          <w:color w:val="EC7061"/>
        </w:rPr>
        <w:tab/>
      </w:r>
      <w:r w:rsidRPr="00714000">
        <w:rPr>
          <w:color w:val="EC7061"/>
        </w:rPr>
        <w:tab/>
      </w:r>
      <w:r w:rsidRPr="00714000">
        <w:rPr>
          <w:color w:val="EC7061"/>
        </w:rPr>
        <w:tab/>
      </w:r>
      <w:r w:rsidRPr="00714000">
        <w:rPr>
          <w:color w:val="EC7061"/>
        </w:rPr>
        <w:tab/>
      </w:r>
      <w:r w:rsidRPr="00714000">
        <w:rPr>
          <w:color w:val="EC7061"/>
        </w:rPr>
        <w:tab/>
      </w:r>
      <w:r w:rsidRPr="00714000">
        <w:rPr>
          <w:color w:val="EC7061"/>
        </w:rPr>
        <w:tab/>
      </w:r>
      <w:r w:rsidRPr="00714000">
        <w:rPr>
          <w:color w:val="EC7061"/>
        </w:rPr>
        <w:tab/>
      </w:r>
      <w:r w:rsidRPr="00714000">
        <w:rPr>
          <w:color w:val="EC7061"/>
        </w:rPr>
        <w:tab/>
        <w:t>:</w:t>
      </w:r>
      <w:r w:rsidRPr="00714000">
        <w:rPr>
          <w:color w:val="EC7061"/>
        </w:rPr>
        <w:tab/>
        <w:t>BFD</w:t>
      </w:r>
      <w:r w:rsidRPr="00714000">
        <w:rPr>
          <w:color w:val="EC7061"/>
        </w:rPr>
        <w:tab/>
        <w:t>Session</w:t>
      </w:r>
      <w:r w:rsidRPr="00714000">
        <w:rPr>
          <w:color w:val="EC7061"/>
        </w:rPr>
        <w:tab/>
        <w:t>Down</w:t>
      </w:r>
    </w:p>
    <w:p w14:paraId="4905C05D" w14:textId="77777777" w:rsidR="00E71139" w:rsidRDefault="00E71139" w:rsidP="00061EEF">
      <w:pPr>
        <w:pStyle w:val="2f3"/>
        <w:rPr>
          <w:rFonts w:hint="eastAsia"/>
        </w:rPr>
      </w:pPr>
      <w:r>
        <w:tab/>
        <w:t>Down</w:t>
      </w:r>
      <w:r>
        <w:tab/>
        <w:t>Time</w:t>
      </w:r>
      <w:r>
        <w:tab/>
      </w:r>
      <w:r>
        <w:tab/>
      </w:r>
      <w:r>
        <w:tab/>
      </w:r>
      <w:r>
        <w:tab/>
      </w:r>
      <w:r>
        <w:tab/>
      </w:r>
      <w:r>
        <w:tab/>
      </w:r>
      <w:r>
        <w:tab/>
      </w:r>
      <w:r>
        <w:tab/>
      </w:r>
      <w:r>
        <w:tab/>
      </w:r>
      <w:r>
        <w:tab/>
      </w:r>
      <w:r>
        <w:tab/>
      </w:r>
      <w:r>
        <w:tab/>
        <w:t>:</w:t>
      </w:r>
      <w:r>
        <w:tab/>
        <w:t>2020-07-09</w:t>
      </w:r>
      <w:r>
        <w:tab/>
        <w:t>18:54:48-08:00</w:t>
      </w:r>
    </w:p>
    <w:p w14:paraId="7CB1814E" w14:textId="77777777" w:rsidR="00E71139" w:rsidRDefault="00E71139" w:rsidP="00061EEF">
      <w:pPr>
        <w:pStyle w:val="1e"/>
      </w:pPr>
      <w:r>
        <w:t>The command output shows that the neighbor relationship between R1 and R3 is interrupted because the BFD session is Down.</w:t>
      </w:r>
    </w:p>
    <w:p w14:paraId="40BA7F27" w14:textId="77777777" w:rsidR="00E71139" w:rsidRDefault="00E71139" w:rsidP="00061EEF">
      <w:pPr>
        <w:pStyle w:val="1e"/>
      </w:pPr>
      <w:r>
        <w:t># Check OSPF route 10.0.4.4/32 on R1.</w:t>
      </w:r>
    </w:p>
    <w:p w14:paraId="4DACD1B6" w14:textId="77777777" w:rsidR="00E71139" w:rsidRDefault="00E71139" w:rsidP="00061EEF">
      <w:pPr>
        <w:pStyle w:val="2f3"/>
        <w:rPr>
          <w:rFonts w:hint="eastAsia"/>
        </w:rPr>
      </w:pPr>
      <w:r>
        <w:t>[R1]display ospf routing 10.0.4.4 32</w:t>
      </w:r>
    </w:p>
    <w:p w14:paraId="79F60516" w14:textId="77777777" w:rsidR="00E71139" w:rsidRDefault="00E71139" w:rsidP="00061EEF">
      <w:pPr>
        <w:pStyle w:val="2f3"/>
        <w:rPr>
          <w:rFonts w:hint="eastAsia"/>
        </w:rPr>
      </w:pPr>
    </w:p>
    <w:p w14:paraId="6E2E1241" w14:textId="77777777" w:rsidR="00E71139" w:rsidRDefault="00E71139" w:rsidP="00061EEF">
      <w:pPr>
        <w:pStyle w:val="2f3"/>
        <w:rPr>
          <w:rFonts w:hint="eastAsia"/>
        </w:rPr>
      </w:pPr>
      <w:r>
        <w:t xml:space="preserve">  OSPF Process 1 with Router ID 10.0.1.1</w:t>
      </w:r>
    </w:p>
    <w:p w14:paraId="787F2BCA" w14:textId="77777777" w:rsidR="00E71139" w:rsidRDefault="00E71139" w:rsidP="00061EEF">
      <w:pPr>
        <w:pStyle w:val="2f3"/>
        <w:rPr>
          <w:rFonts w:hint="eastAsia"/>
        </w:rPr>
      </w:pPr>
    </w:p>
    <w:p w14:paraId="41BFDF0A" w14:textId="77777777" w:rsidR="00E71139" w:rsidRDefault="00E71139" w:rsidP="00061EEF">
      <w:pPr>
        <w:pStyle w:val="2f3"/>
        <w:rPr>
          <w:rFonts w:hint="eastAsia"/>
        </w:rPr>
      </w:pPr>
      <w:r>
        <w:t xml:space="preserve"> Destination </w:t>
      </w:r>
      <w:r>
        <w:tab/>
      </w:r>
      <w:r>
        <w:tab/>
        <w:t xml:space="preserve">: 10.0.4.4/32        </w:t>
      </w:r>
    </w:p>
    <w:p w14:paraId="78DC69CE" w14:textId="77777777" w:rsidR="00E71139" w:rsidRDefault="00E71139" w:rsidP="00061EEF">
      <w:pPr>
        <w:pStyle w:val="2f3"/>
        <w:rPr>
          <w:rFonts w:hint="eastAsia"/>
        </w:rPr>
      </w:pPr>
      <w:r>
        <w:t xml:space="preserve"> AdverRouter </w:t>
      </w:r>
      <w:r>
        <w:tab/>
        <w:t xml:space="preserve">: 10.0.3.3                 Area     </w:t>
      </w:r>
      <w:r>
        <w:tab/>
      </w:r>
      <w:r>
        <w:tab/>
        <w:t xml:space="preserve"> : 0.0.0.0  </w:t>
      </w:r>
    </w:p>
    <w:p w14:paraId="3AD4089C" w14:textId="77777777" w:rsidR="00E71139" w:rsidRDefault="00E71139" w:rsidP="00061EEF">
      <w:pPr>
        <w:pStyle w:val="2f3"/>
        <w:rPr>
          <w:rFonts w:hint="eastAsia"/>
        </w:rPr>
      </w:pPr>
      <w:r>
        <w:t xml:space="preserve"> Cost   </w:t>
      </w:r>
      <w:r>
        <w:tab/>
      </w:r>
      <w:r>
        <w:tab/>
      </w:r>
      <w:r>
        <w:tab/>
      </w:r>
      <w:r>
        <w:tab/>
      </w:r>
      <w:r>
        <w:tab/>
      </w:r>
      <w:r>
        <w:tab/>
        <w:t xml:space="preserve">: 3                       Type      </w:t>
      </w:r>
      <w:r>
        <w:tab/>
      </w:r>
      <w:r>
        <w:tab/>
        <w:t xml:space="preserve">: Inter-area </w:t>
      </w:r>
    </w:p>
    <w:p w14:paraId="735B1D6A" w14:textId="77777777" w:rsidR="00E71139" w:rsidRPr="00714000" w:rsidRDefault="00E71139" w:rsidP="00061EEF">
      <w:pPr>
        <w:pStyle w:val="2f3"/>
        <w:rPr>
          <w:rFonts w:hint="eastAsia"/>
          <w:color w:val="EC7061"/>
        </w:rPr>
      </w:pPr>
      <w:r w:rsidRPr="00714000">
        <w:rPr>
          <w:color w:val="EC7061"/>
        </w:rPr>
        <w:t xml:space="preserve"> NextHop    </w:t>
      </w:r>
      <w:r w:rsidRPr="00714000">
        <w:rPr>
          <w:color w:val="EC7061"/>
        </w:rPr>
        <w:tab/>
        <w:t xml:space="preserve">: 10.0.12.2                Interface </w:t>
      </w:r>
      <w:r w:rsidRPr="00714000">
        <w:rPr>
          <w:color w:val="EC7061"/>
        </w:rPr>
        <w:tab/>
      </w:r>
      <w:r w:rsidRPr="00714000">
        <w:rPr>
          <w:color w:val="EC7061"/>
        </w:rPr>
        <w:tab/>
      </w:r>
      <w:r w:rsidRPr="00714000">
        <w:rPr>
          <w:color w:val="EC7061"/>
        </w:rPr>
        <w:tab/>
        <w:t xml:space="preserve">: GigabitEthernet0/0/2  </w:t>
      </w:r>
    </w:p>
    <w:p w14:paraId="0984560F" w14:textId="77777777" w:rsidR="00E71139" w:rsidRDefault="00E71139" w:rsidP="00061EEF">
      <w:pPr>
        <w:pStyle w:val="2f3"/>
        <w:rPr>
          <w:rFonts w:hint="eastAsia"/>
        </w:rPr>
      </w:pPr>
      <w:r>
        <w:t xml:space="preserve"> Priority    </w:t>
      </w:r>
      <w:r>
        <w:tab/>
      </w:r>
      <w:r>
        <w:tab/>
      </w:r>
      <w:r>
        <w:tab/>
        <w:t xml:space="preserve">: Medium                 Age      </w:t>
      </w:r>
      <w:r>
        <w:tab/>
      </w:r>
      <w:r>
        <w:tab/>
        <w:t xml:space="preserve">: 00h01m25s  </w:t>
      </w:r>
    </w:p>
    <w:p w14:paraId="4348BED0" w14:textId="34E63C51" w:rsidR="00E71139" w:rsidRDefault="00E71139" w:rsidP="00061EEF">
      <w:pPr>
        <w:pStyle w:val="1e"/>
      </w:pPr>
      <w:r>
        <w:t>The next hop of the route to R4's Loopback0 interface is changed to 10.0.12.2, and the outbound interface is GE0/0/2.</w:t>
      </w:r>
    </w:p>
    <w:p w14:paraId="6AD36091" w14:textId="36A8A84A" w:rsidR="00061EEF" w:rsidRPr="00D63D35" w:rsidRDefault="00061EEF" w:rsidP="00D07FAA">
      <w:pPr>
        <w:pStyle w:val="3"/>
      </w:pPr>
      <w:r w:rsidRPr="00D63D35">
        <w:t>C</w:t>
      </w:r>
      <w:r w:rsidRPr="00D63D35">
        <w:rPr>
          <w:rFonts w:hint="eastAsia"/>
        </w:rPr>
        <w:t>onfigure</w:t>
      </w:r>
      <w:r w:rsidRPr="00D63D35">
        <w:t xml:space="preserve"> OSPF </w:t>
      </w:r>
      <w:r w:rsidRPr="00D63D35">
        <w:rPr>
          <w:rFonts w:hint="eastAsia"/>
        </w:rPr>
        <w:t>route</w:t>
      </w:r>
      <w:r w:rsidRPr="00D63D35">
        <w:t xml:space="preserve"> </w:t>
      </w:r>
      <w:r w:rsidRPr="00D63D35">
        <w:rPr>
          <w:rFonts w:hint="eastAsia"/>
        </w:rPr>
        <w:t>control</w:t>
      </w:r>
    </w:p>
    <w:p w14:paraId="32109A6F" w14:textId="77777777" w:rsidR="00061EEF" w:rsidRDefault="00061EEF" w:rsidP="00061EEF">
      <w:pPr>
        <w:pStyle w:val="1e"/>
      </w:pPr>
      <w:r>
        <w:t>On R1 and R2, create Loopback2 interfaces on R1 and R2 and assign IP addresses on network segment 172.16.2.1/24 to Loopback2 interfaces. Activate OSPF on Loopback2 interfaces and set the number of equal-cost routes to 1 on R3.</w:t>
      </w:r>
    </w:p>
    <w:p w14:paraId="42016566" w14:textId="77777777" w:rsidR="00061EEF" w:rsidRDefault="00061EEF" w:rsidP="00061EEF">
      <w:pPr>
        <w:pStyle w:val="1e"/>
      </w:pPr>
      <w:r>
        <w:t>On R4, create the loopback 3 interface with the IP address on network segment 172.16.3.1/24, change the OSPF interface type to broadcast, activate OSPF on the Loopback3 interface, and perform inter-area Type 3 LSA filtering on R3 (ABR) to prevent the OSPF inter-area route 172.16.3.0/24 from being transmitted to OSPF area 0.</w:t>
      </w:r>
    </w:p>
    <w:p w14:paraId="4A9BC20F" w14:textId="77777777" w:rsidR="00061EEF" w:rsidRDefault="00061EEF" w:rsidP="00061EEF">
      <w:pPr>
        <w:pStyle w:val="1e"/>
      </w:pPr>
      <w:r>
        <w:t># Create Loopback2 interfaces on R1 and R2.</w:t>
      </w:r>
    </w:p>
    <w:p w14:paraId="5470A8A4" w14:textId="77777777" w:rsidR="00061EEF" w:rsidRPr="003D1C6A" w:rsidRDefault="00061EEF" w:rsidP="00061EEF">
      <w:pPr>
        <w:pStyle w:val="2f3"/>
        <w:rPr>
          <w:rFonts w:hint="eastAsia"/>
        </w:rPr>
      </w:pPr>
      <w:r>
        <w:t>[R1]interface LoopBack2</w:t>
      </w:r>
    </w:p>
    <w:p w14:paraId="01028AB3" w14:textId="77777777" w:rsidR="00061EEF" w:rsidRDefault="00061EEF" w:rsidP="00061EEF">
      <w:pPr>
        <w:pStyle w:val="2f3"/>
        <w:rPr>
          <w:rFonts w:hint="eastAsia"/>
        </w:rPr>
      </w:pPr>
      <w:r>
        <w:t>[R1-LoopBack2] ip address 172.16.2.1 255.255.255.0</w:t>
      </w:r>
    </w:p>
    <w:p w14:paraId="598FB6D0" w14:textId="77777777" w:rsidR="00061EEF" w:rsidRDefault="00061EEF" w:rsidP="00061EEF">
      <w:pPr>
        <w:pStyle w:val="2f3"/>
        <w:rPr>
          <w:rFonts w:hint="eastAsia"/>
        </w:rPr>
      </w:pPr>
      <w:r>
        <w:t>[R1-LoopBack2] quit</w:t>
      </w:r>
    </w:p>
    <w:p w14:paraId="796535D5" w14:textId="77777777" w:rsidR="00061EEF" w:rsidRDefault="00061EEF" w:rsidP="00061EEF">
      <w:pPr>
        <w:pStyle w:val="2f3"/>
        <w:rPr>
          <w:rFonts w:hint="eastAsia"/>
        </w:rPr>
      </w:pPr>
    </w:p>
    <w:p w14:paraId="3ACF23BE" w14:textId="77777777" w:rsidR="00061EEF" w:rsidRDefault="00061EEF" w:rsidP="00061EEF">
      <w:pPr>
        <w:pStyle w:val="2f3"/>
        <w:rPr>
          <w:rFonts w:hint="eastAsia"/>
        </w:rPr>
      </w:pPr>
      <w:r>
        <w:t>[R2]interface LoopBack2</w:t>
      </w:r>
    </w:p>
    <w:p w14:paraId="379AF123" w14:textId="77777777" w:rsidR="00061EEF" w:rsidRDefault="00061EEF" w:rsidP="00061EEF">
      <w:pPr>
        <w:pStyle w:val="2f3"/>
        <w:rPr>
          <w:rFonts w:hint="eastAsia"/>
        </w:rPr>
      </w:pPr>
      <w:r>
        <w:t>[R2-LoopBack2] ip address 172.16.2.1 255.255.255.0</w:t>
      </w:r>
    </w:p>
    <w:p w14:paraId="4E219FA2" w14:textId="77777777" w:rsidR="00061EEF" w:rsidRDefault="00061EEF" w:rsidP="00061EEF">
      <w:pPr>
        <w:pStyle w:val="2f3"/>
        <w:rPr>
          <w:rFonts w:hint="eastAsia"/>
        </w:rPr>
      </w:pPr>
      <w:r>
        <w:t>[R2-LoopBack2] quit</w:t>
      </w:r>
    </w:p>
    <w:p w14:paraId="7AF5F479" w14:textId="77777777" w:rsidR="00061EEF" w:rsidRDefault="00061EEF" w:rsidP="00061EEF">
      <w:pPr>
        <w:pStyle w:val="1e"/>
      </w:pPr>
      <w:r>
        <w:t># Activate OSPF on Loopback 2 interfaces of R1 and R2.</w:t>
      </w:r>
    </w:p>
    <w:p w14:paraId="48B0B201" w14:textId="77777777" w:rsidR="00061EEF" w:rsidRDefault="00061EEF" w:rsidP="00061EEF">
      <w:pPr>
        <w:pStyle w:val="2f3"/>
        <w:rPr>
          <w:rFonts w:hint="eastAsia"/>
        </w:rPr>
      </w:pPr>
      <w:r>
        <w:t>[R1]ospf 1</w:t>
      </w:r>
    </w:p>
    <w:p w14:paraId="3DA9A781" w14:textId="77777777" w:rsidR="00061EEF" w:rsidRDefault="00061EEF" w:rsidP="00061EEF">
      <w:pPr>
        <w:pStyle w:val="2f3"/>
        <w:rPr>
          <w:rFonts w:hint="eastAsia"/>
        </w:rPr>
      </w:pPr>
      <w:r>
        <w:t>[R1-ospf-1]area 0.0.0.0</w:t>
      </w:r>
    </w:p>
    <w:p w14:paraId="308BE338" w14:textId="77777777" w:rsidR="00061EEF" w:rsidRDefault="00061EEF" w:rsidP="00061EEF">
      <w:pPr>
        <w:pStyle w:val="2f3"/>
        <w:rPr>
          <w:rFonts w:hint="eastAsia"/>
        </w:rPr>
      </w:pPr>
      <w:r>
        <w:lastRenderedPageBreak/>
        <w:t>[R1-ospf-1-area-0.0.0.0] network 172.16.2.1 0.0.0.0</w:t>
      </w:r>
    </w:p>
    <w:p w14:paraId="0198AFA4" w14:textId="77777777" w:rsidR="00061EEF" w:rsidRDefault="00061EEF" w:rsidP="00061EEF">
      <w:pPr>
        <w:pStyle w:val="2f3"/>
        <w:rPr>
          <w:rFonts w:hint="eastAsia"/>
        </w:rPr>
      </w:pPr>
      <w:r>
        <w:t>[R1-ospf-1-area-0.0.0.0] quit</w:t>
      </w:r>
    </w:p>
    <w:p w14:paraId="5996E751" w14:textId="77777777" w:rsidR="00061EEF" w:rsidRDefault="00061EEF" w:rsidP="00061EEF">
      <w:pPr>
        <w:pStyle w:val="2f3"/>
        <w:rPr>
          <w:rFonts w:hint="eastAsia"/>
        </w:rPr>
      </w:pPr>
      <w:r>
        <w:t>[R1-ospf-1] quit</w:t>
      </w:r>
    </w:p>
    <w:p w14:paraId="0D34E5DF" w14:textId="77777777" w:rsidR="00061EEF" w:rsidRDefault="00061EEF" w:rsidP="00061EEF">
      <w:pPr>
        <w:pStyle w:val="2f3"/>
        <w:rPr>
          <w:rFonts w:hint="eastAsia"/>
        </w:rPr>
      </w:pPr>
    </w:p>
    <w:p w14:paraId="416359FA" w14:textId="77777777" w:rsidR="00061EEF" w:rsidRDefault="00061EEF" w:rsidP="00061EEF">
      <w:pPr>
        <w:pStyle w:val="2f3"/>
        <w:rPr>
          <w:rFonts w:hint="eastAsia"/>
        </w:rPr>
      </w:pPr>
      <w:r>
        <w:t>[R2]ospf 1</w:t>
      </w:r>
    </w:p>
    <w:p w14:paraId="1B7FADFB" w14:textId="77777777" w:rsidR="00061EEF" w:rsidRDefault="00061EEF" w:rsidP="00061EEF">
      <w:pPr>
        <w:pStyle w:val="2f3"/>
        <w:rPr>
          <w:rFonts w:hint="eastAsia"/>
        </w:rPr>
      </w:pPr>
      <w:r>
        <w:t>[R2-ospf-1]area 0.0.0.0</w:t>
      </w:r>
    </w:p>
    <w:p w14:paraId="0C4227B7" w14:textId="77777777" w:rsidR="00061EEF" w:rsidRDefault="00061EEF" w:rsidP="00061EEF">
      <w:pPr>
        <w:pStyle w:val="2f3"/>
        <w:rPr>
          <w:rFonts w:hint="eastAsia"/>
        </w:rPr>
      </w:pPr>
      <w:r>
        <w:t>[R2-ospf-1-area-0.0.0.0] network 172.16.2.1 0.0.0.0</w:t>
      </w:r>
    </w:p>
    <w:p w14:paraId="60FA4D6D" w14:textId="77777777" w:rsidR="00061EEF" w:rsidRDefault="00061EEF" w:rsidP="00061EEF">
      <w:pPr>
        <w:pStyle w:val="2f3"/>
        <w:rPr>
          <w:rFonts w:hint="eastAsia"/>
        </w:rPr>
      </w:pPr>
      <w:r>
        <w:t>[R2-ospf-1-area-0.0.0.0] quit</w:t>
      </w:r>
    </w:p>
    <w:p w14:paraId="7D794668" w14:textId="77777777" w:rsidR="00061EEF" w:rsidRDefault="00061EEF" w:rsidP="00061EEF">
      <w:pPr>
        <w:pStyle w:val="2f3"/>
        <w:rPr>
          <w:rFonts w:hint="eastAsia"/>
        </w:rPr>
      </w:pPr>
      <w:r>
        <w:t>[R2-ospf-1]quit</w:t>
      </w:r>
    </w:p>
    <w:p w14:paraId="308EEEA1" w14:textId="77777777" w:rsidR="00061EEF" w:rsidRDefault="00061EEF" w:rsidP="00061EEF">
      <w:pPr>
        <w:pStyle w:val="1e"/>
      </w:pPr>
      <w:r>
        <w:t># Enable GE0/0/1 of R3.</w:t>
      </w:r>
    </w:p>
    <w:p w14:paraId="76657139" w14:textId="77777777" w:rsidR="00061EEF" w:rsidRDefault="00061EEF" w:rsidP="00061EEF">
      <w:pPr>
        <w:pStyle w:val="2f3"/>
        <w:rPr>
          <w:rFonts w:hint="eastAsia"/>
        </w:rPr>
      </w:pPr>
      <w:r>
        <w:t>[R3]interface GigabitEthernet0/0/1</w:t>
      </w:r>
    </w:p>
    <w:p w14:paraId="2CB596A3" w14:textId="77777777" w:rsidR="00061EEF" w:rsidRDefault="00061EEF" w:rsidP="00061EEF">
      <w:pPr>
        <w:pStyle w:val="2f3"/>
        <w:rPr>
          <w:rFonts w:hint="eastAsia"/>
        </w:rPr>
      </w:pPr>
      <w:r>
        <w:t>[R3-GigabitEthernet0/0/1] undo shutdown</w:t>
      </w:r>
    </w:p>
    <w:p w14:paraId="4D60B9AA" w14:textId="77777777" w:rsidR="00061EEF" w:rsidRDefault="00061EEF" w:rsidP="00061EEF">
      <w:pPr>
        <w:pStyle w:val="1e"/>
      </w:pPr>
      <w:r>
        <w:t># After the OSPF neighbor relationship between R1 and R3 is reestablished, check the OSPF routing table of R3.</w:t>
      </w:r>
    </w:p>
    <w:p w14:paraId="12BF8F6B" w14:textId="77777777" w:rsidR="00061EEF" w:rsidRDefault="00061EEF" w:rsidP="00061EEF">
      <w:pPr>
        <w:pStyle w:val="2f3"/>
        <w:rPr>
          <w:rFonts w:hint="eastAsia"/>
        </w:rPr>
      </w:pPr>
      <w:r>
        <w:t>[R3-ospf-1]display</w:t>
      </w:r>
      <w:r>
        <w:tab/>
        <w:t>ospf</w:t>
      </w:r>
      <w:r>
        <w:tab/>
        <w:t>routing</w:t>
      </w:r>
      <w:r>
        <w:tab/>
      </w:r>
    </w:p>
    <w:p w14:paraId="59EDBB7C" w14:textId="77777777" w:rsidR="00061EEF" w:rsidRDefault="00061EEF" w:rsidP="00061EEF">
      <w:pPr>
        <w:pStyle w:val="2f3"/>
        <w:rPr>
          <w:rFonts w:hint="eastAsia"/>
        </w:rPr>
      </w:pPr>
    </w:p>
    <w:p w14:paraId="103E660E" w14:textId="77777777" w:rsidR="00061EEF" w:rsidRDefault="00061EEF" w:rsidP="00061EEF">
      <w:pPr>
        <w:pStyle w:val="2f3"/>
        <w:rPr>
          <w:rFonts w:hint="eastAsia"/>
        </w:rPr>
      </w:pPr>
      <w:r>
        <w:tab/>
      </w:r>
      <w:r>
        <w:tab/>
        <w:t>OSPF</w:t>
      </w:r>
      <w:r>
        <w:tab/>
        <w:t>Process</w:t>
      </w:r>
      <w:r>
        <w:tab/>
        <w:t>1</w:t>
      </w:r>
      <w:r>
        <w:tab/>
        <w:t>with</w:t>
      </w:r>
      <w:r>
        <w:tab/>
        <w:t>Router</w:t>
      </w:r>
      <w:r>
        <w:tab/>
        <w:t>ID</w:t>
      </w:r>
      <w:r>
        <w:tab/>
        <w:t>10.0.3.3</w:t>
      </w:r>
    </w:p>
    <w:p w14:paraId="44DDF10A" w14:textId="77777777" w:rsidR="00061EEF" w:rsidRDefault="00061EEF" w:rsidP="00061EEF">
      <w:pPr>
        <w:pStyle w:val="2f3"/>
        <w:rPr>
          <w:rFonts w:hint="eastAsia"/>
        </w:rPr>
      </w:pPr>
      <w:r>
        <w:tab/>
      </w:r>
      <w:r>
        <w:tab/>
      </w:r>
      <w:r>
        <w:tab/>
      </w:r>
      <w:r>
        <w:tab/>
        <w:t>Routing</w:t>
      </w:r>
      <w:r>
        <w:tab/>
        <w:t>Tables</w:t>
      </w:r>
      <w:r>
        <w:tab/>
      </w:r>
    </w:p>
    <w:p w14:paraId="1174F131" w14:textId="77777777" w:rsidR="00061EEF" w:rsidRDefault="00061EEF" w:rsidP="00061EEF">
      <w:pPr>
        <w:pStyle w:val="2f3"/>
        <w:rPr>
          <w:rFonts w:hint="eastAsia"/>
        </w:rPr>
      </w:pPr>
    </w:p>
    <w:p w14:paraId="4E558F22" w14:textId="77777777" w:rsidR="00061EEF" w:rsidRDefault="00061EEF" w:rsidP="00061EEF">
      <w:pPr>
        <w:pStyle w:val="2f3"/>
        <w:rPr>
          <w:rFonts w:hint="eastAsia"/>
        </w:rPr>
      </w:pPr>
      <w:r>
        <w:tab/>
        <w:t>Routing</w:t>
      </w:r>
      <w:r>
        <w:tab/>
        <w:t>for</w:t>
      </w:r>
      <w:r>
        <w:tab/>
        <w:t>Network</w:t>
      </w:r>
      <w:r>
        <w:tab/>
      </w:r>
    </w:p>
    <w:p w14:paraId="4360FD3E" w14:textId="321D5BE0" w:rsidR="00061EEF" w:rsidRDefault="00061EEF" w:rsidP="00061EEF">
      <w:pPr>
        <w:pStyle w:val="2f3"/>
        <w:rPr>
          <w:rFonts w:hint="eastAsia"/>
        </w:rPr>
      </w:pPr>
      <w:r>
        <w:tab/>
        <w:t>Destination</w:t>
      </w:r>
      <w:r>
        <w:tab/>
      </w:r>
      <w:r>
        <w:tab/>
      </w:r>
      <w:r>
        <w:tab/>
      </w:r>
      <w:r>
        <w:tab/>
      </w:r>
      <w:r>
        <w:tab/>
      </w:r>
      <w:r>
        <w:tab/>
      </w:r>
      <w:r w:rsidR="00C505AF">
        <w:tab/>
      </w:r>
      <w:r w:rsidR="00C505AF">
        <w:tab/>
      </w:r>
      <w:r>
        <w:t>Cost</w:t>
      </w:r>
      <w:r>
        <w:tab/>
      </w:r>
      <w:r>
        <w:tab/>
      </w:r>
      <w:r>
        <w:tab/>
        <w:t>Type</w:t>
      </w:r>
      <w:r>
        <w:tab/>
      </w:r>
      <w:r>
        <w:tab/>
      </w:r>
      <w:r>
        <w:tab/>
      </w:r>
      <w:r>
        <w:tab/>
      </w:r>
      <w:r>
        <w:tab/>
      </w:r>
      <w:r>
        <w:tab/>
        <w:t>NextHop</w:t>
      </w:r>
      <w:r>
        <w:tab/>
      </w:r>
      <w:r>
        <w:tab/>
      </w:r>
      <w:r>
        <w:tab/>
      </w:r>
      <w:r>
        <w:tab/>
      </w:r>
      <w:r>
        <w:tab/>
      </w:r>
      <w:r>
        <w:tab/>
      </w:r>
      <w:r>
        <w:tab/>
        <w:t>AdvRouter</w:t>
      </w:r>
      <w:r>
        <w:tab/>
      </w:r>
      <w:r>
        <w:tab/>
      </w:r>
      <w:r>
        <w:tab/>
      </w:r>
      <w:r>
        <w:tab/>
      </w:r>
      <w:r>
        <w:tab/>
      </w:r>
      <w:r>
        <w:tab/>
      </w:r>
      <w:r>
        <w:tab/>
        <w:t>Area</w:t>
      </w:r>
    </w:p>
    <w:p w14:paraId="7AE010F5" w14:textId="77777777" w:rsidR="00061EEF" w:rsidRDefault="00061EEF" w:rsidP="00061EEF">
      <w:pPr>
        <w:pStyle w:val="2f3"/>
        <w:rPr>
          <w:rFonts w:hint="eastAsia"/>
        </w:rPr>
      </w:pPr>
      <w:r>
        <w:tab/>
        <w:t>10.0.3.3/32</w:t>
      </w:r>
      <w:r>
        <w:tab/>
      </w:r>
      <w:r>
        <w:tab/>
      </w:r>
      <w:r>
        <w:tab/>
      </w:r>
      <w:r>
        <w:tab/>
      </w:r>
      <w:r>
        <w:tab/>
      </w:r>
      <w:r>
        <w:tab/>
      </w:r>
      <w:r>
        <w:tab/>
      </w:r>
      <w:r>
        <w:tab/>
        <w:t>0</w:t>
      </w:r>
      <w:r>
        <w:tab/>
      </w:r>
      <w:r>
        <w:tab/>
      </w:r>
      <w:r>
        <w:tab/>
      </w:r>
      <w:r>
        <w:tab/>
      </w:r>
      <w:r>
        <w:tab/>
        <w:t>Stub</w:t>
      </w:r>
      <w:r>
        <w:tab/>
      </w:r>
      <w:r>
        <w:tab/>
      </w:r>
      <w:r>
        <w:tab/>
      </w:r>
      <w:r>
        <w:tab/>
      </w:r>
      <w:r>
        <w:tab/>
      </w:r>
      <w:r>
        <w:tab/>
      </w:r>
      <w:r>
        <w:tab/>
        <w:t>10.0.3.3</w:t>
      </w:r>
      <w:r>
        <w:tab/>
      </w:r>
      <w:r>
        <w:tab/>
      </w:r>
      <w:r>
        <w:tab/>
      </w:r>
      <w:r>
        <w:tab/>
      </w:r>
      <w:r>
        <w:tab/>
      </w:r>
      <w:r>
        <w:tab/>
      </w:r>
      <w:r>
        <w:tab/>
      </w:r>
      <w:r>
        <w:tab/>
        <w:t>10.0.3.3</w:t>
      </w:r>
      <w:r>
        <w:tab/>
      </w:r>
      <w:r>
        <w:tab/>
      </w:r>
      <w:r>
        <w:tab/>
      </w:r>
      <w:r>
        <w:tab/>
      </w:r>
      <w:r>
        <w:tab/>
      </w:r>
      <w:r>
        <w:tab/>
      </w:r>
      <w:r>
        <w:tab/>
      </w:r>
      <w:r>
        <w:tab/>
        <w:t>0.0.0.0</w:t>
      </w:r>
    </w:p>
    <w:p w14:paraId="00F77441" w14:textId="77777777" w:rsidR="00061EEF" w:rsidRDefault="00061EEF" w:rsidP="00061EEF">
      <w:pPr>
        <w:pStyle w:val="2f3"/>
        <w:rPr>
          <w:rFonts w:hint="eastAsia"/>
        </w:rPr>
      </w:pPr>
      <w:r>
        <w:tab/>
        <w:t>10.0.13.0/24</w:t>
      </w:r>
      <w:r>
        <w:tab/>
      </w:r>
      <w:r>
        <w:tab/>
      </w:r>
      <w:r>
        <w:tab/>
      </w:r>
      <w:r>
        <w:tab/>
      </w:r>
      <w:r>
        <w:tab/>
      </w:r>
      <w:r>
        <w:tab/>
      </w:r>
      <w:r>
        <w:tab/>
        <w:t>1</w:t>
      </w:r>
      <w:r>
        <w:tab/>
      </w:r>
      <w:r>
        <w:tab/>
      </w:r>
      <w:r>
        <w:tab/>
      </w:r>
      <w:r>
        <w:tab/>
      </w:r>
      <w:r>
        <w:tab/>
        <w:t>Transit</w:t>
      </w:r>
      <w:r>
        <w:tab/>
      </w:r>
      <w:r>
        <w:tab/>
      </w:r>
      <w:r>
        <w:tab/>
      </w:r>
      <w:r>
        <w:tab/>
      </w:r>
      <w:r>
        <w:tab/>
        <w:t>10.0.13.3</w:t>
      </w:r>
      <w:r>
        <w:tab/>
      </w:r>
      <w:r>
        <w:tab/>
      </w:r>
      <w:r>
        <w:tab/>
      </w:r>
      <w:r>
        <w:tab/>
      </w:r>
      <w:r>
        <w:tab/>
      </w:r>
      <w:r>
        <w:tab/>
      </w:r>
      <w:r>
        <w:tab/>
        <w:t>10.0.3.3</w:t>
      </w:r>
      <w:r>
        <w:tab/>
      </w:r>
      <w:r>
        <w:tab/>
      </w:r>
      <w:r>
        <w:tab/>
      </w:r>
      <w:r>
        <w:tab/>
      </w:r>
      <w:r>
        <w:tab/>
      </w:r>
      <w:r>
        <w:tab/>
      </w:r>
      <w:r>
        <w:tab/>
      </w:r>
      <w:r>
        <w:tab/>
        <w:t>0.0.0.0</w:t>
      </w:r>
    </w:p>
    <w:p w14:paraId="30338ECC" w14:textId="77777777" w:rsidR="00061EEF" w:rsidRDefault="00061EEF" w:rsidP="00061EEF">
      <w:pPr>
        <w:pStyle w:val="2f3"/>
        <w:rPr>
          <w:rFonts w:hint="eastAsia"/>
        </w:rPr>
      </w:pPr>
      <w:r>
        <w:tab/>
        <w:t>10.0.23.0/24</w:t>
      </w:r>
      <w:r>
        <w:tab/>
      </w:r>
      <w:r>
        <w:tab/>
      </w:r>
      <w:r>
        <w:tab/>
      </w:r>
      <w:r>
        <w:tab/>
      </w:r>
      <w:r>
        <w:tab/>
      </w:r>
      <w:r>
        <w:tab/>
      </w:r>
      <w:r>
        <w:tab/>
        <w:t>1</w:t>
      </w:r>
      <w:r>
        <w:tab/>
      </w:r>
      <w:r>
        <w:tab/>
      </w:r>
      <w:r>
        <w:tab/>
      </w:r>
      <w:r>
        <w:tab/>
      </w:r>
      <w:r>
        <w:tab/>
        <w:t>Transit</w:t>
      </w:r>
      <w:r>
        <w:tab/>
      </w:r>
      <w:r>
        <w:tab/>
      </w:r>
      <w:r>
        <w:tab/>
      </w:r>
      <w:r>
        <w:tab/>
      </w:r>
      <w:r>
        <w:tab/>
        <w:t>10.0.23.3</w:t>
      </w:r>
      <w:r>
        <w:tab/>
      </w:r>
      <w:r>
        <w:tab/>
      </w:r>
      <w:r>
        <w:tab/>
      </w:r>
      <w:r>
        <w:tab/>
      </w:r>
      <w:r>
        <w:tab/>
      </w:r>
      <w:r>
        <w:tab/>
      </w:r>
      <w:r>
        <w:tab/>
        <w:t>10.0.3.3</w:t>
      </w:r>
      <w:r>
        <w:tab/>
      </w:r>
      <w:r>
        <w:tab/>
      </w:r>
      <w:r>
        <w:tab/>
      </w:r>
      <w:r>
        <w:tab/>
      </w:r>
      <w:r>
        <w:tab/>
      </w:r>
      <w:r>
        <w:tab/>
      </w:r>
      <w:r>
        <w:tab/>
      </w:r>
      <w:r>
        <w:tab/>
        <w:t>0.0.0.0</w:t>
      </w:r>
    </w:p>
    <w:p w14:paraId="44F9EFE4" w14:textId="77777777" w:rsidR="00061EEF" w:rsidRDefault="00061EEF" w:rsidP="00061EEF">
      <w:pPr>
        <w:pStyle w:val="2f3"/>
        <w:rPr>
          <w:rFonts w:hint="eastAsia"/>
        </w:rPr>
      </w:pPr>
      <w:r>
        <w:tab/>
        <w:t>10.0.34.0/24</w:t>
      </w:r>
      <w:r>
        <w:tab/>
      </w:r>
      <w:r>
        <w:tab/>
      </w:r>
      <w:r>
        <w:tab/>
      </w:r>
      <w:r>
        <w:tab/>
      </w:r>
      <w:r>
        <w:tab/>
      </w:r>
      <w:r>
        <w:tab/>
      </w:r>
      <w:r>
        <w:tab/>
        <w:t>1</w:t>
      </w:r>
      <w:r>
        <w:tab/>
      </w:r>
      <w:r>
        <w:tab/>
      </w:r>
      <w:r>
        <w:tab/>
      </w:r>
      <w:r>
        <w:tab/>
      </w:r>
      <w:r>
        <w:tab/>
        <w:t>Transit</w:t>
      </w:r>
      <w:r>
        <w:tab/>
      </w:r>
      <w:r>
        <w:tab/>
      </w:r>
      <w:r>
        <w:tab/>
      </w:r>
      <w:r>
        <w:tab/>
      </w:r>
      <w:r>
        <w:tab/>
        <w:t>10.0.34.3</w:t>
      </w:r>
      <w:r>
        <w:tab/>
      </w:r>
      <w:r>
        <w:tab/>
      </w:r>
      <w:r>
        <w:tab/>
      </w:r>
      <w:r>
        <w:tab/>
      </w:r>
      <w:r>
        <w:tab/>
      </w:r>
      <w:r>
        <w:tab/>
      </w:r>
      <w:r>
        <w:tab/>
        <w:t>10.0.3.3</w:t>
      </w:r>
      <w:r>
        <w:tab/>
      </w:r>
      <w:r>
        <w:tab/>
      </w:r>
      <w:r>
        <w:tab/>
      </w:r>
      <w:r>
        <w:tab/>
      </w:r>
      <w:r>
        <w:tab/>
      </w:r>
      <w:r>
        <w:tab/>
      </w:r>
      <w:r>
        <w:tab/>
      </w:r>
      <w:r>
        <w:tab/>
        <w:t>0.0.0.1</w:t>
      </w:r>
    </w:p>
    <w:p w14:paraId="4374E39E" w14:textId="77777777" w:rsidR="00061EEF" w:rsidRDefault="00061EEF" w:rsidP="00061EEF">
      <w:pPr>
        <w:pStyle w:val="2f3"/>
        <w:rPr>
          <w:rFonts w:hint="eastAsia"/>
        </w:rPr>
      </w:pPr>
      <w:r>
        <w:tab/>
        <w:t>10.0.1.1/32</w:t>
      </w:r>
      <w:r>
        <w:tab/>
      </w:r>
      <w:r>
        <w:tab/>
      </w:r>
      <w:r>
        <w:tab/>
      </w:r>
      <w:r>
        <w:tab/>
      </w:r>
      <w:r>
        <w:tab/>
      </w:r>
      <w:r>
        <w:tab/>
      </w:r>
      <w:r>
        <w:tab/>
      </w:r>
      <w:r>
        <w:tab/>
        <w:t>1</w:t>
      </w:r>
      <w:r>
        <w:tab/>
      </w:r>
      <w:r>
        <w:tab/>
      </w:r>
      <w:r>
        <w:tab/>
      </w:r>
      <w:r>
        <w:tab/>
      </w:r>
      <w:r>
        <w:tab/>
        <w:t>Stub</w:t>
      </w:r>
      <w:r>
        <w:tab/>
      </w:r>
      <w:r>
        <w:tab/>
      </w:r>
      <w:r>
        <w:tab/>
      </w:r>
      <w:r>
        <w:tab/>
      </w:r>
      <w:r>
        <w:tab/>
      </w:r>
      <w:r>
        <w:tab/>
      </w:r>
      <w:r>
        <w:tab/>
        <w:t>10.0.13.1</w:t>
      </w:r>
      <w:r>
        <w:tab/>
      </w:r>
      <w:r>
        <w:tab/>
      </w:r>
      <w:r>
        <w:tab/>
      </w:r>
      <w:r>
        <w:tab/>
      </w:r>
      <w:r>
        <w:tab/>
      </w:r>
      <w:r>
        <w:tab/>
      </w:r>
      <w:r>
        <w:tab/>
        <w:t>10.0.1.1</w:t>
      </w:r>
      <w:r>
        <w:tab/>
      </w:r>
      <w:r>
        <w:tab/>
      </w:r>
      <w:r>
        <w:tab/>
      </w:r>
      <w:r>
        <w:tab/>
      </w:r>
      <w:r>
        <w:tab/>
      </w:r>
      <w:r>
        <w:tab/>
      </w:r>
      <w:r>
        <w:tab/>
      </w:r>
      <w:r>
        <w:tab/>
        <w:t>0.0.0.0</w:t>
      </w:r>
    </w:p>
    <w:p w14:paraId="764D0833" w14:textId="77777777" w:rsidR="00061EEF" w:rsidRDefault="00061EEF" w:rsidP="00061EEF">
      <w:pPr>
        <w:pStyle w:val="2f3"/>
        <w:rPr>
          <w:rFonts w:hint="eastAsia"/>
        </w:rPr>
      </w:pPr>
      <w:r>
        <w:tab/>
        <w:t>10.0.2.2/32</w:t>
      </w:r>
      <w:r>
        <w:tab/>
      </w:r>
      <w:r>
        <w:tab/>
      </w:r>
      <w:r>
        <w:tab/>
      </w:r>
      <w:r>
        <w:tab/>
      </w:r>
      <w:r>
        <w:tab/>
      </w:r>
      <w:r>
        <w:tab/>
      </w:r>
      <w:r>
        <w:tab/>
      </w:r>
      <w:r>
        <w:tab/>
        <w:t>1</w:t>
      </w:r>
      <w:r>
        <w:tab/>
      </w:r>
      <w:r>
        <w:tab/>
      </w:r>
      <w:r>
        <w:tab/>
      </w:r>
      <w:r>
        <w:tab/>
      </w:r>
      <w:r>
        <w:tab/>
        <w:t>Stub</w:t>
      </w:r>
      <w:r>
        <w:tab/>
      </w:r>
      <w:r>
        <w:tab/>
      </w:r>
      <w:r>
        <w:tab/>
      </w:r>
      <w:r>
        <w:tab/>
      </w:r>
      <w:r>
        <w:tab/>
      </w:r>
      <w:r>
        <w:tab/>
      </w:r>
      <w:r>
        <w:tab/>
        <w:t>10.0.23.2</w:t>
      </w:r>
      <w:r>
        <w:tab/>
      </w:r>
      <w:r>
        <w:tab/>
      </w:r>
      <w:r>
        <w:tab/>
      </w:r>
      <w:r>
        <w:tab/>
      </w:r>
      <w:r>
        <w:tab/>
      </w:r>
      <w:r>
        <w:tab/>
      </w:r>
      <w:r>
        <w:tab/>
        <w:t>10.0.2.2</w:t>
      </w:r>
      <w:r>
        <w:tab/>
      </w:r>
      <w:r>
        <w:tab/>
      </w:r>
      <w:r>
        <w:tab/>
      </w:r>
      <w:r>
        <w:tab/>
      </w:r>
      <w:r>
        <w:tab/>
      </w:r>
      <w:r>
        <w:tab/>
      </w:r>
      <w:r>
        <w:tab/>
      </w:r>
      <w:r>
        <w:tab/>
        <w:t>0.0.0.0</w:t>
      </w:r>
    </w:p>
    <w:p w14:paraId="04408AA3" w14:textId="77777777" w:rsidR="00061EEF" w:rsidRDefault="00061EEF" w:rsidP="00061EEF">
      <w:pPr>
        <w:pStyle w:val="2f3"/>
        <w:rPr>
          <w:rFonts w:hint="eastAsia"/>
        </w:rPr>
      </w:pPr>
      <w:r>
        <w:tab/>
        <w:t>10.0.4.4/32</w:t>
      </w:r>
      <w:r>
        <w:tab/>
      </w:r>
      <w:r>
        <w:tab/>
      </w:r>
      <w:r>
        <w:tab/>
      </w:r>
      <w:r>
        <w:tab/>
      </w:r>
      <w:r>
        <w:tab/>
      </w:r>
      <w:r>
        <w:tab/>
      </w:r>
      <w:r>
        <w:tab/>
      </w:r>
      <w:r>
        <w:tab/>
        <w:t>1</w:t>
      </w:r>
      <w:r>
        <w:tab/>
      </w:r>
      <w:r>
        <w:tab/>
      </w:r>
      <w:r>
        <w:tab/>
      </w:r>
      <w:r>
        <w:tab/>
      </w:r>
      <w:r>
        <w:tab/>
        <w:t>Stub</w:t>
      </w:r>
      <w:r>
        <w:tab/>
      </w:r>
      <w:r>
        <w:tab/>
      </w:r>
      <w:r>
        <w:tab/>
      </w:r>
      <w:r>
        <w:tab/>
      </w:r>
      <w:r>
        <w:tab/>
      </w:r>
      <w:r>
        <w:tab/>
      </w:r>
      <w:r>
        <w:tab/>
        <w:t>10.0.34.4</w:t>
      </w:r>
      <w:r>
        <w:tab/>
      </w:r>
      <w:r>
        <w:tab/>
      </w:r>
      <w:r>
        <w:tab/>
      </w:r>
      <w:r>
        <w:tab/>
      </w:r>
      <w:r>
        <w:tab/>
      </w:r>
      <w:r>
        <w:tab/>
      </w:r>
      <w:r>
        <w:tab/>
        <w:t>10.0.4.4</w:t>
      </w:r>
      <w:r>
        <w:tab/>
      </w:r>
      <w:r>
        <w:tab/>
      </w:r>
      <w:r>
        <w:tab/>
      </w:r>
      <w:r>
        <w:tab/>
      </w:r>
      <w:r>
        <w:tab/>
      </w:r>
      <w:r>
        <w:tab/>
      </w:r>
      <w:r>
        <w:tab/>
      </w:r>
      <w:r>
        <w:tab/>
        <w:t>0.0.0.1</w:t>
      </w:r>
    </w:p>
    <w:p w14:paraId="3B13374D" w14:textId="77777777" w:rsidR="00061EEF" w:rsidRDefault="00061EEF" w:rsidP="00061EEF">
      <w:pPr>
        <w:pStyle w:val="2f3"/>
        <w:rPr>
          <w:rFonts w:hint="eastAsia"/>
        </w:rPr>
      </w:pPr>
      <w:r>
        <w:tab/>
        <w:t>10.0.12.0/24</w:t>
      </w:r>
      <w:r>
        <w:tab/>
      </w:r>
      <w:r>
        <w:tab/>
      </w:r>
      <w:r>
        <w:tab/>
      </w:r>
      <w:r>
        <w:tab/>
      </w:r>
      <w:r>
        <w:tab/>
      </w:r>
      <w:r>
        <w:tab/>
      </w:r>
      <w:r>
        <w:tab/>
        <w:t>2</w:t>
      </w:r>
      <w:r>
        <w:tab/>
      </w:r>
      <w:r>
        <w:tab/>
      </w:r>
      <w:r>
        <w:tab/>
      </w:r>
      <w:r>
        <w:tab/>
      </w:r>
      <w:r>
        <w:tab/>
        <w:t>Transit</w:t>
      </w:r>
      <w:r>
        <w:tab/>
      </w:r>
      <w:r>
        <w:tab/>
      </w:r>
      <w:r>
        <w:tab/>
      </w:r>
      <w:r>
        <w:tab/>
      </w:r>
      <w:r>
        <w:tab/>
        <w:t>10.0.23.2</w:t>
      </w:r>
      <w:r>
        <w:tab/>
      </w:r>
      <w:r>
        <w:tab/>
      </w:r>
      <w:r>
        <w:tab/>
      </w:r>
      <w:r>
        <w:tab/>
      </w:r>
      <w:r>
        <w:tab/>
      </w:r>
      <w:r>
        <w:tab/>
      </w:r>
      <w:r>
        <w:tab/>
        <w:t>10.0.2.2</w:t>
      </w:r>
      <w:r>
        <w:tab/>
      </w:r>
      <w:r>
        <w:tab/>
      </w:r>
      <w:r>
        <w:tab/>
      </w:r>
      <w:r>
        <w:tab/>
      </w:r>
      <w:r>
        <w:tab/>
      </w:r>
      <w:r>
        <w:tab/>
      </w:r>
      <w:r>
        <w:tab/>
      </w:r>
      <w:r>
        <w:tab/>
        <w:t>0.0.0.0</w:t>
      </w:r>
    </w:p>
    <w:p w14:paraId="6B3D65A1" w14:textId="77777777" w:rsidR="00061EEF" w:rsidRDefault="00061EEF" w:rsidP="00061EEF">
      <w:pPr>
        <w:pStyle w:val="2f3"/>
        <w:rPr>
          <w:rFonts w:hint="eastAsia"/>
        </w:rPr>
      </w:pPr>
      <w:r>
        <w:tab/>
        <w:t>10.0.12.0/24</w:t>
      </w:r>
      <w:r>
        <w:tab/>
      </w:r>
      <w:r>
        <w:tab/>
      </w:r>
      <w:r>
        <w:tab/>
      </w:r>
      <w:r>
        <w:tab/>
      </w:r>
      <w:r>
        <w:tab/>
      </w:r>
      <w:r>
        <w:tab/>
      </w:r>
      <w:r>
        <w:tab/>
        <w:t>2</w:t>
      </w:r>
      <w:r>
        <w:tab/>
      </w:r>
      <w:r>
        <w:tab/>
      </w:r>
      <w:r>
        <w:tab/>
      </w:r>
      <w:r>
        <w:tab/>
      </w:r>
      <w:r>
        <w:tab/>
        <w:t>Transit</w:t>
      </w:r>
      <w:r>
        <w:tab/>
      </w:r>
      <w:r>
        <w:tab/>
      </w:r>
      <w:r>
        <w:tab/>
      </w:r>
      <w:r>
        <w:tab/>
      </w:r>
      <w:r>
        <w:tab/>
        <w:t>10.0.13.1</w:t>
      </w:r>
      <w:r>
        <w:tab/>
      </w:r>
      <w:r>
        <w:tab/>
      </w:r>
      <w:r>
        <w:tab/>
      </w:r>
      <w:r>
        <w:tab/>
      </w:r>
      <w:r>
        <w:tab/>
      </w:r>
      <w:r>
        <w:tab/>
      </w:r>
      <w:r>
        <w:tab/>
        <w:t>10.0.2.2</w:t>
      </w:r>
      <w:r>
        <w:tab/>
      </w:r>
      <w:r>
        <w:tab/>
      </w:r>
      <w:r>
        <w:tab/>
      </w:r>
      <w:r>
        <w:tab/>
      </w:r>
      <w:r>
        <w:tab/>
      </w:r>
      <w:r>
        <w:tab/>
      </w:r>
      <w:r>
        <w:tab/>
      </w:r>
      <w:r>
        <w:tab/>
        <w:t>0.0.0.0</w:t>
      </w:r>
    </w:p>
    <w:p w14:paraId="2D70B778" w14:textId="77777777" w:rsidR="00061EEF" w:rsidRPr="00E12A9D" w:rsidRDefault="00061EEF" w:rsidP="00061EEF">
      <w:pPr>
        <w:pStyle w:val="2f3"/>
        <w:rPr>
          <w:rFonts w:hint="eastAsia"/>
          <w:color w:val="EC7061"/>
        </w:rPr>
      </w:pPr>
      <w:r w:rsidRPr="00E12A9D">
        <w:rPr>
          <w:color w:val="EC7061"/>
        </w:rPr>
        <w:tab/>
        <w:t>172.16.2.1/32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Stub</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10.0.23.2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10.0.2.2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0.0.0.0</w:t>
      </w:r>
    </w:p>
    <w:p w14:paraId="583B324F" w14:textId="77777777" w:rsidR="00061EEF" w:rsidRPr="00E12A9D" w:rsidRDefault="00061EEF" w:rsidP="00061EEF">
      <w:pPr>
        <w:pStyle w:val="2f3"/>
        <w:rPr>
          <w:rFonts w:hint="eastAsia"/>
          <w:color w:val="EC7061"/>
        </w:rPr>
      </w:pPr>
      <w:r w:rsidRPr="00E12A9D">
        <w:rPr>
          <w:color w:val="EC7061"/>
        </w:rPr>
        <w:tab/>
        <w:t>172.16.2.1/32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Stub</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10.0.13.1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10.0.1.1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0.0.0.0</w:t>
      </w:r>
    </w:p>
    <w:p w14:paraId="7205F7FB" w14:textId="77777777" w:rsidR="00061EEF" w:rsidRDefault="00061EEF" w:rsidP="00061EEF">
      <w:pPr>
        <w:pStyle w:val="2f3"/>
        <w:rPr>
          <w:rFonts w:hint="eastAsia"/>
        </w:rPr>
      </w:pPr>
    </w:p>
    <w:p w14:paraId="6A075EFA" w14:textId="77777777" w:rsidR="00061EEF" w:rsidRDefault="00061EEF" w:rsidP="00061EEF">
      <w:pPr>
        <w:pStyle w:val="2f3"/>
        <w:rPr>
          <w:rFonts w:hint="eastAsia"/>
        </w:rPr>
      </w:pPr>
      <w:r>
        <w:tab/>
        <w:t>Total</w:t>
      </w:r>
      <w:r>
        <w:tab/>
        <w:t>Nets:</w:t>
      </w:r>
      <w:r>
        <w:tab/>
        <w:t>11</w:t>
      </w:r>
      <w:r>
        <w:tab/>
      </w:r>
    </w:p>
    <w:p w14:paraId="37D39455" w14:textId="77777777" w:rsidR="00061EEF" w:rsidRDefault="00061EEF" w:rsidP="00061EEF">
      <w:pPr>
        <w:pStyle w:val="2f3"/>
        <w:rPr>
          <w:rFonts w:hint="eastAsia"/>
        </w:rPr>
      </w:pPr>
      <w:r>
        <w:tab/>
        <w:t>Intra</w:t>
      </w:r>
      <w:r>
        <w:tab/>
        <w:t>Area:</w:t>
      </w:r>
      <w:r>
        <w:tab/>
        <w:t>11</w:t>
      </w:r>
      <w:r>
        <w:tab/>
      </w:r>
      <w:r>
        <w:tab/>
        <w:t>Inter</w:t>
      </w:r>
      <w:r>
        <w:tab/>
        <w:t>Area:</w:t>
      </w:r>
      <w:r>
        <w:tab/>
        <w:t>0</w:t>
      </w:r>
      <w:r>
        <w:tab/>
      </w:r>
      <w:r>
        <w:tab/>
        <w:t>ASE:</w:t>
      </w:r>
      <w:r>
        <w:tab/>
        <w:t>0</w:t>
      </w:r>
      <w:r>
        <w:tab/>
      </w:r>
      <w:r>
        <w:tab/>
        <w:t>NSSA:</w:t>
      </w:r>
      <w:r>
        <w:tab/>
        <w:t>0</w:t>
      </w:r>
      <w:r>
        <w:tab/>
      </w:r>
    </w:p>
    <w:p w14:paraId="4AEE4FDA" w14:textId="77777777" w:rsidR="00061EEF" w:rsidRDefault="00061EEF" w:rsidP="00061EEF">
      <w:pPr>
        <w:pStyle w:val="1e"/>
      </w:pPr>
      <w:r>
        <w:t>The OSPF route 172.16.2.1/32 on R3 is used for load balancing, with R1 and R2 as next hops.</w:t>
      </w:r>
    </w:p>
    <w:p w14:paraId="337A4945" w14:textId="77777777" w:rsidR="00061EEF" w:rsidRDefault="00061EEF" w:rsidP="00061EEF">
      <w:pPr>
        <w:pStyle w:val="1e"/>
      </w:pPr>
      <w:r>
        <w:t># Set the maximum number of equal-cost routes for load balancing to 1 on R3.</w:t>
      </w:r>
    </w:p>
    <w:p w14:paraId="7559A532" w14:textId="77777777" w:rsidR="00061EEF" w:rsidRDefault="00061EEF" w:rsidP="00061EEF">
      <w:pPr>
        <w:pStyle w:val="2f3"/>
        <w:rPr>
          <w:rFonts w:hint="eastAsia"/>
        </w:rPr>
      </w:pPr>
      <w:r>
        <w:t>[R3]ospf 1</w:t>
      </w:r>
    </w:p>
    <w:p w14:paraId="0B2353CC" w14:textId="77777777" w:rsidR="00061EEF" w:rsidRPr="00F71332" w:rsidRDefault="00061EEF" w:rsidP="00061EEF">
      <w:pPr>
        <w:pStyle w:val="2f3"/>
        <w:rPr>
          <w:rFonts w:hint="eastAsia"/>
        </w:rPr>
      </w:pPr>
      <w:r>
        <w:t>[R3-ospf-1] maximum load-balancing 1</w:t>
      </w:r>
    </w:p>
    <w:p w14:paraId="65526A7C" w14:textId="77777777" w:rsidR="00061EEF" w:rsidRDefault="00061EEF" w:rsidP="00061EEF">
      <w:pPr>
        <w:pStyle w:val="1e"/>
      </w:pPr>
      <w:r>
        <w:t># Check the routing table on R3 again.</w:t>
      </w:r>
    </w:p>
    <w:p w14:paraId="25CC0BC9" w14:textId="77777777" w:rsidR="00061EEF" w:rsidRDefault="00061EEF" w:rsidP="00061EEF">
      <w:pPr>
        <w:pStyle w:val="2f3"/>
        <w:rPr>
          <w:rFonts w:hint="eastAsia"/>
        </w:rPr>
      </w:pPr>
      <w:r>
        <w:t>[R3]display</w:t>
      </w:r>
      <w:r>
        <w:tab/>
        <w:t>ospf</w:t>
      </w:r>
      <w:r>
        <w:tab/>
        <w:t>routing</w:t>
      </w:r>
      <w:r>
        <w:tab/>
      </w:r>
    </w:p>
    <w:p w14:paraId="1FECF7B6" w14:textId="77777777" w:rsidR="00061EEF" w:rsidRDefault="00061EEF" w:rsidP="00061EEF">
      <w:pPr>
        <w:pStyle w:val="2f3"/>
        <w:rPr>
          <w:rFonts w:hint="eastAsia"/>
        </w:rPr>
      </w:pPr>
    </w:p>
    <w:p w14:paraId="60E7C4DA" w14:textId="77777777" w:rsidR="00061EEF" w:rsidRDefault="00061EEF" w:rsidP="00061EEF">
      <w:pPr>
        <w:pStyle w:val="2f3"/>
        <w:rPr>
          <w:rFonts w:hint="eastAsia"/>
        </w:rPr>
      </w:pPr>
      <w:r>
        <w:tab/>
      </w:r>
      <w:r>
        <w:tab/>
        <w:t>OSPF</w:t>
      </w:r>
      <w:r>
        <w:tab/>
        <w:t>Process</w:t>
      </w:r>
      <w:r>
        <w:tab/>
        <w:t>1</w:t>
      </w:r>
      <w:r>
        <w:tab/>
        <w:t>with</w:t>
      </w:r>
      <w:r>
        <w:tab/>
        <w:t>Router</w:t>
      </w:r>
      <w:r>
        <w:tab/>
        <w:t>ID</w:t>
      </w:r>
      <w:r>
        <w:tab/>
        <w:t>10.0.3.3</w:t>
      </w:r>
    </w:p>
    <w:p w14:paraId="3677C0D4" w14:textId="77777777" w:rsidR="00061EEF" w:rsidRDefault="00061EEF" w:rsidP="00061EEF">
      <w:pPr>
        <w:pStyle w:val="2f3"/>
        <w:rPr>
          <w:rFonts w:hint="eastAsia"/>
        </w:rPr>
      </w:pPr>
      <w:r>
        <w:tab/>
      </w:r>
      <w:r>
        <w:tab/>
      </w:r>
      <w:r>
        <w:tab/>
      </w:r>
      <w:r>
        <w:tab/>
        <w:t>Routing</w:t>
      </w:r>
      <w:r>
        <w:tab/>
        <w:t>Tables</w:t>
      </w:r>
      <w:r>
        <w:tab/>
      </w:r>
    </w:p>
    <w:p w14:paraId="2B2D527E" w14:textId="77777777" w:rsidR="00061EEF" w:rsidRDefault="00061EEF" w:rsidP="00061EEF">
      <w:pPr>
        <w:pStyle w:val="2f3"/>
        <w:rPr>
          <w:rFonts w:hint="eastAsia"/>
        </w:rPr>
      </w:pPr>
    </w:p>
    <w:p w14:paraId="04C27E93" w14:textId="77777777" w:rsidR="00061EEF" w:rsidRDefault="00061EEF" w:rsidP="00061EEF">
      <w:pPr>
        <w:pStyle w:val="2f3"/>
        <w:rPr>
          <w:rFonts w:hint="eastAsia"/>
        </w:rPr>
      </w:pPr>
      <w:r>
        <w:tab/>
        <w:t>Routing</w:t>
      </w:r>
      <w:r>
        <w:tab/>
        <w:t>for</w:t>
      </w:r>
      <w:r>
        <w:tab/>
        <w:t>Network</w:t>
      </w:r>
      <w:r>
        <w:tab/>
      </w:r>
    </w:p>
    <w:p w14:paraId="347E75DD" w14:textId="46775F87" w:rsidR="00061EEF" w:rsidRDefault="00061EEF" w:rsidP="00061EEF">
      <w:pPr>
        <w:pStyle w:val="2f3"/>
        <w:rPr>
          <w:rFonts w:hint="eastAsia"/>
        </w:rPr>
      </w:pPr>
      <w:r>
        <w:tab/>
        <w:t>Destination</w:t>
      </w:r>
      <w:r>
        <w:tab/>
      </w:r>
      <w:r>
        <w:tab/>
      </w:r>
      <w:r>
        <w:tab/>
      </w:r>
      <w:r>
        <w:tab/>
      </w:r>
      <w:r>
        <w:tab/>
      </w:r>
      <w:r>
        <w:tab/>
      </w:r>
      <w:r w:rsidR="00C505AF">
        <w:tab/>
      </w:r>
      <w:r w:rsidR="00C505AF">
        <w:tab/>
      </w:r>
      <w:r>
        <w:t>Cost</w:t>
      </w:r>
      <w:r>
        <w:tab/>
      </w:r>
      <w:r>
        <w:tab/>
      </w:r>
      <w:r>
        <w:tab/>
        <w:t>Type</w:t>
      </w:r>
      <w:r>
        <w:tab/>
      </w:r>
      <w:r>
        <w:tab/>
      </w:r>
      <w:r>
        <w:tab/>
      </w:r>
      <w:r>
        <w:tab/>
      </w:r>
      <w:r>
        <w:tab/>
      </w:r>
      <w:r>
        <w:tab/>
        <w:t>NextHop</w:t>
      </w:r>
      <w:r>
        <w:tab/>
      </w:r>
      <w:r>
        <w:tab/>
      </w:r>
      <w:r>
        <w:tab/>
      </w:r>
      <w:r>
        <w:tab/>
      </w:r>
      <w:r>
        <w:tab/>
      </w:r>
      <w:r>
        <w:tab/>
      </w:r>
      <w:r>
        <w:tab/>
        <w:t>AdvRouter</w:t>
      </w:r>
      <w:r>
        <w:tab/>
      </w:r>
      <w:r>
        <w:tab/>
      </w:r>
      <w:r>
        <w:tab/>
      </w:r>
      <w:r>
        <w:tab/>
      </w:r>
      <w:r>
        <w:tab/>
      </w:r>
      <w:r>
        <w:tab/>
      </w:r>
      <w:r>
        <w:tab/>
        <w:t>Area</w:t>
      </w:r>
    </w:p>
    <w:p w14:paraId="727C7C6B" w14:textId="77777777" w:rsidR="00061EEF" w:rsidRDefault="00061EEF" w:rsidP="00061EEF">
      <w:pPr>
        <w:pStyle w:val="2f3"/>
        <w:rPr>
          <w:rFonts w:hint="eastAsia"/>
        </w:rPr>
      </w:pPr>
      <w:r>
        <w:lastRenderedPageBreak/>
        <w:tab/>
        <w:t>10.0.3.3/32</w:t>
      </w:r>
      <w:r>
        <w:tab/>
      </w:r>
      <w:r>
        <w:tab/>
      </w:r>
      <w:r>
        <w:tab/>
      </w:r>
      <w:r>
        <w:tab/>
      </w:r>
      <w:r>
        <w:tab/>
      </w:r>
      <w:r>
        <w:tab/>
      </w:r>
      <w:r>
        <w:tab/>
      </w:r>
      <w:r>
        <w:tab/>
        <w:t>0</w:t>
      </w:r>
      <w:r>
        <w:tab/>
      </w:r>
      <w:r>
        <w:tab/>
      </w:r>
      <w:r>
        <w:tab/>
      </w:r>
      <w:r>
        <w:tab/>
      </w:r>
      <w:r>
        <w:tab/>
        <w:t>Stub</w:t>
      </w:r>
      <w:r>
        <w:tab/>
      </w:r>
      <w:r>
        <w:tab/>
      </w:r>
      <w:r>
        <w:tab/>
      </w:r>
      <w:r>
        <w:tab/>
      </w:r>
      <w:r>
        <w:tab/>
      </w:r>
      <w:r>
        <w:tab/>
      </w:r>
      <w:r>
        <w:tab/>
        <w:t>10.0.3.3</w:t>
      </w:r>
      <w:r>
        <w:tab/>
      </w:r>
      <w:r>
        <w:tab/>
      </w:r>
      <w:r>
        <w:tab/>
      </w:r>
      <w:r>
        <w:tab/>
      </w:r>
      <w:r>
        <w:tab/>
      </w:r>
      <w:r>
        <w:tab/>
      </w:r>
      <w:r>
        <w:tab/>
      </w:r>
      <w:r>
        <w:tab/>
        <w:t>10.0.3.3</w:t>
      </w:r>
      <w:r>
        <w:tab/>
      </w:r>
      <w:r>
        <w:tab/>
      </w:r>
      <w:r>
        <w:tab/>
      </w:r>
      <w:r>
        <w:tab/>
      </w:r>
      <w:r>
        <w:tab/>
      </w:r>
      <w:r>
        <w:tab/>
      </w:r>
      <w:r>
        <w:tab/>
      </w:r>
      <w:r>
        <w:tab/>
        <w:t>0.0.0.0</w:t>
      </w:r>
    </w:p>
    <w:p w14:paraId="2CBE0C9C" w14:textId="77777777" w:rsidR="00061EEF" w:rsidRDefault="00061EEF" w:rsidP="00061EEF">
      <w:pPr>
        <w:pStyle w:val="2f3"/>
        <w:rPr>
          <w:rFonts w:hint="eastAsia"/>
        </w:rPr>
      </w:pPr>
      <w:r>
        <w:tab/>
        <w:t>10.0.13.0/24</w:t>
      </w:r>
      <w:r>
        <w:tab/>
      </w:r>
      <w:r>
        <w:tab/>
      </w:r>
      <w:r>
        <w:tab/>
      </w:r>
      <w:r>
        <w:tab/>
      </w:r>
      <w:r>
        <w:tab/>
      </w:r>
      <w:r>
        <w:tab/>
      </w:r>
      <w:r>
        <w:tab/>
        <w:t>1</w:t>
      </w:r>
      <w:r>
        <w:tab/>
      </w:r>
      <w:r>
        <w:tab/>
      </w:r>
      <w:r>
        <w:tab/>
      </w:r>
      <w:r>
        <w:tab/>
      </w:r>
      <w:r>
        <w:tab/>
        <w:t>Transit</w:t>
      </w:r>
      <w:r>
        <w:tab/>
      </w:r>
      <w:r>
        <w:tab/>
      </w:r>
      <w:r>
        <w:tab/>
      </w:r>
      <w:r>
        <w:tab/>
      </w:r>
      <w:r>
        <w:tab/>
        <w:t>10.0.13.3</w:t>
      </w:r>
      <w:r>
        <w:tab/>
      </w:r>
      <w:r>
        <w:tab/>
      </w:r>
      <w:r>
        <w:tab/>
      </w:r>
      <w:r>
        <w:tab/>
      </w:r>
      <w:r>
        <w:tab/>
      </w:r>
      <w:r>
        <w:tab/>
      </w:r>
      <w:r>
        <w:tab/>
        <w:t>10.0.3.3</w:t>
      </w:r>
      <w:r>
        <w:tab/>
      </w:r>
      <w:r>
        <w:tab/>
      </w:r>
      <w:r>
        <w:tab/>
      </w:r>
      <w:r>
        <w:tab/>
      </w:r>
      <w:r>
        <w:tab/>
      </w:r>
      <w:r>
        <w:tab/>
      </w:r>
      <w:r>
        <w:tab/>
      </w:r>
      <w:r>
        <w:tab/>
        <w:t>0.0.0.0</w:t>
      </w:r>
    </w:p>
    <w:p w14:paraId="11F67A57" w14:textId="77777777" w:rsidR="00061EEF" w:rsidRDefault="00061EEF" w:rsidP="00061EEF">
      <w:pPr>
        <w:pStyle w:val="2f3"/>
        <w:rPr>
          <w:rFonts w:hint="eastAsia"/>
        </w:rPr>
      </w:pPr>
      <w:r>
        <w:tab/>
        <w:t>10.0.23.0/24</w:t>
      </w:r>
      <w:r>
        <w:tab/>
      </w:r>
      <w:r>
        <w:tab/>
      </w:r>
      <w:r>
        <w:tab/>
      </w:r>
      <w:r>
        <w:tab/>
      </w:r>
      <w:r>
        <w:tab/>
      </w:r>
      <w:r>
        <w:tab/>
      </w:r>
      <w:r>
        <w:tab/>
        <w:t>1</w:t>
      </w:r>
      <w:r>
        <w:tab/>
      </w:r>
      <w:r>
        <w:tab/>
      </w:r>
      <w:r>
        <w:tab/>
      </w:r>
      <w:r>
        <w:tab/>
      </w:r>
      <w:r>
        <w:tab/>
        <w:t>Transit</w:t>
      </w:r>
      <w:r>
        <w:tab/>
      </w:r>
      <w:r>
        <w:tab/>
      </w:r>
      <w:r>
        <w:tab/>
      </w:r>
      <w:r>
        <w:tab/>
      </w:r>
      <w:r>
        <w:tab/>
        <w:t>10.0.23.3</w:t>
      </w:r>
      <w:r>
        <w:tab/>
      </w:r>
      <w:r>
        <w:tab/>
      </w:r>
      <w:r>
        <w:tab/>
      </w:r>
      <w:r>
        <w:tab/>
      </w:r>
      <w:r>
        <w:tab/>
      </w:r>
      <w:r>
        <w:tab/>
      </w:r>
      <w:r>
        <w:tab/>
        <w:t>10.0.3.3</w:t>
      </w:r>
      <w:r>
        <w:tab/>
      </w:r>
      <w:r>
        <w:tab/>
      </w:r>
      <w:r>
        <w:tab/>
      </w:r>
      <w:r>
        <w:tab/>
      </w:r>
      <w:r>
        <w:tab/>
      </w:r>
      <w:r>
        <w:tab/>
      </w:r>
      <w:r>
        <w:tab/>
      </w:r>
      <w:r>
        <w:tab/>
        <w:t>0.0.0.0</w:t>
      </w:r>
    </w:p>
    <w:p w14:paraId="37C021E4" w14:textId="77777777" w:rsidR="00061EEF" w:rsidRDefault="00061EEF" w:rsidP="00061EEF">
      <w:pPr>
        <w:pStyle w:val="2f3"/>
        <w:rPr>
          <w:rFonts w:hint="eastAsia"/>
        </w:rPr>
      </w:pPr>
      <w:r>
        <w:tab/>
        <w:t>10.0.34.0/24</w:t>
      </w:r>
      <w:r>
        <w:tab/>
      </w:r>
      <w:r>
        <w:tab/>
      </w:r>
      <w:r>
        <w:tab/>
      </w:r>
      <w:r>
        <w:tab/>
      </w:r>
      <w:r>
        <w:tab/>
      </w:r>
      <w:r>
        <w:tab/>
      </w:r>
      <w:r>
        <w:tab/>
        <w:t>1</w:t>
      </w:r>
      <w:r>
        <w:tab/>
      </w:r>
      <w:r>
        <w:tab/>
      </w:r>
      <w:r>
        <w:tab/>
      </w:r>
      <w:r>
        <w:tab/>
      </w:r>
      <w:r>
        <w:tab/>
        <w:t>Transit</w:t>
      </w:r>
      <w:r>
        <w:tab/>
      </w:r>
      <w:r>
        <w:tab/>
      </w:r>
      <w:r>
        <w:tab/>
      </w:r>
      <w:r>
        <w:tab/>
      </w:r>
      <w:r>
        <w:tab/>
        <w:t>10.0.34.3</w:t>
      </w:r>
      <w:r>
        <w:tab/>
      </w:r>
      <w:r>
        <w:tab/>
      </w:r>
      <w:r>
        <w:tab/>
      </w:r>
      <w:r>
        <w:tab/>
      </w:r>
      <w:r>
        <w:tab/>
      </w:r>
      <w:r>
        <w:tab/>
      </w:r>
      <w:r>
        <w:tab/>
        <w:t>10.0.3.3</w:t>
      </w:r>
      <w:r>
        <w:tab/>
      </w:r>
      <w:r>
        <w:tab/>
      </w:r>
      <w:r>
        <w:tab/>
      </w:r>
      <w:r>
        <w:tab/>
      </w:r>
      <w:r>
        <w:tab/>
      </w:r>
      <w:r>
        <w:tab/>
      </w:r>
      <w:r>
        <w:tab/>
      </w:r>
      <w:r>
        <w:tab/>
        <w:t>0.0.0.1</w:t>
      </w:r>
    </w:p>
    <w:p w14:paraId="60E0E9D7" w14:textId="77777777" w:rsidR="00061EEF" w:rsidRDefault="00061EEF" w:rsidP="00061EEF">
      <w:pPr>
        <w:pStyle w:val="2f3"/>
        <w:rPr>
          <w:rFonts w:hint="eastAsia"/>
        </w:rPr>
      </w:pPr>
      <w:r>
        <w:tab/>
        <w:t>10.0.1.1/32</w:t>
      </w:r>
      <w:r>
        <w:tab/>
      </w:r>
      <w:r>
        <w:tab/>
      </w:r>
      <w:r>
        <w:tab/>
      </w:r>
      <w:r>
        <w:tab/>
      </w:r>
      <w:r>
        <w:tab/>
      </w:r>
      <w:r>
        <w:tab/>
      </w:r>
      <w:r>
        <w:tab/>
      </w:r>
      <w:r>
        <w:tab/>
        <w:t>1</w:t>
      </w:r>
      <w:r>
        <w:tab/>
      </w:r>
      <w:r>
        <w:tab/>
      </w:r>
      <w:r>
        <w:tab/>
      </w:r>
      <w:r>
        <w:tab/>
      </w:r>
      <w:r>
        <w:tab/>
        <w:t>Stub</w:t>
      </w:r>
      <w:r>
        <w:tab/>
      </w:r>
      <w:r>
        <w:tab/>
      </w:r>
      <w:r>
        <w:tab/>
      </w:r>
      <w:r>
        <w:tab/>
      </w:r>
      <w:r>
        <w:tab/>
      </w:r>
      <w:r>
        <w:tab/>
      </w:r>
      <w:r>
        <w:tab/>
        <w:t>10.0.13.1</w:t>
      </w:r>
      <w:r>
        <w:tab/>
      </w:r>
      <w:r>
        <w:tab/>
      </w:r>
      <w:r>
        <w:tab/>
      </w:r>
      <w:r>
        <w:tab/>
      </w:r>
      <w:r>
        <w:tab/>
      </w:r>
      <w:r>
        <w:tab/>
      </w:r>
      <w:r>
        <w:tab/>
        <w:t>10.0.1.1</w:t>
      </w:r>
      <w:r>
        <w:tab/>
      </w:r>
      <w:r>
        <w:tab/>
      </w:r>
      <w:r>
        <w:tab/>
      </w:r>
      <w:r>
        <w:tab/>
      </w:r>
      <w:r>
        <w:tab/>
      </w:r>
      <w:r>
        <w:tab/>
      </w:r>
      <w:r>
        <w:tab/>
      </w:r>
      <w:r>
        <w:tab/>
        <w:t>0.0.0.0</w:t>
      </w:r>
    </w:p>
    <w:p w14:paraId="2F77B7EB" w14:textId="77777777" w:rsidR="00061EEF" w:rsidRDefault="00061EEF" w:rsidP="00061EEF">
      <w:pPr>
        <w:pStyle w:val="2f3"/>
        <w:rPr>
          <w:rFonts w:hint="eastAsia"/>
        </w:rPr>
      </w:pPr>
      <w:r>
        <w:tab/>
        <w:t>10.0.2.2/32</w:t>
      </w:r>
      <w:r>
        <w:tab/>
      </w:r>
      <w:r>
        <w:tab/>
      </w:r>
      <w:r>
        <w:tab/>
      </w:r>
      <w:r>
        <w:tab/>
      </w:r>
      <w:r>
        <w:tab/>
      </w:r>
      <w:r>
        <w:tab/>
      </w:r>
      <w:r>
        <w:tab/>
      </w:r>
      <w:r>
        <w:tab/>
        <w:t>1</w:t>
      </w:r>
      <w:r>
        <w:tab/>
      </w:r>
      <w:r>
        <w:tab/>
      </w:r>
      <w:r>
        <w:tab/>
      </w:r>
      <w:r>
        <w:tab/>
      </w:r>
      <w:r>
        <w:tab/>
        <w:t>Stub</w:t>
      </w:r>
      <w:r>
        <w:tab/>
      </w:r>
      <w:r>
        <w:tab/>
      </w:r>
      <w:r>
        <w:tab/>
      </w:r>
      <w:r>
        <w:tab/>
      </w:r>
      <w:r>
        <w:tab/>
      </w:r>
      <w:r>
        <w:tab/>
      </w:r>
      <w:r>
        <w:tab/>
        <w:t>10.0.23.2</w:t>
      </w:r>
      <w:r>
        <w:tab/>
      </w:r>
      <w:r>
        <w:tab/>
      </w:r>
      <w:r>
        <w:tab/>
      </w:r>
      <w:r>
        <w:tab/>
      </w:r>
      <w:r>
        <w:tab/>
      </w:r>
      <w:r>
        <w:tab/>
      </w:r>
      <w:r>
        <w:tab/>
        <w:t>10.0.2.2</w:t>
      </w:r>
      <w:r>
        <w:tab/>
      </w:r>
      <w:r>
        <w:tab/>
      </w:r>
      <w:r>
        <w:tab/>
      </w:r>
      <w:r>
        <w:tab/>
      </w:r>
      <w:r>
        <w:tab/>
      </w:r>
      <w:r>
        <w:tab/>
      </w:r>
      <w:r>
        <w:tab/>
      </w:r>
      <w:r>
        <w:tab/>
        <w:t>0.0.0.0</w:t>
      </w:r>
    </w:p>
    <w:p w14:paraId="1ED791E8" w14:textId="77777777" w:rsidR="00061EEF" w:rsidRDefault="00061EEF" w:rsidP="00061EEF">
      <w:pPr>
        <w:pStyle w:val="2f3"/>
        <w:rPr>
          <w:rFonts w:hint="eastAsia"/>
        </w:rPr>
      </w:pPr>
      <w:r>
        <w:tab/>
        <w:t>10.0.4.4/32</w:t>
      </w:r>
      <w:r>
        <w:tab/>
      </w:r>
      <w:r>
        <w:tab/>
      </w:r>
      <w:r>
        <w:tab/>
      </w:r>
      <w:r>
        <w:tab/>
      </w:r>
      <w:r>
        <w:tab/>
      </w:r>
      <w:r>
        <w:tab/>
      </w:r>
      <w:r>
        <w:tab/>
      </w:r>
      <w:r>
        <w:tab/>
        <w:t>1</w:t>
      </w:r>
      <w:r>
        <w:tab/>
      </w:r>
      <w:r>
        <w:tab/>
      </w:r>
      <w:r>
        <w:tab/>
      </w:r>
      <w:r>
        <w:tab/>
      </w:r>
      <w:r>
        <w:tab/>
        <w:t>Stub</w:t>
      </w:r>
      <w:r>
        <w:tab/>
      </w:r>
      <w:r>
        <w:tab/>
      </w:r>
      <w:r>
        <w:tab/>
      </w:r>
      <w:r>
        <w:tab/>
      </w:r>
      <w:r>
        <w:tab/>
      </w:r>
      <w:r>
        <w:tab/>
      </w:r>
      <w:r>
        <w:tab/>
        <w:t>10.0.34.4</w:t>
      </w:r>
      <w:r>
        <w:tab/>
      </w:r>
      <w:r>
        <w:tab/>
      </w:r>
      <w:r>
        <w:tab/>
      </w:r>
      <w:r>
        <w:tab/>
      </w:r>
      <w:r>
        <w:tab/>
      </w:r>
      <w:r>
        <w:tab/>
      </w:r>
      <w:r>
        <w:tab/>
        <w:t>10.0.4.4</w:t>
      </w:r>
      <w:r>
        <w:tab/>
      </w:r>
      <w:r>
        <w:tab/>
      </w:r>
      <w:r>
        <w:tab/>
      </w:r>
      <w:r>
        <w:tab/>
      </w:r>
      <w:r>
        <w:tab/>
      </w:r>
      <w:r>
        <w:tab/>
      </w:r>
      <w:r>
        <w:tab/>
      </w:r>
      <w:r>
        <w:tab/>
        <w:t>0.0.0.1</w:t>
      </w:r>
    </w:p>
    <w:p w14:paraId="4F053B76" w14:textId="77777777" w:rsidR="00061EEF" w:rsidRDefault="00061EEF" w:rsidP="00061EEF">
      <w:pPr>
        <w:pStyle w:val="2f3"/>
        <w:rPr>
          <w:rFonts w:hint="eastAsia"/>
        </w:rPr>
      </w:pPr>
      <w:r>
        <w:tab/>
        <w:t>10.0.12.0/24</w:t>
      </w:r>
      <w:r>
        <w:tab/>
      </w:r>
      <w:r>
        <w:tab/>
      </w:r>
      <w:r>
        <w:tab/>
      </w:r>
      <w:r>
        <w:tab/>
      </w:r>
      <w:r>
        <w:tab/>
      </w:r>
      <w:r>
        <w:tab/>
      </w:r>
      <w:r>
        <w:tab/>
        <w:t>2</w:t>
      </w:r>
      <w:r>
        <w:tab/>
      </w:r>
      <w:r>
        <w:tab/>
      </w:r>
      <w:r>
        <w:tab/>
      </w:r>
      <w:r>
        <w:tab/>
      </w:r>
      <w:r>
        <w:tab/>
        <w:t>Transit</w:t>
      </w:r>
      <w:r>
        <w:tab/>
      </w:r>
      <w:r>
        <w:tab/>
      </w:r>
      <w:r>
        <w:tab/>
      </w:r>
      <w:r>
        <w:tab/>
      </w:r>
      <w:r>
        <w:tab/>
        <w:t>10.0.23.2</w:t>
      </w:r>
      <w:r>
        <w:tab/>
      </w:r>
      <w:r>
        <w:tab/>
      </w:r>
      <w:r>
        <w:tab/>
      </w:r>
      <w:r>
        <w:tab/>
      </w:r>
      <w:r>
        <w:tab/>
      </w:r>
      <w:r>
        <w:tab/>
      </w:r>
      <w:r>
        <w:tab/>
        <w:t>10.0.2.2</w:t>
      </w:r>
      <w:r>
        <w:tab/>
      </w:r>
      <w:r>
        <w:tab/>
      </w:r>
      <w:r>
        <w:tab/>
      </w:r>
      <w:r>
        <w:tab/>
      </w:r>
      <w:r>
        <w:tab/>
      </w:r>
      <w:r>
        <w:tab/>
      </w:r>
      <w:r>
        <w:tab/>
      </w:r>
      <w:r>
        <w:tab/>
        <w:t>0.0.0.0</w:t>
      </w:r>
    </w:p>
    <w:p w14:paraId="16C6F0F7" w14:textId="77777777" w:rsidR="00061EEF" w:rsidRPr="00E12A9D" w:rsidRDefault="00061EEF" w:rsidP="00061EEF">
      <w:pPr>
        <w:pStyle w:val="2f3"/>
        <w:rPr>
          <w:rFonts w:hint="eastAsia"/>
          <w:color w:val="EC7061"/>
        </w:rPr>
      </w:pPr>
      <w:r w:rsidRPr="00E12A9D">
        <w:rPr>
          <w:color w:val="EC7061"/>
        </w:rPr>
        <w:tab/>
        <w:t>172.16.2.1/32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Stub</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10.0.23.2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10.0.2.2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0.0.0.0</w:t>
      </w:r>
    </w:p>
    <w:p w14:paraId="6916F810" w14:textId="77777777" w:rsidR="00061EEF" w:rsidRDefault="00061EEF" w:rsidP="00061EEF">
      <w:pPr>
        <w:pStyle w:val="2f3"/>
        <w:rPr>
          <w:rFonts w:hint="eastAsia"/>
        </w:rPr>
      </w:pPr>
    </w:p>
    <w:p w14:paraId="313770D4" w14:textId="77777777" w:rsidR="00061EEF" w:rsidRDefault="00061EEF" w:rsidP="00061EEF">
      <w:pPr>
        <w:pStyle w:val="2f3"/>
        <w:rPr>
          <w:rFonts w:hint="eastAsia"/>
        </w:rPr>
      </w:pPr>
      <w:r>
        <w:tab/>
        <w:t>Total</w:t>
      </w:r>
      <w:r>
        <w:tab/>
        <w:t>Nets:</w:t>
      </w:r>
      <w:r>
        <w:tab/>
        <w:t>9</w:t>
      </w:r>
      <w:r>
        <w:tab/>
      </w:r>
      <w:r>
        <w:tab/>
      </w:r>
    </w:p>
    <w:p w14:paraId="36F047E3" w14:textId="77777777" w:rsidR="00061EEF" w:rsidRDefault="00061EEF" w:rsidP="00061EEF">
      <w:pPr>
        <w:pStyle w:val="2f3"/>
        <w:rPr>
          <w:rFonts w:hint="eastAsia"/>
        </w:rPr>
      </w:pPr>
      <w:r>
        <w:tab/>
        <w:t>Intra</w:t>
      </w:r>
      <w:r>
        <w:tab/>
        <w:t>Area:</w:t>
      </w:r>
      <w:r>
        <w:tab/>
        <w:t>9</w:t>
      </w:r>
      <w:r>
        <w:tab/>
      </w:r>
      <w:r>
        <w:tab/>
        <w:t>Inter</w:t>
      </w:r>
      <w:r>
        <w:tab/>
        <w:t>Area:</w:t>
      </w:r>
      <w:r>
        <w:tab/>
        <w:t>0</w:t>
      </w:r>
      <w:r>
        <w:tab/>
      </w:r>
      <w:r>
        <w:tab/>
        <w:t>ASE:</w:t>
      </w:r>
      <w:r>
        <w:tab/>
        <w:t>0</w:t>
      </w:r>
      <w:r>
        <w:tab/>
      </w:r>
      <w:r>
        <w:tab/>
        <w:t>NSSA:</w:t>
      </w:r>
      <w:r>
        <w:tab/>
        <w:t>0</w:t>
      </w:r>
      <w:r>
        <w:tab/>
      </w:r>
    </w:p>
    <w:p w14:paraId="3B02A542" w14:textId="77777777" w:rsidR="00061EEF" w:rsidRDefault="00061EEF" w:rsidP="00061EEF">
      <w:pPr>
        <w:pStyle w:val="1e"/>
      </w:pPr>
      <w:r>
        <w:t>There is only one OSPF route 172.16.2.1/32 on R3, and the next hop is R2.</w:t>
      </w:r>
    </w:p>
    <w:p w14:paraId="6F8AADFD" w14:textId="77777777" w:rsidR="00061EEF" w:rsidRDefault="00061EEF" w:rsidP="00061EEF">
      <w:pPr>
        <w:pStyle w:val="1e"/>
      </w:pPr>
      <w:r>
        <w:t xml:space="preserve">When the number of equal-cost routes is greater than number specified in the </w:t>
      </w:r>
      <w:r>
        <w:rPr>
          <w:b/>
        </w:rPr>
        <w:t>maximum load-balancing</w:t>
      </w:r>
      <w:r>
        <w:t xml:space="preserve"> command, valid routes are selected for load balancing based on the following criteria:</w:t>
      </w:r>
    </w:p>
    <w:p w14:paraId="3641BB05" w14:textId="77777777" w:rsidR="00061EEF" w:rsidRDefault="00061EEF" w:rsidP="00D04637">
      <w:pPr>
        <w:pStyle w:val="1e"/>
        <w:numPr>
          <w:ilvl w:val="0"/>
          <w:numId w:val="12"/>
        </w:numPr>
      </w:pPr>
      <w:r>
        <w:t xml:space="preserve">Route priority: Routes with the highest priority (lowest weight) are selected for load balancing. </w:t>
      </w:r>
    </w:p>
    <w:p w14:paraId="12B08F41" w14:textId="77777777" w:rsidR="00061EEF" w:rsidRDefault="00061EEF" w:rsidP="00D04637">
      <w:pPr>
        <w:pStyle w:val="1e"/>
        <w:numPr>
          <w:ilvl w:val="0"/>
          <w:numId w:val="12"/>
        </w:numPr>
      </w:pPr>
      <w:r>
        <w:t>Interface index: If routes have the same priority, the routes with the largest interface index are selected for load balancing.</w:t>
      </w:r>
    </w:p>
    <w:p w14:paraId="1A745B53" w14:textId="77777777" w:rsidR="00061EEF" w:rsidRDefault="00061EEF" w:rsidP="00D04637">
      <w:pPr>
        <w:pStyle w:val="1e"/>
        <w:numPr>
          <w:ilvl w:val="0"/>
          <w:numId w:val="12"/>
        </w:numPr>
      </w:pPr>
      <w:r>
        <w:t>Next-hop IP address: If routes have the same priority and interface index, the routes with the largest next-hop IP addresses are selected for load balancing.</w:t>
      </w:r>
    </w:p>
    <w:p w14:paraId="7CE04728" w14:textId="77777777" w:rsidR="00061EEF" w:rsidRDefault="00061EEF" w:rsidP="00061EEF">
      <w:pPr>
        <w:pStyle w:val="1e"/>
      </w:pPr>
      <w:r>
        <w:t>The index of GE0/0/3 on R3 connected to R2 is greater than that of GE0/0/1 on R1, so the OSPF route 172.16.2.1/32 from R2 becomes valid.</w:t>
      </w:r>
    </w:p>
    <w:p w14:paraId="4316B8BA" w14:textId="77777777" w:rsidR="00061EEF" w:rsidRDefault="00061EEF" w:rsidP="00061EEF">
      <w:pPr>
        <w:pStyle w:val="1e"/>
      </w:pPr>
      <w:r>
        <w:t># Create Loopback3 on R4 and activate OSPF.</w:t>
      </w:r>
    </w:p>
    <w:p w14:paraId="59B98053" w14:textId="77777777" w:rsidR="00061EEF" w:rsidRDefault="00061EEF" w:rsidP="00061EEF">
      <w:pPr>
        <w:pStyle w:val="2f3"/>
        <w:rPr>
          <w:rFonts w:hint="eastAsia"/>
        </w:rPr>
      </w:pPr>
      <w:r>
        <w:t>[R4]interface LoopBack 3</w:t>
      </w:r>
    </w:p>
    <w:p w14:paraId="3C7CD84E" w14:textId="77777777" w:rsidR="00061EEF" w:rsidRDefault="00061EEF" w:rsidP="00061EEF">
      <w:pPr>
        <w:pStyle w:val="2f3"/>
        <w:rPr>
          <w:rFonts w:hint="eastAsia"/>
        </w:rPr>
      </w:pPr>
      <w:r>
        <w:t>[R4-LoopBack3] ip address 172.16.3.1 24</w:t>
      </w:r>
    </w:p>
    <w:p w14:paraId="1C82EE3F" w14:textId="77777777" w:rsidR="00061EEF" w:rsidRDefault="00061EEF" w:rsidP="00061EEF">
      <w:pPr>
        <w:pStyle w:val="2f3"/>
        <w:rPr>
          <w:rFonts w:hint="eastAsia"/>
        </w:rPr>
      </w:pPr>
      <w:r>
        <w:t>[R4-LoopBack3] ospf network-type broadcast</w:t>
      </w:r>
    </w:p>
    <w:p w14:paraId="65FAAC6B" w14:textId="77777777" w:rsidR="00061EEF" w:rsidRDefault="00061EEF" w:rsidP="00061EEF">
      <w:pPr>
        <w:pStyle w:val="2f3"/>
        <w:rPr>
          <w:rFonts w:hint="eastAsia"/>
        </w:rPr>
      </w:pPr>
      <w:r>
        <w:t>[R4-LoopBack3] quit</w:t>
      </w:r>
    </w:p>
    <w:p w14:paraId="5CB5744A" w14:textId="77777777" w:rsidR="00061EEF" w:rsidRDefault="00061EEF" w:rsidP="00061EEF">
      <w:pPr>
        <w:pStyle w:val="2f3"/>
        <w:rPr>
          <w:rFonts w:hint="eastAsia"/>
        </w:rPr>
      </w:pPr>
    </w:p>
    <w:p w14:paraId="383B188B" w14:textId="77777777" w:rsidR="00061EEF" w:rsidRDefault="00061EEF" w:rsidP="00061EEF">
      <w:pPr>
        <w:pStyle w:val="2f3"/>
        <w:rPr>
          <w:rFonts w:hint="eastAsia"/>
        </w:rPr>
      </w:pPr>
      <w:r>
        <w:t>[R4]ospf 1</w:t>
      </w:r>
    </w:p>
    <w:p w14:paraId="4E296848" w14:textId="77777777" w:rsidR="00061EEF" w:rsidRDefault="00061EEF" w:rsidP="00061EEF">
      <w:pPr>
        <w:pStyle w:val="2f3"/>
        <w:rPr>
          <w:rFonts w:hint="eastAsia"/>
        </w:rPr>
      </w:pPr>
      <w:r>
        <w:t>[R4-ospf-1]area 1</w:t>
      </w:r>
    </w:p>
    <w:p w14:paraId="25927F8E" w14:textId="77777777" w:rsidR="00061EEF" w:rsidRDefault="00061EEF" w:rsidP="00061EEF">
      <w:pPr>
        <w:pStyle w:val="2f3"/>
        <w:rPr>
          <w:rFonts w:hint="eastAsia"/>
        </w:rPr>
      </w:pPr>
      <w:r>
        <w:t>[R4-ospf-1-area-0.0.0.1] network 172.16.3.1 0.0.0.0</w:t>
      </w:r>
    </w:p>
    <w:p w14:paraId="0034258F" w14:textId="77777777" w:rsidR="00061EEF" w:rsidRDefault="00061EEF" w:rsidP="00061EEF">
      <w:pPr>
        <w:pStyle w:val="2f3"/>
        <w:rPr>
          <w:rFonts w:hint="eastAsia"/>
        </w:rPr>
      </w:pPr>
      <w:r>
        <w:t>[R4-ospf-1-area-0.0.0.1] quit</w:t>
      </w:r>
    </w:p>
    <w:p w14:paraId="6B91908D" w14:textId="77777777" w:rsidR="00061EEF" w:rsidRDefault="00061EEF" w:rsidP="00061EEF">
      <w:pPr>
        <w:pStyle w:val="2f3"/>
        <w:rPr>
          <w:rFonts w:hint="eastAsia"/>
        </w:rPr>
      </w:pPr>
      <w:r>
        <w:t>[R4-ospf-1] quit</w:t>
      </w:r>
    </w:p>
    <w:p w14:paraId="4A635481" w14:textId="77777777" w:rsidR="00061EEF" w:rsidRDefault="00061EEF" w:rsidP="00061EEF">
      <w:pPr>
        <w:pStyle w:val="1e"/>
      </w:pPr>
      <w:r>
        <w:t># Check OSPF routing information on R1.</w:t>
      </w:r>
    </w:p>
    <w:p w14:paraId="5FADB4A6" w14:textId="77777777" w:rsidR="00061EEF" w:rsidRDefault="00061EEF" w:rsidP="00061EEF">
      <w:pPr>
        <w:pStyle w:val="2f3"/>
        <w:rPr>
          <w:rFonts w:hint="eastAsia"/>
        </w:rPr>
      </w:pPr>
      <w:r>
        <w:t>&lt;R1&gt;display</w:t>
      </w:r>
      <w:r>
        <w:tab/>
        <w:t>ospf</w:t>
      </w:r>
      <w:r>
        <w:tab/>
        <w:t>routing</w:t>
      </w:r>
      <w:r>
        <w:tab/>
      </w:r>
    </w:p>
    <w:p w14:paraId="25F831B4" w14:textId="77777777" w:rsidR="00061EEF" w:rsidRDefault="00061EEF" w:rsidP="00061EEF">
      <w:pPr>
        <w:pStyle w:val="2f3"/>
        <w:rPr>
          <w:rFonts w:hint="eastAsia"/>
        </w:rPr>
      </w:pPr>
    </w:p>
    <w:p w14:paraId="3D97815C" w14:textId="77777777" w:rsidR="00061EEF" w:rsidRDefault="00061EEF" w:rsidP="00061EEF">
      <w:pPr>
        <w:pStyle w:val="2f3"/>
        <w:rPr>
          <w:rFonts w:hint="eastAsia"/>
        </w:rPr>
      </w:pPr>
      <w:r>
        <w:tab/>
      </w:r>
      <w:r>
        <w:tab/>
        <w:t>OSPF</w:t>
      </w:r>
      <w:r>
        <w:tab/>
        <w:t>Process</w:t>
      </w:r>
      <w:r>
        <w:tab/>
        <w:t>1</w:t>
      </w:r>
      <w:r>
        <w:tab/>
        <w:t>with</w:t>
      </w:r>
      <w:r>
        <w:tab/>
        <w:t>Router</w:t>
      </w:r>
      <w:r>
        <w:tab/>
        <w:t>ID</w:t>
      </w:r>
      <w:r>
        <w:tab/>
        <w:t>10.0.1.1</w:t>
      </w:r>
    </w:p>
    <w:p w14:paraId="784A7E62" w14:textId="77777777" w:rsidR="00061EEF" w:rsidRDefault="00061EEF" w:rsidP="00061EEF">
      <w:pPr>
        <w:pStyle w:val="2f3"/>
        <w:rPr>
          <w:rFonts w:hint="eastAsia"/>
        </w:rPr>
      </w:pPr>
      <w:r>
        <w:tab/>
      </w:r>
      <w:r>
        <w:tab/>
      </w:r>
      <w:r>
        <w:tab/>
      </w:r>
      <w:r>
        <w:tab/>
        <w:t>Routing</w:t>
      </w:r>
      <w:r>
        <w:tab/>
        <w:t>Tables</w:t>
      </w:r>
      <w:r>
        <w:tab/>
      </w:r>
    </w:p>
    <w:p w14:paraId="5CDF7F3E" w14:textId="77777777" w:rsidR="00061EEF" w:rsidRDefault="00061EEF" w:rsidP="00061EEF">
      <w:pPr>
        <w:pStyle w:val="2f3"/>
        <w:rPr>
          <w:rFonts w:hint="eastAsia"/>
        </w:rPr>
      </w:pPr>
    </w:p>
    <w:p w14:paraId="0521614B" w14:textId="77777777" w:rsidR="00061EEF" w:rsidRDefault="00061EEF" w:rsidP="00061EEF">
      <w:pPr>
        <w:pStyle w:val="2f3"/>
        <w:rPr>
          <w:rFonts w:hint="eastAsia"/>
        </w:rPr>
      </w:pPr>
      <w:r>
        <w:tab/>
        <w:t>Routing</w:t>
      </w:r>
      <w:r>
        <w:tab/>
        <w:t>for</w:t>
      </w:r>
      <w:r>
        <w:tab/>
        <w:t>Network</w:t>
      </w:r>
      <w:r>
        <w:tab/>
      </w:r>
    </w:p>
    <w:p w14:paraId="6C9E1FB5" w14:textId="33E537D6" w:rsidR="00061EEF" w:rsidRDefault="00061EEF" w:rsidP="00061EEF">
      <w:pPr>
        <w:pStyle w:val="2f3"/>
        <w:rPr>
          <w:rFonts w:hint="eastAsia"/>
        </w:rPr>
      </w:pPr>
      <w:r>
        <w:tab/>
        <w:t>Destination</w:t>
      </w:r>
      <w:r>
        <w:tab/>
      </w:r>
      <w:r>
        <w:tab/>
      </w:r>
      <w:r>
        <w:tab/>
      </w:r>
      <w:r>
        <w:tab/>
      </w:r>
      <w:r>
        <w:tab/>
      </w:r>
      <w:r>
        <w:tab/>
      </w:r>
      <w:r w:rsidR="00C505AF">
        <w:tab/>
      </w:r>
      <w:r w:rsidR="00C505AF">
        <w:tab/>
      </w:r>
      <w:r>
        <w:t>Cost</w:t>
      </w:r>
      <w:r>
        <w:tab/>
      </w:r>
      <w:r>
        <w:tab/>
      </w:r>
      <w:r>
        <w:tab/>
        <w:t>Type</w:t>
      </w:r>
      <w:r>
        <w:tab/>
      </w:r>
      <w:r>
        <w:tab/>
      </w:r>
      <w:r>
        <w:tab/>
      </w:r>
      <w:r>
        <w:tab/>
      </w:r>
      <w:r>
        <w:tab/>
      </w:r>
      <w:r>
        <w:tab/>
        <w:t>NextHop</w:t>
      </w:r>
      <w:r>
        <w:tab/>
      </w:r>
      <w:r>
        <w:tab/>
      </w:r>
      <w:r>
        <w:tab/>
      </w:r>
      <w:r>
        <w:tab/>
      </w:r>
      <w:r>
        <w:tab/>
      </w:r>
      <w:r>
        <w:tab/>
      </w:r>
      <w:r>
        <w:tab/>
        <w:t>AdvRouter</w:t>
      </w:r>
      <w:r>
        <w:tab/>
      </w:r>
      <w:r>
        <w:tab/>
      </w:r>
      <w:r>
        <w:tab/>
      </w:r>
      <w:r>
        <w:tab/>
      </w:r>
      <w:r>
        <w:tab/>
      </w:r>
      <w:r>
        <w:tab/>
      </w:r>
      <w:r>
        <w:tab/>
        <w:t>Area</w:t>
      </w:r>
    </w:p>
    <w:p w14:paraId="09335C11" w14:textId="77777777" w:rsidR="00061EEF" w:rsidRDefault="00061EEF" w:rsidP="00061EEF">
      <w:pPr>
        <w:pStyle w:val="2f3"/>
        <w:rPr>
          <w:rFonts w:hint="eastAsia"/>
        </w:rPr>
      </w:pPr>
      <w:r>
        <w:tab/>
        <w:t>10.0.1.1/32</w:t>
      </w:r>
      <w:r>
        <w:tab/>
      </w:r>
      <w:r>
        <w:tab/>
      </w:r>
      <w:r>
        <w:tab/>
      </w:r>
      <w:r>
        <w:tab/>
      </w:r>
      <w:r>
        <w:tab/>
      </w:r>
      <w:r>
        <w:tab/>
      </w:r>
      <w:r>
        <w:tab/>
      </w:r>
      <w:r>
        <w:tab/>
        <w:t>0</w:t>
      </w:r>
      <w:r>
        <w:tab/>
      </w:r>
      <w:r>
        <w:tab/>
      </w:r>
      <w:r>
        <w:tab/>
      </w:r>
      <w:r>
        <w:tab/>
      </w:r>
      <w:r>
        <w:tab/>
        <w:t>Stub</w:t>
      </w:r>
      <w:r>
        <w:tab/>
      </w:r>
      <w:r>
        <w:tab/>
      </w:r>
      <w:r>
        <w:tab/>
      </w:r>
      <w:r>
        <w:tab/>
      </w:r>
      <w:r>
        <w:tab/>
      </w:r>
      <w:r>
        <w:tab/>
      </w:r>
      <w:r>
        <w:tab/>
        <w:t>10.0.1.1</w:t>
      </w:r>
      <w:r>
        <w:tab/>
      </w:r>
      <w:r>
        <w:tab/>
      </w:r>
      <w:r>
        <w:tab/>
      </w:r>
      <w:r>
        <w:tab/>
      </w:r>
      <w:r>
        <w:tab/>
      </w:r>
      <w:r>
        <w:tab/>
      </w:r>
      <w:r>
        <w:tab/>
      </w:r>
      <w:r>
        <w:tab/>
        <w:t>10.0.1.1</w:t>
      </w:r>
      <w:r>
        <w:tab/>
      </w:r>
      <w:r>
        <w:tab/>
      </w:r>
      <w:r>
        <w:tab/>
      </w:r>
      <w:r>
        <w:tab/>
      </w:r>
      <w:r>
        <w:tab/>
      </w:r>
      <w:r>
        <w:tab/>
      </w:r>
      <w:r>
        <w:tab/>
      </w:r>
      <w:r>
        <w:tab/>
        <w:t>0.0.0.0</w:t>
      </w:r>
    </w:p>
    <w:p w14:paraId="125FAEA7" w14:textId="77777777" w:rsidR="00061EEF" w:rsidRDefault="00061EEF" w:rsidP="00061EEF">
      <w:pPr>
        <w:pStyle w:val="2f3"/>
        <w:rPr>
          <w:rFonts w:hint="eastAsia"/>
        </w:rPr>
      </w:pPr>
      <w:r>
        <w:tab/>
        <w:t>10.0.12.0/24</w:t>
      </w:r>
      <w:r>
        <w:tab/>
      </w:r>
      <w:r>
        <w:tab/>
      </w:r>
      <w:r>
        <w:tab/>
      </w:r>
      <w:r>
        <w:tab/>
      </w:r>
      <w:r>
        <w:tab/>
      </w:r>
      <w:r>
        <w:tab/>
      </w:r>
      <w:r>
        <w:tab/>
        <w:t>1</w:t>
      </w:r>
      <w:r>
        <w:tab/>
      </w:r>
      <w:r>
        <w:tab/>
      </w:r>
      <w:r>
        <w:tab/>
      </w:r>
      <w:r>
        <w:tab/>
      </w:r>
      <w:r>
        <w:tab/>
        <w:t>Transit</w:t>
      </w:r>
      <w:r>
        <w:tab/>
      </w:r>
      <w:r>
        <w:tab/>
      </w:r>
      <w:r>
        <w:tab/>
      </w:r>
      <w:r>
        <w:tab/>
      </w:r>
      <w:r>
        <w:tab/>
        <w:t>10.0.12.1</w:t>
      </w:r>
      <w:r>
        <w:tab/>
      </w:r>
      <w:r>
        <w:tab/>
      </w:r>
      <w:r>
        <w:tab/>
      </w:r>
      <w:r>
        <w:tab/>
      </w:r>
      <w:r>
        <w:tab/>
      </w:r>
      <w:r>
        <w:tab/>
      </w:r>
      <w:r>
        <w:tab/>
        <w:t>10.0.1.1</w:t>
      </w:r>
      <w:r>
        <w:tab/>
      </w:r>
      <w:r>
        <w:tab/>
      </w:r>
      <w:r>
        <w:tab/>
      </w:r>
      <w:r>
        <w:tab/>
      </w:r>
      <w:r>
        <w:tab/>
      </w:r>
      <w:r>
        <w:tab/>
      </w:r>
      <w:r>
        <w:tab/>
      </w:r>
      <w:r>
        <w:tab/>
        <w:t>0.0.0.0</w:t>
      </w:r>
    </w:p>
    <w:p w14:paraId="7BBBF22A" w14:textId="77777777" w:rsidR="00061EEF" w:rsidRDefault="00061EEF" w:rsidP="00061EEF">
      <w:pPr>
        <w:pStyle w:val="2f3"/>
        <w:rPr>
          <w:rFonts w:hint="eastAsia"/>
        </w:rPr>
      </w:pPr>
      <w:r>
        <w:tab/>
        <w:t>10.0.13.0/24</w:t>
      </w:r>
      <w:r>
        <w:tab/>
      </w:r>
      <w:r>
        <w:tab/>
      </w:r>
      <w:r>
        <w:tab/>
      </w:r>
      <w:r>
        <w:tab/>
      </w:r>
      <w:r>
        <w:tab/>
      </w:r>
      <w:r>
        <w:tab/>
      </w:r>
      <w:r>
        <w:tab/>
        <w:t>1</w:t>
      </w:r>
      <w:r>
        <w:tab/>
      </w:r>
      <w:r>
        <w:tab/>
      </w:r>
      <w:r>
        <w:tab/>
      </w:r>
      <w:r>
        <w:tab/>
      </w:r>
      <w:r>
        <w:tab/>
        <w:t>Transit</w:t>
      </w:r>
      <w:r>
        <w:tab/>
      </w:r>
      <w:r>
        <w:tab/>
      </w:r>
      <w:r>
        <w:tab/>
      </w:r>
      <w:r>
        <w:tab/>
      </w:r>
      <w:r>
        <w:tab/>
        <w:t>10.0.13.1</w:t>
      </w:r>
      <w:r>
        <w:tab/>
      </w:r>
      <w:r>
        <w:tab/>
      </w:r>
      <w:r>
        <w:tab/>
      </w:r>
      <w:r>
        <w:tab/>
      </w:r>
      <w:r>
        <w:tab/>
      </w:r>
      <w:r>
        <w:tab/>
      </w:r>
      <w:r>
        <w:tab/>
        <w:t>10.0.1.1</w:t>
      </w:r>
      <w:r>
        <w:tab/>
      </w:r>
      <w:r>
        <w:tab/>
      </w:r>
      <w:r>
        <w:tab/>
      </w:r>
      <w:r>
        <w:tab/>
      </w:r>
      <w:r>
        <w:tab/>
      </w:r>
      <w:r>
        <w:tab/>
      </w:r>
      <w:r>
        <w:tab/>
      </w:r>
      <w:r>
        <w:tab/>
        <w:t>0.0.0.0</w:t>
      </w:r>
    </w:p>
    <w:p w14:paraId="7446299E" w14:textId="77777777" w:rsidR="00061EEF" w:rsidRDefault="00061EEF" w:rsidP="00061EEF">
      <w:pPr>
        <w:pStyle w:val="2f3"/>
        <w:rPr>
          <w:rFonts w:hint="eastAsia"/>
        </w:rPr>
      </w:pPr>
      <w:r>
        <w:tab/>
        <w:t>172.16.2.1/32</w:t>
      </w:r>
      <w:r>
        <w:tab/>
      </w:r>
      <w:r>
        <w:tab/>
      </w:r>
      <w:r>
        <w:tab/>
      </w:r>
      <w:r>
        <w:tab/>
      </w:r>
      <w:r>
        <w:tab/>
      </w:r>
      <w:r>
        <w:tab/>
        <w:t>0</w:t>
      </w:r>
      <w:r>
        <w:tab/>
      </w:r>
      <w:r>
        <w:tab/>
      </w:r>
      <w:r>
        <w:tab/>
      </w:r>
      <w:r>
        <w:tab/>
      </w:r>
      <w:r>
        <w:tab/>
        <w:t>Stub</w:t>
      </w:r>
      <w:r>
        <w:tab/>
      </w:r>
      <w:r>
        <w:tab/>
      </w:r>
      <w:r>
        <w:tab/>
      </w:r>
      <w:r>
        <w:tab/>
      </w:r>
      <w:r>
        <w:tab/>
      </w:r>
      <w:r>
        <w:tab/>
      </w:r>
      <w:r>
        <w:tab/>
        <w:t>172.16.2.1</w:t>
      </w:r>
      <w:r>
        <w:tab/>
      </w:r>
      <w:r>
        <w:tab/>
      </w:r>
      <w:r>
        <w:tab/>
      </w:r>
      <w:r>
        <w:tab/>
      </w:r>
      <w:r>
        <w:tab/>
      </w:r>
      <w:r>
        <w:tab/>
        <w:t>10.0.1.1</w:t>
      </w:r>
      <w:r>
        <w:tab/>
      </w:r>
      <w:r>
        <w:tab/>
      </w:r>
      <w:r>
        <w:tab/>
      </w:r>
      <w:r>
        <w:tab/>
      </w:r>
      <w:r>
        <w:tab/>
      </w:r>
      <w:r>
        <w:tab/>
      </w:r>
      <w:r>
        <w:tab/>
      </w:r>
      <w:r>
        <w:tab/>
        <w:t>0.0.0.0</w:t>
      </w:r>
    </w:p>
    <w:p w14:paraId="42B7960C" w14:textId="77777777" w:rsidR="00061EEF" w:rsidRDefault="00061EEF" w:rsidP="00061EEF">
      <w:pPr>
        <w:pStyle w:val="2f3"/>
        <w:rPr>
          <w:rFonts w:hint="eastAsia"/>
        </w:rPr>
      </w:pPr>
      <w:r>
        <w:lastRenderedPageBreak/>
        <w:tab/>
        <w:t>10.0.2.2/32</w:t>
      </w:r>
      <w:r>
        <w:tab/>
      </w:r>
      <w:r>
        <w:tab/>
      </w:r>
      <w:r>
        <w:tab/>
      </w:r>
      <w:r>
        <w:tab/>
      </w:r>
      <w:r>
        <w:tab/>
      </w:r>
      <w:r>
        <w:tab/>
      </w:r>
      <w:r>
        <w:tab/>
      </w:r>
      <w:r>
        <w:tab/>
        <w:t>1</w:t>
      </w:r>
      <w:r>
        <w:tab/>
      </w:r>
      <w:r>
        <w:tab/>
      </w:r>
      <w:r>
        <w:tab/>
      </w:r>
      <w:r>
        <w:tab/>
      </w:r>
      <w:r>
        <w:tab/>
        <w:t>Stub</w:t>
      </w:r>
      <w:r>
        <w:tab/>
      </w:r>
      <w:r>
        <w:tab/>
      </w:r>
      <w:r>
        <w:tab/>
      </w:r>
      <w:r>
        <w:tab/>
      </w:r>
      <w:r>
        <w:tab/>
      </w:r>
      <w:r>
        <w:tab/>
      </w:r>
      <w:r>
        <w:tab/>
        <w:t>10.0.12.2</w:t>
      </w:r>
      <w:r>
        <w:tab/>
      </w:r>
      <w:r>
        <w:tab/>
      </w:r>
      <w:r>
        <w:tab/>
      </w:r>
      <w:r>
        <w:tab/>
      </w:r>
      <w:r>
        <w:tab/>
      </w:r>
      <w:r>
        <w:tab/>
      </w:r>
      <w:r>
        <w:tab/>
        <w:t>10.0.2.2</w:t>
      </w:r>
      <w:r>
        <w:tab/>
      </w:r>
      <w:r>
        <w:tab/>
      </w:r>
      <w:r>
        <w:tab/>
      </w:r>
      <w:r>
        <w:tab/>
      </w:r>
      <w:r>
        <w:tab/>
      </w:r>
      <w:r>
        <w:tab/>
      </w:r>
      <w:r>
        <w:tab/>
      </w:r>
      <w:r>
        <w:tab/>
        <w:t>0.0.0.0</w:t>
      </w:r>
    </w:p>
    <w:p w14:paraId="180429BF" w14:textId="77777777" w:rsidR="00061EEF" w:rsidRDefault="00061EEF" w:rsidP="00061EEF">
      <w:pPr>
        <w:pStyle w:val="2f3"/>
        <w:rPr>
          <w:rFonts w:hint="eastAsia"/>
        </w:rPr>
      </w:pPr>
      <w:r>
        <w:tab/>
        <w:t>10.0.3.3/32</w:t>
      </w:r>
      <w:r>
        <w:tab/>
      </w:r>
      <w:r>
        <w:tab/>
      </w:r>
      <w:r>
        <w:tab/>
      </w:r>
      <w:r>
        <w:tab/>
      </w:r>
      <w:r>
        <w:tab/>
      </w:r>
      <w:r>
        <w:tab/>
      </w:r>
      <w:r>
        <w:tab/>
      </w:r>
      <w:r>
        <w:tab/>
        <w:t>1</w:t>
      </w:r>
      <w:r>
        <w:tab/>
      </w:r>
      <w:r>
        <w:tab/>
      </w:r>
      <w:r>
        <w:tab/>
      </w:r>
      <w:r>
        <w:tab/>
      </w:r>
      <w:r>
        <w:tab/>
        <w:t>Stub</w:t>
      </w:r>
      <w:r>
        <w:tab/>
      </w:r>
      <w:r>
        <w:tab/>
      </w:r>
      <w:r>
        <w:tab/>
      </w:r>
      <w:r>
        <w:tab/>
      </w:r>
      <w:r>
        <w:tab/>
      </w:r>
      <w:r>
        <w:tab/>
      </w:r>
      <w:r>
        <w:tab/>
        <w:t>10.0.13.3</w:t>
      </w:r>
      <w:r>
        <w:tab/>
      </w:r>
      <w:r>
        <w:tab/>
      </w:r>
      <w:r>
        <w:tab/>
      </w:r>
      <w:r>
        <w:tab/>
      </w:r>
      <w:r>
        <w:tab/>
      </w:r>
      <w:r>
        <w:tab/>
      </w:r>
      <w:r>
        <w:tab/>
        <w:t>10.0.3.3</w:t>
      </w:r>
      <w:r>
        <w:tab/>
      </w:r>
      <w:r>
        <w:tab/>
      </w:r>
      <w:r>
        <w:tab/>
      </w:r>
      <w:r>
        <w:tab/>
      </w:r>
      <w:r>
        <w:tab/>
      </w:r>
      <w:r>
        <w:tab/>
      </w:r>
      <w:r>
        <w:tab/>
      </w:r>
      <w:r>
        <w:tab/>
        <w:t>0.0.0.0</w:t>
      </w:r>
    </w:p>
    <w:p w14:paraId="72C240A0" w14:textId="77777777" w:rsidR="00061EEF" w:rsidRDefault="00061EEF" w:rsidP="00061EEF">
      <w:pPr>
        <w:pStyle w:val="2f3"/>
        <w:rPr>
          <w:rFonts w:hint="eastAsia"/>
        </w:rPr>
      </w:pPr>
      <w:r>
        <w:tab/>
        <w:t>10.0.4.4/32</w:t>
      </w:r>
      <w:r>
        <w:tab/>
      </w:r>
      <w:r>
        <w:tab/>
      </w:r>
      <w:r>
        <w:tab/>
      </w:r>
      <w:r>
        <w:tab/>
      </w:r>
      <w:r>
        <w:tab/>
      </w:r>
      <w:r>
        <w:tab/>
      </w:r>
      <w:r>
        <w:tab/>
      </w:r>
      <w:r>
        <w:tab/>
        <w:t>2</w:t>
      </w:r>
      <w:r>
        <w:tab/>
      </w:r>
      <w:r>
        <w:tab/>
      </w:r>
      <w:r>
        <w:tab/>
      </w:r>
      <w:r>
        <w:tab/>
      </w:r>
      <w:r>
        <w:tab/>
        <w:t>Inter-area</w:t>
      </w:r>
      <w:r>
        <w:tab/>
      </w:r>
      <w:r>
        <w:tab/>
      </w:r>
      <w:r>
        <w:tab/>
        <w:t>10.0.13.3</w:t>
      </w:r>
      <w:r>
        <w:tab/>
      </w:r>
      <w:r>
        <w:tab/>
      </w:r>
      <w:r>
        <w:tab/>
      </w:r>
      <w:r>
        <w:tab/>
      </w:r>
      <w:r>
        <w:tab/>
      </w:r>
      <w:r>
        <w:tab/>
      </w:r>
      <w:r>
        <w:tab/>
        <w:t>10.0.3.3</w:t>
      </w:r>
      <w:r>
        <w:tab/>
      </w:r>
      <w:r>
        <w:tab/>
      </w:r>
      <w:r>
        <w:tab/>
      </w:r>
      <w:r>
        <w:tab/>
      </w:r>
      <w:r>
        <w:tab/>
      </w:r>
      <w:r>
        <w:tab/>
      </w:r>
      <w:r>
        <w:tab/>
      </w:r>
      <w:r>
        <w:tab/>
        <w:t>0.0.0.0</w:t>
      </w:r>
    </w:p>
    <w:p w14:paraId="21363BD4" w14:textId="77777777" w:rsidR="00061EEF" w:rsidRDefault="00061EEF" w:rsidP="00061EEF">
      <w:pPr>
        <w:pStyle w:val="2f3"/>
        <w:rPr>
          <w:rFonts w:hint="eastAsia"/>
        </w:rPr>
      </w:pPr>
      <w:r>
        <w:tab/>
        <w:t>10.0.23.0/24</w:t>
      </w:r>
      <w:r>
        <w:tab/>
      </w:r>
      <w:r>
        <w:tab/>
      </w:r>
      <w:r>
        <w:tab/>
      </w:r>
      <w:r>
        <w:tab/>
      </w:r>
      <w:r>
        <w:tab/>
      </w:r>
      <w:r>
        <w:tab/>
      </w:r>
      <w:r>
        <w:tab/>
        <w:t>2</w:t>
      </w:r>
      <w:r>
        <w:tab/>
      </w:r>
      <w:r>
        <w:tab/>
      </w:r>
      <w:r>
        <w:tab/>
      </w:r>
      <w:r>
        <w:tab/>
      </w:r>
      <w:r>
        <w:tab/>
        <w:t>Transit</w:t>
      </w:r>
      <w:r>
        <w:tab/>
      </w:r>
      <w:r>
        <w:tab/>
      </w:r>
      <w:r>
        <w:tab/>
      </w:r>
      <w:r>
        <w:tab/>
      </w:r>
      <w:r>
        <w:tab/>
        <w:t>10.0.12.2</w:t>
      </w:r>
      <w:r>
        <w:tab/>
      </w:r>
      <w:r>
        <w:tab/>
      </w:r>
      <w:r>
        <w:tab/>
      </w:r>
      <w:r>
        <w:tab/>
      </w:r>
      <w:r>
        <w:tab/>
      </w:r>
      <w:r>
        <w:tab/>
      </w:r>
      <w:r>
        <w:tab/>
        <w:t>10.0.3.3</w:t>
      </w:r>
      <w:r>
        <w:tab/>
      </w:r>
      <w:r>
        <w:tab/>
      </w:r>
      <w:r>
        <w:tab/>
      </w:r>
      <w:r>
        <w:tab/>
      </w:r>
      <w:r>
        <w:tab/>
      </w:r>
      <w:r>
        <w:tab/>
      </w:r>
      <w:r>
        <w:tab/>
      </w:r>
      <w:r>
        <w:tab/>
        <w:t>0.0.0.0</w:t>
      </w:r>
    </w:p>
    <w:p w14:paraId="38A1F7AD" w14:textId="77777777" w:rsidR="00061EEF" w:rsidRDefault="00061EEF" w:rsidP="00061EEF">
      <w:pPr>
        <w:pStyle w:val="2f3"/>
        <w:rPr>
          <w:rFonts w:hint="eastAsia"/>
        </w:rPr>
      </w:pPr>
      <w:r>
        <w:tab/>
        <w:t>10.0.23.0/24</w:t>
      </w:r>
      <w:r>
        <w:tab/>
      </w:r>
      <w:r>
        <w:tab/>
      </w:r>
      <w:r>
        <w:tab/>
      </w:r>
      <w:r>
        <w:tab/>
      </w:r>
      <w:r>
        <w:tab/>
      </w:r>
      <w:r>
        <w:tab/>
      </w:r>
      <w:r>
        <w:tab/>
        <w:t>2</w:t>
      </w:r>
      <w:r>
        <w:tab/>
      </w:r>
      <w:r>
        <w:tab/>
      </w:r>
      <w:r>
        <w:tab/>
      </w:r>
      <w:r>
        <w:tab/>
      </w:r>
      <w:r>
        <w:tab/>
        <w:t>Transit</w:t>
      </w:r>
      <w:r>
        <w:tab/>
      </w:r>
      <w:r>
        <w:tab/>
      </w:r>
      <w:r>
        <w:tab/>
      </w:r>
      <w:r>
        <w:tab/>
      </w:r>
      <w:r>
        <w:tab/>
        <w:t>10.0.13.3</w:t>
      </w:r>
      <w:r>
        <w:tab/>
      </w:r>
      <w:r>
        <w:tab/>
      </w:r>
      <w:r>
        <w:tab/>
      </w:r>
      <w:r>
        <w:tab/>
      </w:r>
      <w:r>
        <w:tab/>
      </w:r>
      <w:r>
        <w:tab/>
      </w:r>
      <w:r>
        <w:tab/>
        <w:t>10.0.3.3</w:t>
      </w:r>
      <w:r>
        <w:tab/>
      </w:r>
      <w:r>
        <w:tab/>
      </w:r>
      <w:r>
        <w:tab/>
      </w:r>
      <w:r>
        <w:tab/>
      </w:r>
      <w:r>
        <w:tab/>
      </w:r>
      <w:r>
        <w:tab/>
      </w:r>
      <w:r>
        <w:tab/>
      </w:r>
      <w:r>
        <w:tab/>
        <w:t>0.0.0.0</w:t>
      </w:r>
    </w:p>
    <w:p w14:paraId="38A78283" w14:textId="77777777" w:rsidR="00061EEF" w:rsidRDefault="00061EEF" w:rsidP="00061EEF">
      <w:pPr>
        <w:pStyle w:val="2f3"/>
        <w:rPr>
          <w:rFonts w:hint="eastAsia"/>
        </w:rPr>
      </w:pPr>
      <w:r>
        <w:tab/>
        <w:t>10.0.34.0/24</w:t>
      </w:r>
      <w:r>
        <w:tab/>
      </w:r>
      <w:r>
        <w:tab/>
      </w:r>
      <w:r>
        <w:tab/>
      </w:r>
      <w:r>
        <w:tab/>
      </w:r>
      <w:r>
        <w:tab/>
      </w:r>
      <w:r>
        <w:tab/>
      </w:r>
      <w:r>
        <w:tab/>
        <w:t>2</w:t>
      </w:r>
      <w:r>
        <w:tab/>
      </w:r>
      <w:r>
        <w:tab/>
      </w:r>
      <w:r>
        <w:tab/>
      </w:r>
      <w:r>
        <w:tab/>
      </w:r>
      <w:r>
        <w:tab/>
        <w:t>Inter-area</w:t>
      </w:r>
      <w:r>
        <w:tab/>
      </w:r>
      <w:r>
        <w:tab/>
      </w:r>
      <w:r>
        <w:tab/>
        <w:t>10.0.13.3</w:t>
      </w:r>
      <w:r>
        <w:tab/>
      </w:r>
      <w:r>
        <w:tab/>
      </w:r>
      <w:r>
        <w:tab/>
      </w:r>
      <w:r>
        <w:tab/>
      </w:r>
      <w:r>
        <w:tab/>
      </w:r>
      <w:r>
        <w:tab/>
      </w:r>
      <w:r>
        <w:tab/>
        <w:t>10.0.3.3</w:t>
      </w:r>
      <w:r>
        <w:tab/>
      </w:r>
      <w:r>
        <w:tab/>
      </w:r>
      <w:r>
        <w:tab/>
      </w:r>
      <w:r>
        <w:tab/>
      </w:r>
      <w:r>
        <w:tab/>
      </w:r>
      <w:r>
        <w:tab/>
      </w:r>
      <w:r>
        <w:tab/>
      </w:r>
      <w:r>
        <w:tab/>
        <w:t>0.0.0.0</w:t>
      </w:r>
    </w:p>
    <w:p w14:paraId="0D46AD31" w14:textId="77777777" w:rsidR="00061EEF" w:rsidRDefault="00061EEF" w:rsidP="00061EEF">
      <w:pPr>
        <w:pStyle w:val="2f3"/>
        <w:rPr>
          <w:rFonts w:hint="eastAsia"/>
        </w:rPr>
      </w:pPr>
      <w:r w:rsidRPr="00E12A9D">
        <w:rPr>
          <w:color w:val="EC7061"/>
        </w:rPr>
        <w:tab/>
        <w:t>172.16.3.0/24</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2</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Inter-area</w:t>
      </w:r>
      <w:r w:rsidRPr="00E12A9D">
        <w:rPr>
          <w:color w:val="EC7061"/>
        </w:rPr>
        <w:tab/>
      </w:r>
      <w:r w:rsidRPr="00E12A9D">
        <w:rPr>
          <w:color w:val="EC7061"/>
        </w:rPr>
        <w:tab/>
      </w:r>
      <w:r w:rsidRPr="00E12A9D">
        <w:rPr>
          <w:color w:val="EC7061"/>
        </w:rPr>
        <w:tab/>
        <w:t>10.0.13.3</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10.0.3.3</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0.0.0.0</w:t>
      </w:r>
    </w:p>
    <w:p w14:paraId="6B6EDCDB" w14:textId="77777777" w:rsidR="00061EEF" w:rsidRDefault="00061EEF" w:rsidP="00061EEF">
      <w:pPr>
        <w:pStyle w:val="2f3"/>
        <w:rPr>
          <w:rFonts w:hint="eastAsia"/>
        </w:rPr>
      </w:pPr>
    </w:p>
    <w:p w14:paraId="171BB645" w14:textId="77777777" w:rsidR="00061EEF" w:rsidRDefault="00061EEF" w:rsidP="00061EEF">
      <w:pPr>
        <w:pStyle w:val="2f3"/>
        <w:rPr>
          <w:rFonts w:hint="eastAsia"/>
        </w:rPr>
      </w:pPr>
      <w:r>
        <w:tab/>
        <w:t>Total</w:t>
      </w:r>
      <w:r>
        <w:tab/>
        <w:t>Nets:</w:t>
      </w:r>
      <w:r>
        <w:tab/>
        <w:t>11</w:t>
      </w:r>
      <w:r>
        <w:tab/>
      </w:r>
    </w:p>
    <w:p w14:paraId="1D2C4086" w14:textId="77777777" w:rsidR="00061EEF" w:rsidRPr="00D41C7D" w:rsidRDefault="00061EEF" w:rsidP="00061EEF">
      <w:pPr>
        <w:pStyle w:val="2f3"/>
        <w:rPr>
          <w:rFonts w:hint="eastAsia"/>
        </w:rPr>
      </w:pPr>
      <w:r>
        <w:tab/>
        <w:t>Intra</w:t>
      </w:r>
      <w:r>
        <w:tab/>
        <w:t>Area:</w:t>
      </w:r>
      <w:r>
        <w:tab/>
        <w:t>8</w:t>
      </w:r>
      <w:r>
        <w:tab/>
      </w:r>
      <w:r>
        <w:tab/>
        <w:t>Inter</w:t>
      </w:r>
      <w:r>
        <w:tab/>
        <w:t>Area:</w:t>
      </w:r>
      <w:r>
        <w:tab/>
        <w:t>3</w:t>
      </w:r>
      <w:r>
        <w:tab/>
      </w:r>
      <w:r>
        <w:tab/>
        <w:t>ASE:</w:t>
      </w:r>
      <w:r>
        <w:tab/>
        <w:t>0</w:t>
      </w:r>
      <w:r>
        <w:tab/>
      </w:r>
      <w:r>
        <w:tab/>
        <w:t>NSSA:</w:t>
      </w:r>
      <w:r>
        <w:tab/>
        <w:t>0</w:t>
      </w:r>
      <w:r>
        <w:tab/>
      </w:r>
    </w:p>
    <w:p w14:paraId="45B404C9" w14:textId="77777777" w:rsidR="00061EEF" w:rsidRDefault="00061EEF" w:rsidP="00061EEF">
      <w:pPr>
        <w:pStyle w:val="1e"/>
      </w:pPr>
      <w:r>
        <w:t>R1 has learned the route to the Loopback3 interface of R4.</w:t>
      </w:r>
    </w:p>
    <w:p w14:paraId="26285E06" w14:textId="77777777" w:rsidR="00061EEF" w:rsidRDefault="00061EEF" w:rsidP="00061EEF">
      <w:pPr>
        <w:pStyle w:val="1e"/>
      </w:pPr>
      <w:r>
        <w:t># Check the OSPF LSDB on R3.</w:t>
      </w:r>
    </w:p>
    <w:p w14:paraId="75ABDF33" w14:textId="77777777" w:rsidR="00061EEF" w:rsidRDefault="00061EEF" w:rsidP="00061EEF">
      <w:pPr>
        <w:pStyle w:val="2f3"/>
        <w:rPr>
          <w:rFonts w:hint="eastAsia"/>
        </w:rPr>
      </w:pPr>
      <w:r>
        <w:t>[R3]display</w:t>
      </w:r>
      <w:r>
        <w:tab/>
        <w:t>ospf</w:t>
      </w:r>
      <w:r>
        <w:tab/>
        <w:t>lsdb</w:t>
      </w:r>
    </w:p>
    <w:p w14:paraId="5D9E8B41" w14:textId="77777777" w:rsidR="00061EEF" w:rsidRDefault="00061EEF" w:rsidP="00061EEF">
      <w:pPr>
        <w:pStyle w:val="2f3"/>
        <w:rPr>
          <w:rFonts w:hint="eastAsia"/>
        </w:rPr>
      </w:pPr>
      <w:r>
        <w:t>[R3]display</w:t>
      </w:r>
      <w:r>
        <w:tab/>
        <w:t>ospf</w:t>
      </w:r>
      <w:r>
        <w:tab/>
        <w:t>lsdb</w:t>
      </w:r>
      <w:r>
        <w:tab/>
      </w:r>
    </w:p>
    <w:p w14:paraId="265133D3" w14:textId="77777777" w:rsidR="00061EEF" w:rsidRDefault="00061EEF" w:rsidP="00061EEF">
      <w:pPr>
        <w:pStyle w:val="2f3"/>
        <w:rPr>
          <w:rFonts w:hint="eastAsia"/>
        </w:rPr>
      </w:pPr>
    </w:p>
    <w:p w14:paraId="143DFF1F" w14:textId="77777777" w:rsidR="00061EEF" w:rsidRDefault="00061EEF" w:rsidP="00061EEF">
      <w:pPr>
        <w:pStyle w:val="2f3"/>
        <w:rPr>
          <w:rFonts w:hint="eastAsia"/>
        </w:rPr>
      </w:pPr>
      <w:r>
        <w:tab/>
      </w:r>
      <w:r>
        <w:tab/>
        <w:t>OSPF</w:t>
      </w:r>
      <w:r>
        <w:tab/>
        <w:t>Process</w:t>
      </w:r>
      <w:r>
        <w:tab/>
        <w:t>1</w:t>
      </w:r>
      <w:r>
        <w:tab/>
        <w:t>with</w:t>
      </w:r>
      <w:r>
        <w:tab/>
        <w:t>Router</w:t>
      </w:r>
      <w:r>
        <w:tab/>
        <w:t>ID</w:t>
      </w:r>
      <w:r>
        <w:tab/>
        <w:t>10.0.3.3</w:t>
      </w:r>
    </w:p>
    <w:p w14:paraId="2970F718" w14:textId="77777777" w:rsidR="00061EEF" w:rsidRDefault="00061EEF" w:rsidP="00061EEF">
      <w:pPr>
        <w:pStyle w:val="2f3"/>
        <w:rPr>
          <w:rFonts w:hint="eastAsia"/>
        </w:rPr>
      </w:pPr>
      <w:r>
        <w:tab/>
      </w:r>
      <w:r>
        <w:tab/>
      </w:r>
      <w:r>
        <w:tab/>
        <w:t>Link</w:t>
      </w:r>
      <w:r>
        <w:tab/>
        <w:t>State</w:t>
      </w:r>
      <w:r>
        <w:tab/>
        <w:t>Database</w:t>
      </w:r>
      <w:r>
        <w:tab/>
      </w:r>
    </w:p>
    <w:p w14:paraId="6DC41B59" w14:textId="77777777" w:rsidR="00061EEF" w:rsidRDefault="00061EEF" w:rsidP="00061EEF">
      <w:pPr>
        <w:pStyle w:val="2f3"/>
        <w:rPr>
          <w:rFonts w:hint="eastAsia"/>
        </w:rPr>
      </w:pPr>
    </w:p>
    <w:p w14:paraId="175A180D" w14:textId="77777777" w:rsidR="00061EEF" w:rsidRDefault="00061EEF" w:rsidP="00061EEF">
      <w:pPr>
        <w:pStyle w:val="2f3"/>
        <w:rPr>
          <w:rFonts w:hint="eastAsia"/>
        </w:rPr>
      </w:pPr>
      <w:r>
        <w:tab/>
      </w:r>
      <w:r>
        <w:tab/>
      </w:r>
      <w:r>
        <w:tab/>
      </w:r>
      <w:r>
        <w:tab/>
      </w:r>
      <w:r>
        <w:tab/>
      </w:r>
      <w:r>
        <w:tab/>
      </w:r>
      <w:r>
        <w:tab/>
      </w:r>
      <w:r>
        <w:tab/>
      </w:r>
      <w:r>
        <w:tab/>
      </w:r>
      <w:r>
        <w:tab/>
      </w:r>
      <w:r>
        <w:tab/>
        <w:t>Area:</w:t>
      </w:r>
      <w:r>
        <w:tab/>
        <w:t>0.0.0.0</w:t>
      </w:r>
    </w:p>
    <w:p w14:paraId="765961CB" w14:textId="77777777" w:rsidR="00061EEF" w:rsidRDefault="00061EEF" w:rsidP="00061EEF">
      <w:pPr>
        <w:pStyle w:val="2f3"/>
        <w:rPr>
          <w:rFonts w:hint="eastAsia"/>
        </w:rPr>
      </w:pPr>
      <w:r>
        <w:tab/>
        <w:t>Type</w:t>
      </w:r>
      <w:r>
        <w:tab/>
      </w:r>
      <w:r>
        <w:tab/>
      </w:r>
      <w:r>
        <w:tab/>
      </w:r>
      <w:r>
        <w:tab/>
      </w:r>
      <w:r>
        <w:tab/>
      </w:r>
      <w:r>
        <w:tab/>
        <w:t>LinkState</w:t>
      </w:r>
      <w:r>
        <w:tab/>
        <w:t>ID</w:t>
      </w:r>
      <w:r>
        <w:tab/>
      </w:r>
      <w:r>
        <w:tab/>
      </w:r>
      <w:r>
        <w:tab/>
      </w:r>
      <w:r>
        <w:tab/>
        <w:t>AdvRouter</w:t>
      </w:r>
      <w:r>
        <w:tab/>
      </w:r>
      <w:r>
        <w:tab/>
      </w:r>
      <w:r>
        <w:tab/>
      </w:r>
      <w:r>
        <w:tab/>
      </w:r>
      <w:r>
        <w:tab/>
      </w:r>
      <w:r>
        <w:tab/>
      </w:r>
      <w:r>
        <w:tab/>
      </w:r>
      <w:r>
        <w:tab/>
      </w:r>
      <w:r>
        <w:tab/>
        <w:t>Age</w:t>
      </w:r>
      <w:r>
        <w:tab/>
      </w:r>
      <w:r>
        <w:tab/>
        <w:t>Len</w:t>
      </w:r>
      <w:r>
        <w:tab/>
      </w:r>
      <w:r>
        <w:tab/>
      </w:r>
      <w:r>
        <w:tab/>
        <w:t>Sequence</w:t>
      </w:r>
      <w:r>
        <w:tab/>
      </w:r>
      <w:r>
        <w:tab/>
      </w:r>
      <w:r>
        <w:tab/>
        <w:t>Metric</w:t>
      </w:r>
    </w:p>
    <w:p w14:paraId="5E0995FD" w14:textId="77777777" w:rsidR="00061EEF" w:rsidRDefault="00061EEF" w:rsidP="00061EEF">
      <w:pPr>
        <w:pStyle w:val="2f3"/>
        <w:rPr>
          <w:rFonts w:hint="eastAsia"/>
        </w:rPr>
      </w:pPr>
      <w:r>
        <w:tab/>
        <w:t>Router</w:t>
      </w:r>
      <w:r>
        <w:tab/>
      </w:r>
      <w:r>
        <w:tab/>
      </w:r>
      <w:r>
        <w:tab/>
      </w:r>
      <w:r>
        <w:tab/>
      </w:r>
      <w:r>
        <w:tab/>
        <w:t>10.0.3.3</w:t>
      </w:r>
      <w:r>
        <w:tab/>
      </w:r>
      <w:r>
        <w:tab/>
      </w:r>
      <w:r>
        <w:tab/>
      </w:r>
      <w:r>
        <w:tab/>
      </w:r>
      <w:r>
        <w:tab/>
      </w:r>
      <w:r>
        <w:tab/>
      </w:r>
      <w:r>
        <w:tab/>
      </w:r>
      <w:r>
        <w:tab/>
        <w:t>10.0.3.3</w:t>
      </w:r>
      <w:r>
        <w:tab/>
      </w:r>
      <w:r>
        <w:tab/>
      </w:r>
      <w:r>
        <w:tab/>
      </w:r>
      <w:r>
        <w:tab/>
      </w:r>
      <w:r>
        <w:tab/>
      </w:r>
      <w:r>
        <w:tab/>
      </w:r>
      <w:r>
        <w:tab/>
      </w:r>
      <w:r>
        <w:tab/>
      </w:r>
      <w:r>
        <w:tab/>
      </w:r>
      <w:r>
        <w:tab/>
      </w:r>
      <w:r>
        <w:tab/>
        <w:t>599</w:t>
      </w:r>
      <w:r>
        <w:tab/>
      </w:r>
      <w:r>
        <w:tab/>
        <w:t>60</w:t>
      </w:r>
      <w:r>
        <w:tab/>
      </w:r>
      <w:r>
        <w:tab/>
      </w:r>
      <w:r>
        <w:tab/>
      </w:r>
      <w:r>
        <w:tab/>
        <w:t>8000001E</w:t>
      </w:r>
      <w:r>
        <w:tab/>
      </w:r>
      <w:r>
        <w:tab/>
      </w:r>
      <w:r>
        <w:tab/>
      </w:r>
      <w:r>
        <w:tab/>
      </w:r>
      <w:r>
        <w:tab/>
      </w:r>
      <w:r>
        <w:tab/>
      </w:r>
      <w:r>
        <w:tab/>
        <w:t>1</w:t>
      </w:r>
    </w:p>
    <w:p w14:paraId="30CC04D2" w14:textId="77777777" w:rsidR="00061EEF" w:rsidRDefault="00061EEF" w:rsidP="00061EEF">
      <w:pPr>
        <w:pStyle w:val="2f3"/>
        <w:rPr>
          <w:rFonts w:hint="eastAsia"/>
        </w:rPr>
      </w:pPr>
      <w:r>
        <w:tab/>
        <w:t>Router</w:t>
      </w:r>
      <w:r>
        <w:tab/>
      </w:r>
      <w:r>
        <w:tab/>
      </w:r>
      <w:r>
        <w:tab/>
      </w:r>
      <w:r>
        <w:tab/>
      </w:r>
      <w:r>
        <w:tab/>
        <w:t>10.0.2.2</w:t>
      </w:r>
      <w:r>
        <w:tab/>
      </w:r>
      <w:r>
        <w:tab/>
      </w:r>
      <w:r>
        <w:tab/>
      </w:r>
      <w:r>
        <w:tab/>
      </w:r>
      <w:r>
        <w:tab/>
      </w:r>
      <w:r>
        <w:tab/>
      </w:r>
      <w:r>
        <w:tab/>
      </w:r>
      <w:r>
        <w:tab/>
        <w:t>10.0.2.2</w:t>
      </w:r>
      <w:r>
        <w:tab/>
      </w:r>
      <w:r>
        <w:tab/>
      </w:r>
      <w:r>
        <w:tab/>
      </w:r>
      <w:r>
        <w:tab/>
      </w:r>
      <w:r>
        <w:tab/>
      </w:r>
      <w:r>
        <w:tab/>
      </w:r>
      <w:r>
        <w:tab/>
      </w:r>
      <w:r>
        <w:tab/>
      </w:r>
      <w:r>
        <w:tab/>
      </w:r>
      <w:r>
        <w:tab/>
      </w:r>
      <w:r>
        <w:tab/>
        <w:t>761</w:t>
      </w:r>
      <w:r>
        <w:tab/>
      </w:r>
      <w:r>
        <w:tab/>
        <w:t>72</w:t>
      </w:r>
      <w:r>
        <w:tab/>
      </w:r>
      <w:r>
        <w:tab/>
      </w:r>
      <w:r>
        <w:tab/>
      </w:r>
      <w:r>
        <w:tab/>
        <w:t>80000014</w:t>
      </w:r>
      <w:r>
        <w:tab/>
      </w:r>
      <w:r>
        <w:tab/>
      </w:r>
      <w:r>
        <w:tab/>
      </w:r>
      <w:r>
        <w:tab/>
      </w:r>
      <w:r>
        <w:tab/>
      </w:r>
      <w:r>
        <w:tab/>
      </w:r>
      <w:r>
        <w:tab/>
        <w:t>1</w:t>
      </w:r>
    </w:p>
    <w:p w14:paraId="1DE1B413" w14:textId="77777777" w:rsidR="00061EEF" w:rsidRDefault="00061EEF" w:rsidP="00061EEF">
      <w:pPr>
        <w:pStyle w:val="2f3"/>
        <w:rPr>
          <w:rFonts w:hint="eastAsia"/>
        </w:rPr>
      </w:pPr>
      <w:r>
        <w:tab/>
        <w:t>Router</w:t>
      </w:r>
      <w:r>
        <w:tab/>
      </w:r>
      <w:r>
        <w:tab/>
      </w:r>
      <w:r>
        <w:tab/>
      </w:r>
      <w:r>
        <w:tab/>
      </w:r>
      <w:r>
        <w:tab/>
        <w:t>10.0.1.1</w:t>
      </w:r>
      <w:r>
        <w:tab/>
      </w:r>
      <w:r>
        <w:tab/>
      </w:r>
      <w:r>
        <w:tab/>
      </w:r>
      <w:r>
        <w:tab/>
      </w:r>
      <w:r>
        <w:tab/>
      </w:r>
      <w:r>
        <w:tab/>
      </w:r>
      <w:r>
        <w:tab/>
      </w:r>
      <w:r>
        <w:tab/>
        <w:t>10.0.1.1</w:t>
      </w:r>
      <w:r>
        <w:tab/>
      </w:r>
      <w:r>
        <w:tab/>
      </w:r>
      <w:r>
        <w:tab/>
      </w:r>
      <w:r>
        <w:tab/>
      </w:r>
      <w:r>
        <w:tab/>
      </w:r>
      <w:r>
        <w:tab/>
      </w:r>
      <w:r>
        <w:tab/>
      </w:r>
      <w:r>
        <w:tab/>
      </w:r>
      <w:r>
        <w:tab/>
      </w:r>
      <w:r>
        <w:tab/>
      </w:r>
      <w:r>
        <w:tab/>
        <w:t>602</w:t>
      </w:r>
      <w:r>
        <w:tab/>
      </w:r>
      <w:r>
        <w:tab/>
        <w:t>72</w:t>
      </w:r>
      <w:r>
        <w:tab/>
      </w:r>
      <w:r>
        <w:tab/>
      </w:r>
      <w:r>
        <w:tab/>
      </w:r>
      <w:r>
        <w:tab/>
        <w:t>80000014</w:t>
      </w:r>
      <w:r>
        <w:tab/>
      </w:r>
      <w:r>
        <w:tab/>
      </w:r>
      <w:r>
        <w:tab/>
      </w:r>
      <w:r>
        <w:tab/>
      </w:r>
      <w:r>
        <w:tab/>
      </w:r>
      <w:r>
        <w:tab/>
      </w:r>
      <w:r>
        <w:tab/>
        <w:t>1</w:t>
      </w:r>
    </w:p>
    <w:p w14:paraId="76C5F0D3" w14:textId="77777777" w:rsidR="00061EEF" w:rsidRDefault="00061EEF" w:rsidP="00061EEF">
      <w:pPr>
        <w:pStyle w:val="2f3"/>
        <w:rPr>
          <w:rFonts w:hint="eastAsia"/>
        </w:rPr>
      </w:pPr>
      <w:r>
        <w:tab/>
        <w:t>Network</w:t>
      </w:r>
      <w:r>
        <w:tab/>
      </w:r>
      <w:r>
        <w:tab/>
      </w:r>
      <w:r>
        <w:tab/>
      </w:r>
      <w:r>
        <w:tab/>
        <w:t>10.0.23.3</w:t>
      </w:r>
      <w:r>
        <w:tab/>
      </w:r>
      <w:r>
        <w:tab/>
      </w:r>
      <w:r>
        <w:tab/>
      </w:r>
      <w:r>
        <w:tab/>
      </w:r>
      <w:r>
        <w:tab/>
      </w:r>
      <w:r>
        <w:tab/>
      </w:r>
      <w:r>
        <w:tab/>
        <w:t>10.0.3.3</w:t>
      </w:r>
      <w:r>
        <w:tab/>
      </w:r>
      <w:r>
        <w:tab/>
      </w:r>
      <w:r>
        <w:tab/>
      </w:r>
      <w:r>
        <w:tab/>
      </w:r>
      <w:r>
        <w:tab/>
      </w:r>
      <w:r>
        <w:tab/>
      </w:r>
      <w:r>
        <w:tab/>
      </w:r>
      <w:r>
        <w:tab/>
      </w:r>
      <w:r>
        <w:tab/>
      </w:r>
      <w:r>
        <w:tab/>
        <w:t>1693</w:t>
      </w:r>
      <w:r>
        <w:tab/>
      </w:r>
      <w:r>
        <w:tab/>
        <w:t>32</w:t>
      </w:r>
      <w:r>
        <w:tab/>
      </w:r>
      <w:r>
        <w:tab/>
      </w:r>
      <w:r>
        <w:tab/>
      </w:r>
      <w:r>
        <w:tab/>
        <w:t>80000002</w:t>
      </w:r>
      <w:r>
        <w:tab/>
      </w:r>
      <w:r>
        <w:tab/>
      </w:r>
      <w:r>
        <w:tab/>
      </w:r>
      <w:r>
        <w:tab/>
      </w:r>
      <w:r>
        <w:tab/>
      </w:r>
      <w:r>
        <w:tab/>
      </w:r>
      <w:r>
        <w:tab/>
        <w:t>0</w:t>
      </w:r>
    </w:p>
    <w:p w14:paraId="22B4CA23" w14:textId="77777777" w:rsidR="00061EEF" w:rsidRDefault="00061EEF" w:rsidP="00061EEF">
      <w:pPr>
        <w:pStyle w:val="2f3"/>
        <w:rPr>
          <w:rFonts w:hint="eastAsia"/>
        </w:rPr>
      </w:pPr>
      <w:r>
        <w:tab/>
        <w:t>Network</w:t>
      </w:r>
      <w:r>
        <w:tab/>
      </w:r>
      <w:r>
        <w:tab/>
      </w:r>
      <w:r>
        <w:tab/>
      </w:r>
      <w:r>
        <w:tab/>
        <w:t>10.0.13.1</w:t>
      </w:r>
      <w:r>
        <w:tab/>
      </w:r>
      <w:r>
        <w:tab/>
      </w:r>
      <w:r>
        <w:tab/>
      </w:r>
      <w:r>
        <w:tab/>
      </w:r>
      <w:r>
        <w:tab/>
      </w:r>
      <w:r>
        <w:tab/>
      </w:r>
      <w:r>
        <w:tab/>
        <w:t>10.0.1.1</w:t>
      </w:r>
      <w:r>
        <w:tab/>
      </w:r>
      <w:r>
        <w:tab/>
      </w:r>
      <w:r>
        <w:tab/>
      </w:r>
      <w:r>
        <w:tab/>
      </w:r>
      <w:r>
        <w:tab/>
      </w:r>
      <w:r>
        <w:tab/>
      </w:r>
      <w:r>
        <w:tab/>
      </w:r>
      <w:r>
        <w:tab/>
      </w:r>
      <w:r>
        <w:tab/>
      </w:r>
      <w:r>
        <w:tab/>
      </w:r>
      <w:r>
        <w:tab/>
        <w:t>602</w:t>
      </w:r>
      <w:r>
        <w:tab/>
      </w:r>
      <w:r>
        <w:tab/>
        <w:t>32</w:t>
      </w:r>
      <w:r>
        <w:tab/>
      </w:r>
      <w:r>
        <w:tab/>
      </w:r>
      <w:r>
        <w:tab/>
      </w:r>
      <w:r>
        <w:tab/>
        <w:t>80000002</w:t>
      </w:r>
      <w:r>
        <w:tab/>
      </w:r>
      <w:r>
        <w:tab/>
      </w:r>
      <w:r>
        <w:tab/>
      </w:r>
      <w:r>
        <w:tab/>
      </w:r>
      <w:r>
        <w:tab/>
      </w:r>
      <w:r>
        <w:tab/>
      </w:r>
      <w:r>
        <w:tab/>
        <w:t>0</w:t>
      </w:r>
    </w:p>
    <w:p w14:paraId="0CBB6162" w14:textId="77777777" w:rsidR="00061EEF" w:rsidRDefault="00061EEF" w:rsidP="00061EEF">
      <w:pPr>
        <w:pStyle w:val="2f3"/>
        <w:rPr>
          <w:rFonts w:hint="eastAsia"/>
        </w:rPr>
      </w:pPr>
      <w:r>
        <w:tab/>
        <w:t>Network</w:t>
      </w:r>
      <w:r>
        <w:tab/>
      </w:r>
      <w:r>
        <w:tab/>
      </w:r>
      <w:r>
        <w:tab/>
      </w:r>
      <w:r>
        <w:tab/>
        <w:t>10.0.12.2</w:t>
      </w:r>
      <w:r>
        <w:tab/>
      </w:r>
      <w:r>
        <w:tab/>
      </w:r>
      <w:r>
        <w:tab/>
      </w:r>
      <w:r>
        <w:tab/>
      </w:r>
      <w:r>
        <w:tab/>
      </w:r>
      <w:r>
        <w:tab/>
      </w:r>
      <w:r>
        <w:tab/>
        <w:t>10.0.2.2</w:t>
      </w:r>
      <w:r>
        <w:tab/>
      </w:r>
      <w:r>
        <w:tab/>
      </w:r>
      <w:r>
        <w:tab/>
      </w:r>
      <w:r>
        <w:tab/>
      </w:r>
      <w:r>
        <w:tab/>
      </w:r>
      <w:r>
        <w:tab/>
      </w:r>
      <w:r>
        <w:tab/>
      </w:r>
      <w:r>
        <w:tab/>
      </w:r>
      <w:r>
        <w:tab/>
      </w:r>
      <w:r>
        <w:tab/>
      </w:r>
      <w:r>
        <w:tab/>
        <w:t>373</w:t>
      </w:r>
      <w:r>
        <w:tab/>
      </w:r>
      <w:r>
        <w:tab/>
        <w:t>32</w:t>
      </w:r>
      <w:r>
        <w:tab/>
      </w:r>
      <w:r>
        <w:tab/>
      </w:r>
      <w:r>
        <w:tab/>
      </w:r>
      <w:r>
        <w:tab/>
        <w:t>80000008</w:t>
      </w:r>
      <w:r>
        <w:tab/>
      </w:r>
      <w:r>
        <w:tab/>
      </w:r>
      <w:r>
        <w:tab/>
      </w:r>
      <w:r>
        <w:tab/>
      </w:r>
      <w:r>
        <w:tab/>
      </w:r>
      <w:r>
        <w:tab/>
      </w:r>
      <w:r>
        <w:tab/>
        <w:t>0</w:t>
      </w:r>
    </w:p>
    <w:p w14:paraId="0B9396B7" w14:textId="77777777" w:rsidR="00061EEF" w:rsidRDefault="00061EEF" w:rsidP="00061EEF">
      <w:pPr>
        <w:pStyle w:val="2f3"/>
        <w:rPr>
          <w:rFonts w:hint="eastAsia"/>
        </w:rPr>
      </w:pPr>
      <w:r>
        <w:tab/>
        <w:t>Sum-Net</w:t>
      </w:r>
      <w:r>
        <w:tab/>
      </w:r>
      <w:r>
        <w:tab/>
      </w:r>
      <w:r>
        <w:tab/>
        <w:t>10.0.34.0</w:t>
      </w:r>
      <w:r>
        <w:tab/>
      </w:r>
      <w:r>
        <w:tab/>
      </w:r>
      <w:r>
        <w:tab/>
      </w:r>
      <w:r>
        <w:tab/>
      </w:r>
      <w:r>
        <w:tab/>
      </w:r>
      <w:r>
        <w:tab/>
      </w:r>
      <w:r>
        <w:tab/>
        <w:t>10.0.3.3</w:t>
      </w:r>
      <w:r>
        <w:tab/>
      </w:r>
      <w:r>
        <w:tab/>
      </w:r>
      <w:r>
        <w:tab/>
      </w:r>
      <w:r>
        <w:tab/>
      </w:r>
      <w:r>
        <w:tab/>
      </w:r>
      <w:r>
        <w:tab/>
      </w:r>
      <w:r>
        <w:tab/>
      </w:r>
      <w:r>
        <w:tab/>
      </w:r>
      <w:r>
        <w:tab/>
      </w:r>
      <w:r>
        <w:tab/>
      </w:r>
      <w:r>
        <w:tab/>
        <w:t>535</w:t>
      </w:r>
      <w:r>
        <w:tab/>
      </w:r>
      <w:r>
        <w:tab/>
        <w:t>28</w:t>
      </w:r>
      <w:r>
        <w:tab/>
      </w:r>
      <w:r>
        <w:tab/>
      </w:r>
      <w:r>
        <w:tab/>
      </w:r>
      <w:r>
        <w:tab/>
        <w:t>80000007</w:t>
      </w:r>
      <w:r>
        <w:tab/>
      </w:r>
      <w:r>
        <w:tab/>
      </w:r>
      <w:r>
        <w:tab/>
      </w:r>
      <w:r>
        <w:tab/>
      </w:r>
      <w:r>
        <w:tab/>
      </w:r>
      <w:r>
        <w:tab/>
      </w:r>
      <w:r>
        <w:tab/>
        <w:t>1</w:t>
      </w:r>
    </w:p>
    <w:p w14:paraId="3809A11B" w14:textId="77777777" w:rsidR="00061EEF" w:rsidRPr="00E12A9D" w:rsidRDefault="00061EEF" w:rsidP="00061EEF">
      <w:pPr>
        <w:pStyle w:val="2f3"/>
        <w:rPr>
          <w:rFonts w:hint="eastAsia"/>
          <w:color w:val="EC7061"/>
        </w:rPr>
      </w:pPr>
      <w:r w:rsidRPr="00E12A9D">
        <w:rPr>
          <w:color w:val="EC7061"/>
        </w:rPr>
        <w:tab/>
        <w:t>Sum-Net</w:t>
      </w:r>
      <w:r w:rsidRPr="00E12A9D">
        <w:rPr>
          <w:color w:val="EC7061"/>
        </w:rPr>
        <w:tab/>
      </w:r>
      <w:r w:rsidRPr="00E12A9D">
        <w:rPr>
          <w:color w:val="EC7061"/>
        </w:rPr>
        <w:tab/>
      </w:r>
      <w:r w:rsidRPr="00E12A9D">
        <w:rPr>
          <w:color w:val="EC7061"/>
        </w:rPr>
        <w:tab/>
        <w:t>172.16.3.0</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10.0.3.3</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455</w:t>
      </w:r>
      <w:r w:rsidRPr="00E12A9D">
        <w:rPr>
          <w:color w:val="EC7061"/>
        </w:rPr>
        <w:tab/>
      </w:r>
      <w:r w:rsidRPr="00E12A9D">
        <w:rPr>
          <w:color w:val="EC7061"/>
        </w:rPr>
        <w:tab/>
        <w:t>28</w:t>
      </w:r>
      <w:r w:rsidRPr="00E12A9D">
        <w:rPr>
          <w:color w:val="EC7061"/>
        </w:rPr>
        <w:tab/>
      </w:r>
      <w:r w:rsidRPr="00E12A9D">
        <w:rPr>
          <w:color w:val="EC7061"/>
        </w:rPr>
        <w:tab/>
      </w:r>
      <w:r w:rsidRPr="00E12A9D">
        <w:rPr>
          <w:color w:val="EC7061"/>
        </w:rPr>
        <w:tab/>
      </w:r>
      <w:r w:rsidRPr="00E12A9D">
        <w:rPr>
          <w:color w:val="EC7061"/>
        </w:rPr>
        <w:tab/>
        <w:t>80000001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p>
    <w:p w14:paraId="64764C3E" w14:textId="77777777" w:rsidR="00061EEF" w:rsidRDefault="00061EEF" w:rsidP="00061EEF">
      <w:pPr>
        <w:pStyle w:val="2f3"/>
        <w:rPr>
          <w:rFonts w:hint="eastAsia"/>
        </w:rPr>
      </w:pPr>
      <w:r>
        <w:tab/>
        <w:t>Sum-Net</w:t>
      </w:r>
      <w:r>
        <w:tab/>
      </w:r>
      <w:r>
        <w:tab/>
      </w:r>
      <w:r>
        <w:tab/>
        <w:t>10.0.4.4</w:t>
      </w:r>
      <w:r>
        <w:tab/>
      </w:r>
      <w:r>
        <w:tab/>
      </w:r>
      <w:r>
        <w:tab/>
      </w:r>
      <w:r>
        <w:tab/>
      </w:r>
      <w:r>
        <w:tab/>
      </w:r>
      <w:r>
        <w:tab/>
      </w:r>
      <w:r>
        <w:tab/>
      </w:r>
      <w:r>
        <w:tab/>
        <w:t>10.0.3.3</w:t>
      </w:r>
      <w:r>
        <w:tab/>
      </w:r>
      <w:r>
        <w:tab/>
      </w:r>
      <w:r>
        <w:tab/>
      </w:r>
      <w:r>
        <w:tab/>
      </w:r>
      <w:r>
        <w:tab/>
      </w:r>
      <w:r>
        <w:tab/>
      </w:r>
      <w:r>
        <w:tab/>
      </w:r>
      <w:r>
        <w:tab/>
      </w:r>
      <w:r>
        <w:tab/>
      </w:r>
      <w:r>
        <w:tab/>
      </w:r>
      <w:r>
        <w:tab/>
      </w:r>
      <w:r>
        <w:tab/>
        <w:t>39</w:t>
      </w:r>
      <w:r>
        <w:tab/>
      </w:r>
      <w:r>
        <w:tab/>
        <w:t>28</w:t>
      </w:r>
      <w:r>
        <w:tab/>
      </w:r>
      <w:r>
        <w:tab/>
      </w:r>
      <w:r>
        <w:tab/>
      </w:r>
      <w:r>
        <w:tab/>
        <w:t>80000007</w:t>
      </w:r>
      <w:r>
        <w:tab/>
      </w:r>
      <w:r>
        <w:tab/>
      </w:r>
      <w:r>
        <w:tab/>
      </w:r>
      <w:r>
        <w:tab/>
      </w:r>
      <w:r>
        <w:tab/>
      </w:r>
      <w:r>
        <w:tab/>
      </w:r>
      <w:r>
        <w:tab/>
        <w:t>1</w:t>
      </w:r>
    </w:p>
    <w:p w14:paraId="2957D2A6" w14:textId="77777777" w:rsidR="00061EEF" w:rsidRDefault="00061EEF" w:rsidP="00061EEF">
      <w:pPr>
        <w:pStyle w:val="2f3"/>
        <w:rPr>
          <w:rFonts w:hint="eastAsia"/>
        </w:rPr>
      </w:pPr>
      <w:r>
        <w:tab/>
      </w:r>
    </w:p>
    <w:p w14:paraId="2938E1E7" w14:textId="77777777" w:rsidR="00061EEF" w:rsidRDefault="00061EEF" w:rsidP="00061EEF">
      <w:pPr>
        <w:pStyle w:val="2f3"/>
        <w:rPr>
          <w:rFonts w:hint="eastAsia"/>
        </w:rPr>
      </w:pPr>
      <w:r>
        <w:tab/>
      </w:r>
      <w:r>
        <w:tab/>
      </w:r>
      <w:r>
        <w:tab/>
      </w:r>
      <w:r>
        <w:tab/>
      </w:r>
      <w:r>
        <w:tab/>
      </w:r>
      <w:r>
        <w:tab/>
      </w:r>
      <w:r>
        <w:tab/>
      </w:r>
      <w:r>
        <w:tab/>
      </w:r>
      <w:r>
        <w:tab/>
      </w:r>
      <w:r>
        <w:tab/>
      </w:r>
      <w:r>
        <w:tab/>
        <w:t>Area:</w:t>
      </w:r>
      <w:r>
        <w:tab/>
        <w:t>0.0.0.1</w:t>
      </w:r>
    </w:p>
    <w:p w14:paraId="063F2C38" w14:textId="77777777" w:rsidR="00061EEF" w:rsidRDefault="00061EEF" w:rsidP="00061EEF">
      <w:pPr>
        <w:pStyle w:val="2f3"/>
        <w:rPr>
          <w:rFonts w:hint="eastAsia"/>
        </w:rPr>
      </w:pPr>
      <w:r>
        <w:tab/>
        <w:t>Type</w:t>
      </w:r>
      <w:r>
        <w:tab/>
      </w:r>
      <w:r>
        <w:tab/>
      </w:r>
      <w:r>
        <w:tab/>
      </w:r>
      <w:r>
        <w:tab/>
      </w:r>
      <w:r>
        <w:tab/>
      </w:r>
      <w:r>
        <w:tab/>
        <w:t>LinkState</w:t>
      </w:r>
      <w:r>
        <w:tab/>
        <w:t>ID</w:t>
      </w:r>
      <w:r>
        <w:tab/>
      </w:r>
      <w:r>
        <w:tab/>
      </w:r>
      <w:r>
        <w:tab/>
      </w:r>
      <w:r>
        <w:tab/>
        <w:t>AdvRouter</w:t>
      </w:r>
      <w:r>
        <w:tab/>
      </w:r>
      <w:r>
        <w:tab/>
      </w:r>
      <w:r>
        <w:tab/>
      </w:r>
      <w:r>
        <w:tab/>
      </w:r>
      <w:r>
        <w:tab/>
      </w:r>
      <w:r>
        <w:tab/>
      </w:r>
      <w:r>
        <w:tab/>
      </w:r>
      <w:r>
        <w:tab/>
      </w:r>
      <w:r>
        <w:tab/>
        <w:t>Age</w:t>
      </w:r>
      <w:r>
        <w:tab/>
      </w:r>
      <w:r>
        <w:tab/>
        <w:t>Len</w:t>
      </w:r>
      <w:r>
        <w:tab/>
      </w:r>
      <w:r>
        <w:tab/>
      </w:r>
      <w:r>
        <w:tab/>
        <w:t>Sequence</w:t>
      </w:r>
      <w:r>
        <w:tab/>
      </w:r>
      <w:r>
        <w:tab/>
      </w:r>
      <w:r>
        <w:tab/>
        <w:t>Metric</w:t>
      </w:r>
    </w:p>
    <w:p w14:paraId="409016E4" w14:textId="77777777" w:rsidR="00061EEF" w:rsidRDefault="00061EEF" w:rsidP="00061EEF">
      <w:pPr>
        <w:pStyle w:val="2f3"/>
        <w:rPr>
          <w:rFonts w:hint="eastAsia"/>
        </w:rPr>
      </w:pPr>
      <w:r>
        <w:tab/>
        <w:t>Router</w:t>
      </w:r>
      <w:r>
        <w:tab/>
      </w:r>
      <w:r>
        <w:tab/>
      </w:r>
      <w:r>
        <w:tab/>
      </w:r>
      <w:r>
        <w:tab/>
      </w:r>
      <w:r>
        <w:tab/>
        <w:t>10.0.3.3</w:t>
      </w:r>
      <w:r>
        <w:tab/>
      </w:r>
      <w:r>
        <w:tab/>
      </w:r>
      <w:r>
        <w:tab/>
      </w:r>
      <w:r>
        <w:tab/>
      </w:r>
      <w:r>
        <w:tab/>
      </w:r>
      <w:r>
        <w:tab/>
      </w:r>
      <w:r>
        <w:tab/>
      </w:r>
      <w:r>
        <w:tab/>
        <w:t>10.0.3.3</w:t>
      </w:r>
      <w:r>
        <w:tab/>
      </w:r>
      <w:r>
        <w:tab/>
      </w:r>
      <w:r>
        <w:tab/>
      </w:r>
      <w:r>
        <w:tab/>
      </w:r>
      <w:r>
        <w:tab/>
      </w:r>
      <w:r>
        <w:tab/>
      </w:r>
      <w:r>
        <w:tab/>
      </w:r>
      <w:r>
        <w:tab/>
      </w:r>
      <w:r>
        <w:tab/>
      </w:r>
      <w:r>
        <w:tab/>
      </w:r>
      <w:r>
        <w:tab/>
        <w:t>337</w:t>
      </w:r>
      <w:r>
        <w:tab/>
      </w:r>
      <w:r>
        <w:tab/>
        <w:t>36</w:t>
      </w:r>
      <w:r>
        <w:tab/>
      </w:r>
      <w:r>
        <w:tab/>
      </w:r>
      <w:r>
        <w:tab/>
      </w:r>
      <w:r>
        <w:tab/>
        <w:t>8000000B</w:t>
      </w:r>
      <w:r>
        <w:tab/>
      </w:r>
      <w:r>
        <w:tab/>
      </w:r>
      <w:r>
        <w:tab/>
      </w:r>
      <w:r>
        <w:tab/>
      </w:r>
      <w:r>
        <w:tab/>
      </w:r>
      <w:r>
        <w:tab/>
      </w:r>
      <w:r>
        <w:tab/>
        <w:t>1</w:t>
      </w:r>
    </w:p>
    <w:p w14:paraId="72CB0BA8" w14:textId="77777777" w:rsidR="00061EEF" w:rsidRDefault="00061EEF" w:rsidP="00061EEF">
      <w:pPr>
        <w:pStyle w:val="2f3"/>
        <w:rPr>
          <w:rFonts w:hint="eastAsia"/>
        </w:rPr>
      </w:pPr>
      <w:r>
        <w:tab/>
        <w:t>Router</w:t>
      </w:r>
      <w:r>
        <w:tab/>
      </w:r>
      <w:r>
        <w:tab/>
      </w:r>
      <w:r>
        <w:tab/>
      </w:r>
      <w:r>
        <w:tab/>
      </w:r>
      <w:r>
        <w:tab/>
        <w:t>10.0.4.4</w:t>
      </w:r>
      <w:r>
        <w:tab/>
      </w:r>
      <w:r>
        <w:tab/>
      </w:r>
      <w:r>
        <w:tab/>
      </w:r>
      <w:r>
        <w:tab/>
      </w:r>
      <w:r>
        <w:tab/>
      </w:r>
      <w:r>
        <w:tab/>
      </w:r>
      <w:r>
        <w:tab/>
      </w:r>
      <w:r>
        <w:tab/>
        <w:t>10.0.4.4</w:t>
      </w:r>
      <w:r>
        <w:tab/>
      </w:r>
      <w:r>
        <w:tab/>
      </w:r>
      <w:r>
        <w:tab/>
      </w:r>
      <w:r>
        <w:tab/>
      </w:r>
      <w:r>
        <w:tab/>
      </w:r>
      <w:r>
        <w:tab/>
      </w:r>
      <w:r>
        <w:tab/>
      </w:r>
      <w:r>
        <w:tab/>
      </w:r>
      <w:r>
        <w:tab/>
      </w:r>
      <w:r>
        <w:tab/>
      </w:r>
      <w:r>
        <w:tab/>
        <w:t>418</w:t>
      </w:r>
      <w:r>
        <w:tab/>
      </w:r>
      <w:r>
        <w:tab/>
        <w:t>60</w:t>
      </w:r>
      <w:r>
        <w:tab/>
      </w:r>
      <w:r>
        <w:tab/>
      </w:r>
      <w:r>
        <w:tab/>
      </w:r>
      <w:r>
        <w:tab/>
        <w:t>80000010</w:t>
      </w:r>
      <w:r>
        <w:tab/>
      </w:r>
      <w:r>
        <w:tab/>
      </w:r>
      <w:r>
        <w:tab/>
      </w:r>
      <w:r>
        <w:tab/>
      </w:r>
      <w:r>
        <w:tab/>
      </w:r>
      <w:r>
        <w:tab/>
      </w:r>
      <w:r>
        <w:tab/>
        <w:t>1</w:t>
      </w:r>
    </w:p>
    <w:p w14:paraId="728B1C45" w14:textId="77777777" w:rsidR="00061EEF" w:rsidRDefault="00061EEF" w:rsidP="00061EEF">
      <w:pPr>
        <w:pStyle w:val="2f3"/>
        <w:rPr>
          <w:rFonts w:hint="eastAsia"/>
        </w:rPr>
      </w:pPr>
      <w:r>
        <w:tab/>
        <w:t>Network</w:t>
      </w:r>
      <w:r>
        <w:tab/>
      </w:r>
      <w:r>
        <w:tab/>
      </w:r>
      <w:r>
        <w:tab/>
      </w:r>
      <w:r>
        <w:tab/>
        <w:t>10.0.34.3</w:t>
      </w:r>
      <w:r>
        <w:tab/>
      </w:r>
      <w:r>
        <w:tab/>
      </w:r>
      <w:r>
        <w:tab/>
      </w:r>
      <w:r>
        <w:tab/>
      </w:r>
      <w:r>
        <w:tab/>
      </w:r>
      <w:r>
        <w:tab/>
      </w:r>
      <w:r>
        <w:tab/>
        <w:t>10.0.3.3</w:t>
      </w:r>
      <w:r>
        <w:tab/>
      </w:r>
      <w:r>
        <w:tab/>
      </w:r>
      <w:r>
        <w:tab/>
      </w:r>
      <w:r>
        <w:tab/>
      </w:r>
      <w:r>
        <w:tab/>
      </w:r>
      <w:r>
        <w:tab/>
      </w:r>
      <w:r>
        <w:tab/>
      </w:r>
      <w:r>
        <w:tab/>
      </w:r>
      <w:r>
        <w:tab/>
      </w:r>
      <w:r>
        <w:tab/>
      </w:r>
      <w:r>
        <w:tab/>
        <w:t>337</w:t>
      </w:r>
      <w:r>
        <w:tab/>
      </w:r>
      <w:r>
        <w:tab/>
        <w:t>32</w:t>
      </w:r>
      <w:r>
        <w:tab/>
      </w:r>
      <w:r>
        <w:tab/>
      </w:r>
      <w:r>
        <w:tab/>
      </w:r>
      <w:r>
        <w:tab/>
        <w:t>80000008</w:t>
      </w:r>
      <w:r>
        <w:tab/>
      </w:r>
      <w:r>
        <w:tab/>
      </w:r>
      <w:r>
        <w:tab/>
      </w:r>
      <w:r>
        <w:tab/>
      </w:r>
      <w:r>
        <w:tab/>
      </w:r>
      <w:r>
        <w:tab/>
      </w:r>
      <w:r>
        <w:tab/>
        <w:t>0</w:t>
      </w:r>
    </w:p>
    <w:p w14:paraId="5DC8872A" w14:textId="77777777" w:rsidR="00061EEF" w:rsidRDefault="00061EEF" w:rsidP="00061EEF">
      <w:pPr>
        <w:pStyle w:val="2f3"/>
        <w:rPr>
          <w:rFonts w:hint="eastAsia"/>
        </w:rPr>
      </w:pPr>
      <w:r>
        <w:tab/>
        <w:t>Sum-Net</w:t>
      </w:r>
      <w:r>
        <w:tab/>
      </w:r>
      <w:r>
        <w:tab/>
      </w:r>
      <w:r>
        <w:tab/>
        <w:t>10.0.13.0</w:t>
      </w:r>
      <w:r>
        <w:tab/>
      </w:r>
      <w:r>
        <w:tab/>
      </w:r>
      <w:r>
        <w:tab/>
      </w:r>
      <w:r>
        <w:tab/>
      </w:r>
      <w:r>
        <w:tab/>
      </w:r>
      <w:r>
        <w:tab/>
      </w:r>
      <w:r>
        <w:tab/>
        <w:t>10.0.3.3</w:t>
      </w:r>
      <w:r>
        <w:tab/>
      </w:r>
      <w:r>
        <w:tab/>
      </w:r>
      <w:r>
        <w:tab/>
      </w:r>
      <w:r>
        <w:tab/>
      </w:r>
      <w:r>
        <w:tab/>
      </w:r>
      <w:r>
        <w:tab/>
      </w:r>
      <w:r>
        <w:tab/>
      </w:r>
      <w:r>
        <w:tab/>
      </w:r>
      <w:r>
        <w:tab/>
      </w:r>
      <w:r>
        <w:tab/>
      </w:r>
      <w:r>
        <w:tab/>
        <w:t>640</w:t>
      </w:r>
      <w:r>
        <w:tab/>
      </w:r>
      <w:r>
        <w:tab/>
        <w:t>28</w:t>
      </w:r>
      <w:r>
        <w:tab/>
      </w:r>
      <w:r>
        <w:tab/>
      </w:r>
      <w:r>
        <w:tab/>
      </w:r>
      <w:r>
        <w:tab/>
        <w:t>80000003</w:t>
      </w:r>
      <w:r>
        <w:tab/>
      </w:r>
      <w:r>
        <w:tab/>
      </w:r>
      <w:r>
        <w:tab/>
      </w:r>
      <w:r>
        <w:tab/>
      </w:r>
      <w:r>
        <w:tab/>
      </w:r>
      <w:r>
        <w:tab/>
      </w:r>
      <w:r>
        <w:tab/>
        <w:t>1</w:t>
      </w:r>
    </w:p>
    <w:p w14:paraId="70F63916" w14:textId="77777777" w:rsidR="00061EEF" w:rsidRDefault="00061EEF" w:rsidP="00061EEF">
      <w:pPr>
        <w:pStyle w:val="2f3"/>
        <w:rPr>
          <w:rFonts w:hint="eastAsia"/>
        </w:rPr>
      </w:pPr>
      <w:r>
        <w:tab/>
        <w:t>Sum-Net</w:t>
      </w:r>
      <w:r>
        <w:tab/>
      </w:r>
      <w:r>
        <w:tab/>
      </w:r>
      <w:r>
        <w:tab/>
        <w:t>10.0.12.0</w:t>
      </w:r>
      <w:r>
        <w:tab/>
      </w:r>
      <w:r>
        <w:tab/>
      </w:r>
      <w:r>
        <w:tab/>
      </w:r>
      <w:r>
        <w:tab/>
      </w:r>
      <w:r>
        <w:tab/>
      </w:r>
      <w:r>
        <w:tab/>
      </w:r>
      <w:r>
        <w:tab/>
        <w:t>10.0.3.3</w:t>
      </w:r>
      <w:r>
        <w:tab/>
      </w:r>
      <w:r>
        <w:tab/>
      </w:r>
      <w:r>
        <w:tab/>
      </w:r>
      <w:r>
        <w:tab/>
      </w:r>
      <w:r>
        <w:tab/>
      </w:r>
      <w:r>
        <w:tab/>
      </w:r>
      <w:r>
        <w:tab/>
      </w:r>
      <w:r>
        <w:tab/>
      </w:r>
      <w:r>
        <w:tab/>
      </w:r>
      <w:r>
        <w:tab/>
        <w:t>1693</w:t>
      </w:r>
      <w:r>
        <w:tab/>
      </w:r>
      <w:r>
        <w:tab/>
        <w:t>28</w:t>
      </w:r>
      <w:r>
        <w:tab/>
      </w:r>
      <w:r>
        <w:tab/>
      </w:r>
      <w:r>
        <w:tab/>
      </w:r>
      <w:r>
        <w:tab/>
        <w:t>80000002</w:t>
      </w:r>
      <w:r>
        <w:tab/>
      </w:r>
      <w:r>
        <w:tab/>
      </w:r>
      <w:r>
        <w:tab/>
      </w:r>
      <w:r>
        <w:tab/>
      </w:r>
      <w:r>
        <w:tab/>
      </w:r>
      <w:r>
        <w:tab/>
      </w:r>
      <w:r>
        <w:tab/>
        <w:t>2</w:t>
      </w:r>
    </w:p>
    <w:p w14:paraId="30F8F13C" w14:textId="77777777" w:rsidR="00061EEF" w:rsidRDefault="00061EEF" w:rsidP="00061EEF">
      <w:pPr>
        <w:pStyle w:val="2f3"/>
        <w:rPr>
          <w:rFonts w:hint="eastAsia"/>
        </w:rPr>
      </w:pPr>
      <w:r>
        <w:tab/>
        <w:t>Sum-Net</w:t>
      </w:r>
      <w:r>
        <w:tab/>
      </w:r>
      <w:r>
        <w:tab/>
      </w:r>
      <w:r>
        <w:tab/>
        <w:t>172.16.2.1</w:t>
      </w:r>
      <w:r>
        <w:tab/>
      </w:r>
      <w:r>
        <w:tab/>
      </w:r>
      <w:r>
        <w:tab/>
      </w:r>
      <w:r>
        <w:tab/>
      </w:r>
      <w:r>
        <w:tab/>
      </w:r>
      <w:r>
        <w:tab/>
        <w:t>10.0.3.3</w:t>
      </w:r>
      <w:r>
        <w:tab/>
      </w:r>
      <w:r>
        <w:tab/>
      </w:r>
      <w:r>
        <w:tab/>
      </w:r>
      <w:r>
        <w:tab/>
      </w:r>
      <w:r>
        <w:tab/>
      </w:r>
      <w:r>
        <w:tab/>
      </w:r>
      <w:r>
        <w:tab/>
      </w:r>
      <w:r>
        <w:tab/>
      </w:r>
      <w:r>
        <w:tab/>
      </w:r>
      <w:r>
        <w:tab/>
        <w:t>1398</w:t>
      </w:r>
      <w:r>
        <w:tab/>
      </w:r>
      <w:r>
        <w:tab/>
        <w:t>28</w:t>
      </w:r>
      <w:r>
        <w:tab/>
      </w:r>
      <w:r>
        <w:tab/>
      </w:r>
      <w:r>
        <w:tab/>
      </w:r>
      <w:r>
        <w:tab/>
        <w:t>80000001</w:t>
      </w:r>
      <w:r>
        <w:tab/>
      </w:r>
      <w:r>
        <w:tab/>
      </w:r>
      <w:r>
        <w:tab/>
      </w:r>
      <w:r>
        <w:tab/>
      </w:r>
      <w:r>
        <w:tab/>
      </w:r>
      <w:r>
        <w:tab/>
      </w:r>
      <w:r>
        <w:tab/>
        <w:t>1</w:t>
      </w:r>
    </w:p>
    <w:p w14:paraId="594B6888" w14:textId="77777777" w:rsidR="00061EEF" w:rsidRDefault="00061EEF" w:rsidP="00061EEF">
      <w:pPr>
        <w:pStyle w:val="2f3"/>
        <w:rPr>
          <w:rFonts w:hint="eastAsia"/>
        </w:rPr>
      </w:pPr>
      <w:r>
        <w:tab/>
        <w:t>Sum-Net</w:t>
      </w:r>
      <w:r>
        <w:tab/>
      </w:r>
      <w:r>
        <w:tab/>
      </w:r>
      <w:r>
        <w:tab/>
        <w:t>10.0.3.3</w:t>
      </w:r>
      <w:r>
        <w:tab/>
      </w:r>
      <w:r>
        <w:tab/>
      </w:r>
      <w:r>
        <w:tab/>
      </w:r>
      <w:r>
        <w:tab/>
      </w:r>
      <w:r>
        <w:tab/>
      </w:r>
      <w:r>
        <w:tab/>
      </w:r>
      <w:r>
        <w:tab/>
      </w:r>
      <w:r>
        <w:tab/>
        <w:t>10.0.3.3</w:t>
      </w:r>
      <w:r>
        <w:tab/>
      </w:r>
      <w:r>
        <w:tab/>
      </w:r>
      <w:r>
        <w:tab/>
      </w:r>
      <w:r>
        <w:tab/>
      </w:r>
      <w:r>
        <w:tab/>
      </w:r>
      <w:r>
        <w:tab/>
      </w:r>
      <w:r>
        <w:tab/>
      </w:r>
      <w:r>
        <w:tab/>
      </w:r>
      <w:r>
        <w:tab/>
      </w:r>
      <w:r>
        <w:tab/>
        <w:t>1680</w:t>
      </w:r>
      <w:r>
        <w:tab/>
      </w:r>
      <w:r>
        <w:tab/>
        <w:t>28</w:t>
      </w:r>
      <w:r>
        <w:tab/>
      </w:r>
      <w:r>
        <w:tab/>
      </w:r>
      <w:r>
        <w:tab/>
      </w:r>
      <w:r>
        <w:tab/>
        <w:t>80000006</w:t>
      </w:r>
      <w:r>
        <w:tab/>
      </w:r>
      <w:r>
        <w:tab/>
      </w:r>
      <w:r>
        <w:tab/>
      </w:r>
      <w:r>
        <w:tab/>
      </w:r>
      <w:r>
        <w:tab/>
      </w:r>
      <w:r>
        <w:tab/>
      </w:r>
      <w:r>
        <w:tab/>
        <w:t>0</w:t>
      </w:r>
    </w:p>
    <w:p w14:paraId="3CF60C2A" w14:textId="77777777" w:rsidR="00061EEF" w:rsidRDefault="00061EEF" w:rsidP="00061EEF">
      <w:pPr>
        <w:pStyle w:val="2f3"/>
        <w:rPr>
          <w:rFonts w:hint="eastAsia"/>
        </w:rPr>
      </w:pPr>
      <w:r>
        <w:tab/>
        <w:t>Sum-Net</w:t>
      </w:r>
      <w:r>
        <w:tab/>
      </w:r>
      <w:r>
        <w:tab/>
      </w:r>
      <w:r>
        <w:tab/>
        <w:t>10.0.2.2</w:t>
      </w:r>
      <w:r>
        <w:tab/>
      </w:r>
      <w:r>
        <w:tab/>
      </w:r>
      <w:r>
        <w:tab/>
      </w:r>
      <w:r>
        <w:tab/>
      </w:r>
      <w:r>
        <w:tab/>
      </w:r>
      <w:r>
        <w:tab/>
      </w:r>
      <w:r>
        <w:tab/>
      </w:r>
      <w:r>
        <w:tab/>
        <w:t>10.0.3.3</w:t>
      </w:r>
      <w:r>
        <w:tab/>
      </w:r>
      <w:r>
        <w:tab/>
      </w:r>
      <w:r>
        <w:tab/>
      </w:r>
      <w:r>
        <w:tab/>
      </w:r>
      <w:r>
        <w:tab/>
      </w:r>
      <w:r>
        <w:tab/>
      </w:r>
      <w:r>
        <w:tab/>
      </w:r>
      <w:r>
        <w:tab/>
      </w:r>
      <w:r>
        <w:tab/>
      </w:r>
      <w:r>
        <w:tab/>
        <w:t>1693</w:t>
      </w:r>
      <w:r>
        <w:tab/>
      </w:r>
      <w:r>
        <w:tab/>
        <w:t>28</w:t>
      </w:r>
      <w:r>
        <w:tab/>
      </w:r>
      <w:r>
        <w:tab/>
      </w:r>
      <w:r>
        <w:tab/>
      </w:r>
      <w:r>
        <w:tab/>
        <w:t>80000002</w:t>
      </w:r>
      <w:r>
        <w:tab/>
      </w:r>
      <w:r>
        <w:tab/>
      </w:r>
      <w:r>
        <w:tab/>
      </w:r>
      <w:r>
        <w:tab/>
      </w:r>
      <w:r>
        <w:tab/>
      </w:r>
      <w:r>
        <w:tab/>
      </w:r>
      <w:r>
        <w:tab/>
        <w:t>1</w:t>
      </w:r>
    </w:p>
    <w:p w14:paraId="463D6A2B" w14:textId="77777777" w:rsidR="00061EEF" w:rsidRDefault="00061EEF" w:rsidP="00061EEF">
      <w:pPr>
        <w:pStyle w:val="2f3"/>
        <w:rPr>
          <w:rFonts w:hint="eastAsia"/>
        </w:rPr>
      </w:pPr>
      <w:r>
        <w:tab/>
        <w:t>Sum-Net</w:t>
      </w:r>
      <w:r>
        <w:tab/>
      </w:r>
      <w:r>
        <w:tab/>
      </w:r>
      <w:r>
        <w:tab/>
        <w:t>10.0.1.1</w:t>
      </w:r>
      <w:r>
        <w:tab/>
      </w:r>
      <w:r>
        <w:tab/>
      </w:r>
      <w:r>
        <w:tab/>
      </w:r>
      <w:r>
        <w:tab/>
      </w:r>
      <w:r>
        <w:tab/>
      </w:r>
      <w:r>
        <w:tab/>
      </w:r>
      <w:r>
        <w:tab/>
      </w:r>
      <w:r>
        <w:tab/>
        <w:t>10.0.3.3</w:t>
      </w:r>
      <w:r>
        <w:tab/>
      </w:r>
      <w:r>
        <w:tab/>
      </w:r>
      <w:r>
        <w:tab/>
      </w:r>
      <w:r>
        <w:tab/>
      </w:r>
      <w:r>
        <w:tab/>
      </w:r>
      <w:r>
        <w:tab/>
      </w:r>
      <w:r>
        <w:tab/>
      </w:r>
      <w:r>
        <w:tab/>
      </w:r>
      <w:r>
        <w:tab/>
      </w:r>
      <w:r>
        <w:tab/>
      </w:r>
      <w:r>
        <w:tab/>
        <w:t>599</w:t>
      </w:r>
      <w:r>
        <w:tab/>
      </w:r>
      <w:r>
        <w:tab/>
        <w:t>28</w:t>
      </w:r>
      <w:r>
        <w:tab/>
      </w:r>
      <w:r>
        <w:tab/>
      </w:r>
      <w:r>
        <w:tab/>
      </w:r>
      <w:r>
        <w:tab/>
        <w:t>80000003</w:t>
      </w:r>
      <w:r>
        <w:tab/>
      </w:r>
      <w:r>
        <w:tab/>
      </w:r>
      <w:r>
        <w:tab/>
      </w:r>
      <w:r>
        <w:tab/>
      </w:r>
      <w:r>
        <w:tab/>
      </w:r>
      <w:r>
        <w:tab/>
      </w:r>
      <w:r>
        <w:tab/>
        <w:t>1</w:t>
      </w:r>
    </w:p>
    <w:p w14:paraId="3D1ED554" w14:textId="77777777" w:rsidR="00061EEF" w:rsidRDefault="00061EEF" w:rsidP="00061EEF">
      <w:pPr>
        <w:pStyle w:val="2f3"/>
        <w:rPr>
          <w:rFonts w:hint="eastAsia"/>
        </w:rPr>
      </w:pPr>
      <w:r>
        <w:tab/>
        <w:t>Sum-Net</w:t>
      </w:r>
      <w:r>
        <w:tab/>
      </w:r>
      <w:r>
        <w:tab/>
      </w:r>
      <w:r>
        <w:tab/>
        <w:t>10.0.23.0</w:t>
      </w:r>
      <w:r>
        <w:tab/>
      </w:r>
      <w:r>
        <w:tab/>
      </w:r>
      <w:r>
        <w:tab/>
      </w:r>
      <w:r>
        <w:tab/>
      </w:r>
      <w:r>
        <w:tab/>
      </w:r>
      <w:r>
        <w:tab/>
      </w:r>
      <w:r>
        <w:tab/>
        <w:t>10.0.3.3</w:t>
      </w:r>
      <w:r>
        <w:tab/>
      </w:r>
      <w:r>
        <w:tab/>
      </w:r>
      <w:r>
        <w:tab/>
      </w:r>
      <w:r>
        <w:tab/>
      </w:r>
      <w:r>
        <w:tab/>
      </w:r>
      <w:r>
        <w:tab/>
      </w:r>
      <w:r>
        <w:tab/>
      </w:r>
      <w:r>
        <w:tab/>
      </w:r>
      <w:r>
        <w:tab/>
      </w:r>
      <w:r>
        <w:tab/>
        <w:t>1739</w:t>
      </w:r>
      <w:r>
        <w:tab/>
      </w:r>
      <w:r>
        <w:tab/>
        <w:t>28</w:t>
      </w:r>
      <w:r>
        <w:tab/>
      </w:r>
      <w:r>
        <w:tab/>
      </w:r>
      <w:r>
        <w:tab/>
      </w:r>
      <w:r>
        <w:tab/>
        <w:t>80000002</w:t>
      </w:r>
      <w:r>
        <w:tab/>
      </w:r>
      <w:r>
        <w:tab/>
      </w:r>
      <w:r>
        <w:tab/>
      </w:r>
      <w:r>
        <w:tab/>
      </w:r>
      <w:r>
        <w:tab/>
      </w:r>
      <w:r>
        <w:tab/>
      </w:r>
      <w:r>
        <w:tab/>
        <w:t>1</w:t>
      </w:r>
    </w:p>
    <w:p w14:paraId="62EACBF5" w14:textId="77777777" w:rsidR="00061EEF" w:rsidRDefault="00061EEF" w:rsidP="00061EEF">
      <w:pPr>
        <w:pStyle w:val="1e"/>
      </w:pPr>
      <w:r>
        <w:t>In the LSDB of OSPF area 0 on R3 (ABR), you can view the Type 3 LSA 172.16.3.0.</w:t>
      </w:r>
    </w:p>
    <w:p w14:paraId="649F6B0A" w14:textId="77777777" w:rsidR="00061EEF" w:rsidRDefault="00061EEF" w:rsidP="00061EEF">
      <w:pPr>
        <w:pStyle w:val="1e"/>
      </w:pPr>
      <w:r>
        <w:t># Configure Type 3 LSA filtering on R3 (ABR) to prevent the OSPF inter-area route 172.16.3.0/24 from being transmitted to OSPF area 0.</w:t>
      </w:r>
    </w:p>
    <w:p w14:paraId="52DA5432" w14:textId="77777777" w:rsidR="00061EEF" w:rsidRDefault="00061EEF" w:rsidP="00061EEF">
      <w:pPr>
        <w:pStyle w:val="2f3"/>
        <w:rPr>
          <w:rFonts w:hint="eastAsia"/>
        </w:rPr>
      </w:pPr>
      <w:r>
        <w:t>[R3]ip ip-prefix 1 index 10 deny 172.16.3.0 24 greater-equal 24 less-equal 24</w:t>
      </w:r>
    </w:p>
    <w:p w14:paraId="1CDCDBC8" w14:textId="77777777" w:rsidR="00061EEF" w:rsidRDefault="00061EEF" w:rsidP="00061EEF">
      <w:pPr>
        <w:pStyle w:val="2f3"/>
        <w:rPr>
          <w:rFonts w:hint="eastAsia"/>
        </w:rPr>
      </w:pPr>
      <w:r>
        <w:t>[R3]ip ip-prefix 1 index 20 permit 0.0.0.0 0 less-equal 32</w:t>
      </w:r>
    </w:p>
    <w:p w14:paraId="5FE8446C" w14:textId="77777777" w:rsidR="00061EEF" w:rsidRPr="0050668A" w:rsidRDefault="00061EEF" w:rsidP="00061EEF">
      <w:pPr>
        <w:pStyle w:val="2f3"/>
        <w:rPr>
          <w:rFonts w:hint="eastAsia"/>
        </w:rPr>
      </w:pPr>
    </w:p>
    <w:p w14:paraId="6C95C8FC" w14:textId="77777777" w:rsidR="00061EEF" w:rsidRDefault="00061EEF" w:rsidP="00061EEF">
      <w:pPr>
        <w:pStyle w:val="2f3"/>
        <w:rPr>
          <w:rFonts w:hint="eastAsia"/>
        </w:rPr>
      </w:pPr>
      <w:r>
        <w:t>[R3]ospf 1</w:t>
      </w:r>
    </w:p>
    <w:p w14:paraId="494C5F03" w14:textId="77777777" w:rsidR="00061EEF" w:rsidRDefault="00061EEF" w:rsidP="00061EEF">
      <w:pPr>
        <w:pStyle w:val="2f3"/>
        <w:rPr>
          <w:rFonts w:hint="eastAsia"/>
        </w:rPr>
      </w:pPr>
      <w:r>
        <w:t>[R3-ospf-1] area 1</w:t>
      </w:r>
    </w:p>
    <w:p w14:paraId="11E5CC7C" w14:textId="77777777" w:rsidR="00061EEF" w:rsidRDefault="00061EEF" w:rsidP="00061EEF">
      <w:pPr>
        <w:pStyle w:val="2f3"/>
        <w:rPr>
          <w:rFonts w:hint="eastAsia"/>
        </w:rPr>
      </w:pPr>
      <w:r>
        <w:t>[R3-ospf-1-area-0.0.0.1] filter ip-prefix 1 export</w:t>
      </w:r>
    </w:p>
    <w:p w14:paraId="37E27515" w14:textId="77777777" w:rsidR="00061EEF" w:rsidRDefault="00061EEF" w:rsidP="00061EEF">
      <w:pPr>
        <w:pStyle w:val="1e"/>
      </w:pPr>
      <w:r>
        <w:lastRenderedPageBreak/>
        <w:t># Check the OSPF LSDB on R3 again.</w:t>
      </w:r>
    </w:p>
    <w:p w14:paraId="05B27DC6" w14:textId="77777777" w:rsidR="00061EEF" w:rsidRDefault="00061EEF" w:rsidP="00061EEF">
      <w:pPr>
        <w:pStyle w:val="2f3"/>
        <w:rPr>
          <w:rFonts w:hint="eastAsia"/>
        </w:rPr>
      </w:pPr>
      <w:r>
        <w:t>[R3]display</w:t>
      </w:r>
      <w:r>
        <w:tab/>
        <w:t>ospf</w:t>
      </w:r>
      <w:r>
        <w:tab/>
        <w:t>lsdb</w:t>
      </w:r>
    </w:p>
    <w:p w14:paraId="2B8FD1EC" w14:textId="77777777" w:rsidR="00061EEF" w:rsidRDefault="00061EEF" w:rsidP="00061EEF">
      <w:pPr>
        <w:pStyle w:val="2f3"/>
        <w:rPr>
          <w:rFonts w:hint="eastAsia"/>
        </w:rPr>
      </w:pPr>
    </w:p>
    <w:p w14:paraId="47751F07" w14:textId="77777777" w:rsidR="00061EEF" w:rsidRDefault="00061EEF" w:rsidP="00061EEF">
      <w:pPr>
        <w:pStyle w:val="2f3"/>
        <w:rPr>
          <w:rFonts w:hint="eastAsia"/>
        </w:rPr>
      </w:pPr>
      <w:r>
        <w:tab/>
      </w:r>
      <w:r>
        <w:tab/>
        <w:t>OSPF</w:t>
      </w:r>
      <w:r>
        <w:tab/>
        <w:t>Process</w:t>
      </w:r>
      <w:r>
        <w:tab/>
        <w:t>1</w:t>
      </w:r>
      <w:r>
        <w:tab/>
        <w:t>with</w:t>
      </w:r>
      <w:r>
        <w:tab/>
        <w:t>Router</w:t>
      </w:r>
      <w:r>
        <w:tab/>
        <w:t>ID</w:t>
      </w:r>
      <w:r>
        <w:tab/>
        <w:t>10.0.3.3</w:t>
      </w:r>
    </w:p>
    <w:p w14:paraId="733436A4" w14:textId="77777777" w:rsidR="00061EEF" w:rsidRDefault="00061EEF" w:rsidP="00061EEF">
      <w:pPr>
        <w:pStyle w:val="2f3"/>
        <w:rPr>
          <w:rFonts w:hint="eastAsia"/>
        </w:rPr>
      </w:pPr>
      <w:r>
        <w:tab/>
      </w:r>
      <w:r>
        <w:tab/>
      </w:r>
      <w:r>
        <w:tab/>
        <w:t>Link</w:t>
      </w:r>
      <w:r>
        <w:tab/>
        <w:t>State</w:t>
      </w:r>
      <w:r>
        <w:tab/>
        <w:t>Database</w:t>
      </w:r>
      <w:r>
        <w:tab/>
      </w:r>
    </w:p>
    <w:p w14:paraId="35212F62" w14:textId="77777777" w:rsidR="00061EEF" w:rsidRDefault="00061EEF" w:rsidP="00061EEF">
      <w:pPr>
        <w:pStyle w:val="2f3"/>
        <w:rPr>
          <w:rFonts w:hint="eastAsia"/>
        </w:rPr>
      </w:pPr>
    </w:p>
    <w:p w14:paraId="55239B8A" w14:textId="77777777" w:rsidR="00061EEF" w:rsidRDefault="00061EEF" w:rsidP="00061EEF">
      <w:pPr>
        <w:pStyle w:val="2f3"/>
        <w:rPr>
          <w:rFonts w:hint="eastAsia"/>
        </w:rPr>
      </w:pPr>
      <w:r>
        <w:tab/>
      </w:r>
      <w:r>
        <w:tab/>
      </w:r>
      <w:r>
        <w:tab/>
      </w:r>
      <w:r>
        <w:tab/>
      </w:r>
      <w:r>
        <w:tab/>
      </w:r>
      <w:r>
        <w:tab/>
      </w:r>
      <w:r>
        <w:tab/>
      </w:r>
      <w:r>
        <w:tab/>
      </w:r>
      <w:r>
        <w:tab/>
      </w:r>
      <w:r>
        <w:tab/>
      </w:r>
      <w:r>
        <w:tab/>
        <w:t>Area:</w:t>
      </w:r>
      <w:r>
        <w:tab/>
        <w:t>0.0.0.0</w:t>
      </w:r>
    </w:p>
    <w:p w14:paraId="5212EE46" w14:textId="77777777" w:rsidR="00061EEF" w:rsidRDefault="00061EEF" w:rsidP="00061EEF">
      <w:pPr>
        <w:pStyle w:val="2f3"/>
        <w:rPr>
          <w:rFonts w:hint="eastAsia"/>
        </w:rPr>
      </w:pPr>
      <w:r>
        <w:tab/>
        <w:t>Type</w:t>
      </w:r>
      <w:r>
        <w:tab/>
      </w:r>
      <w:r>
        <w:tab/>
      </w:r>
      <w:r>
        <w:tab/>
      </w:r>
      <w:r>
        <w:tab/>
      </w:r>
      <w:r>
        <w:tab/>
      </w:r>
      <w:r>
        <w:tab/>
        <w:t>LinkState</w:t>
      </w:r>
      <w:r>
        <w:tab/>
        <w:t>ID</w:t>
      </w:r>
      <w:r>
        <w:tab/>
      </w:r>
      <w:r>
        <w:tab/>
      </w:r>
      <w:r>
        <w:tab/>
      </w:r>
      <w:r>
        <w:tab/>
        <w:t>AdvRouter</w:t>
      </w:r>
      <w:r>
        <w:tab/>
      </w:r>
      <w:r>
        <w:tab/>
      </w:r>
      <w:r>
        <w:tab/>
      </w:r>
      <w:r>
        <w:tab/>
      </w:r>
      <w:r>
        <w:tab/>
      </w:r>
      <w:r>
        <w:tab/>
      </w:r>
      <w:r>
        <w:tab/>
      </w:r>
      <w:r>
        <w:tab/>
      </w:r>
      <w:r>
        <w:tab/>
        <w:t>Age</w:t>
      </w:r>
      <w:r>
        <w:tab/>
      </w:r>
      <w:r>
        <w:tab/>
        <w:t>Len</w:t>
      </w:r>
      <w:r>
        <w:tab/>
      </w:r>
      <w:r>
        <w:tab/>
      </w:r>
      <w:r>
        <w:tab/>
        <w:t>Sequence</w:t>
      </w:r>
      <w:r>
        <w:tab/>
      </w:r>
      <w:r>
        <w:tab/>
      </w:r>
      <w:r>
        <w:tab/>
        <w:t>Metric</w:t>
      </w:r>
    </w:p>
    <w:p w14:paraId="3B4BD7E9" w14:textId="77777777" w:rsidR="00061EEF" w:rsidRDefault="00061EEF" w:rsidP="00061EEF">
      <w:pPr>
        <w:pStyle w:val="2f3"/>
        <w:rPr>
          <w:rFonts w:hint="eastAsia"/>
        </w:rPr>
      </w:pPr>
      <w:r>
        <w:tab/>
        <w:t>Router</w:t>
      </w:r>
      <w:r>
        <w:tab/>
      </w:r>
      <w:r>
        <w:tab/>
      </w:r>
      <w:r>
        <w:tab/>
      </w:r>
      <w:r>
        <w:tab/>
      </w:r>
      <w:r>
        <w:tab/>
        <w:t>10.0.3.3</w:t>
      </w:r>
      <w:r>
        <w:tab/>
      </w:r>
      <w:r>
        <w:tab/>
      </w:r>
      <w:r>
        <w:tab/>
      </w:r>
      <w:r>
        <w:tab/>
      </w:r>
      <w:r>
        <w:tab/>
      </w:r>
      <w:r>
        <w:tab/>
      </w:r>
      <w:r>
        <w:tab/>
      </w:r>
      <w:r>
        <w:tab/>
        <w:t>10.0.3.3</w:t>
      </w:r>
      <w:r>
        <w:tab/>
      </w:r>
      <w:r>
        <w:tab/>
      </w:r>
      <w:r>
        <w:tab/>
      </w:r>
      <w:r>
        <w:tab/>
      </w:r>
      <w:r>
        <w:tab/>
      </w:r>
      <w:r>
        <w:tab/>
      </w:r>
      <w:r>
        <w:tab/>
      </w:r>
      <w:r>
        <w:tab/>
      </w:r>
      <w:r>
        <w:tab/>
      </w:r>
      <w:r>
        <w:tab/>
      </w:r>
      <w:r>
        <w:tab/>
        <w:t>966</w:t>
      </w:r>
      <w:r>
        <w:tab/>
      </w:r>
      <w:r>
        <w:tab/>
        <w:t>60</w:t>
      </w:r>
      <w:r>
        <w:tab/>
      </w:r>
      <w:r>
        <w:tab/>
      </w:r>
      <w:r>
        <w:tab/>
      </w:r>
      <w:r>
        <w:tab/>
        <w:t>8000001E</w:t>
      </w:r>
      <w:r>
        <w:tab/>
      </w:r>
      <w:r>
        <w:tab/>
      </w:r>
      <w:r>
        <w:tab/>
      </w:r>
      <w:r>
        <w:tab/>
      </w:r>
      <w:r>
        <w:tab/>
      </w:r>
      <w:r>
        <w:tab/>
      </w:r>
      <w:r>
        <w:tab/>
        <w:t>1</w:t>
      </w:r>
    </w:p>
    <w:p w14:paraId="67A6CF5F" w14:textId="77777777" w:rsidR="00061EEF" w:rsidRDefault="00061EEF" w:rsidP="00061EEF">
      <w:pPr>
        <w:pStyle w:val="2f3"/>
        <w:rPr>
          <w:rFonts w:hint="eastAsia"/>
        </w:rPr>
      </w:pPr>
      <w:r>
        <w:tab/>
        <w:t>Router</w:t>
      </w:r>
      <w:r>
        <w:tab/>
      </w:r>
      <w:r>
        <w:tab/>
      </w:r>
      <w:r>
        <w:tab/>
      </w:r>
      <w:r>
        <w:tab/>
      </w:r>
      <w:r>
        <w:tab/>
        <w:t>10.0.2.2</w:t>
      </w:r>
      <w:r>
        <w:tab/>
      </w:r>
      <w:r>
        <w:tab/>
      </w:r>
      <w:r>
        <w:tab/>
      </w:r>
      <w:r>
        <w:tab/>
      </w:r>
      <w:r>
        <w:tab/>
      </w:r>
      <w:r>
        <w:tab/>
      </w:r>
      <w:r>
        <w:tab/>
      </w:r>
      <w:r>
        <w:tab/>
        <w:t>10.0.2.2</w:t>
      </w:r>
      <w:r>
        <w:tab/>
      </w:r>
      <w:r>
        <w:tab/>
      </w:r>
      <w:r>
        <w:tab/>
      </w:r>
      <w:r>
        <w:tab/>
      </w:r>
      <w:r>
        <w:tab/>
      </w:r>
      <w:r>
        <w:tab/>
      </w:r>
      <w:r>
        <w:tab/>
      </w:r>
      <w:r>
        <w:tab/>
      </w:r>
      <w:r>
        <w:tab/>
      </w:r>
      <w:r>
        <w:tab/>
        <w:t>1128</w:t>
      </w:r>
      <w:r>
        <w:tab/>
      </w:r>
      <w:r>
        <w:tab/>
        <w:t>72</w:t>
      </w:r>
      <w:r>
        <w:tab/>
      </w:r>
      <w:r>
        <w:tab/>
      </w:r>
      <w:r>
        <w:tab/>
      </w:r>
      <w:r>
        <w:tab/>
        <w:t>80000014</w:t>
      </w:r>
      <w:r>
        <w:tab/>
      </w:r>
      <w:r>
        <w:tab/>
      </w:r>
      <w:r>
        <w:tab/>
      </w:r>
      <w:r>
        <w:tab/>
      </w:r>
      <w:r>
        <w:tab/>
      </w:r>
      <w:r>
        <w:tab/>
      </w:r>
      <w:r>
        <w:tab/>
        <w:t>1</w:t>
      </w:r>
    </w:p>
    <w:p w14:paraId="056E6587" w14:textId="77777777" w:rsidR="00061EEF" w:rsidRDefault="00061EEF" w:rsidP="00061EEF">
      <w:pPr>
        <w:pStyle w:val="2f3"/>
        <w:rPr>
          <w:rFonts w:hint="eastAsia"/>
        </w:rPr>
      </w:pPr>
      <w:r>
        <w:tab/>
        <w:t>Router</w:t>
      </w:r>
      <w:r>
        <w:tab/>
      </w:r>
      <w:r>
        <w:tab/>
      </w:r>
      <w:r>
        <w:tab/>
      </w:r>
      <w:r>
        <w:tab/>
      </w:r>
      <w:r>
        <w:tab/>
        <w:t>10.0.1.1</w:t>
      </w:r>
      <w:r>
        <w:tab/>
      </w:r>
      <w:r>
        <w:tab/>
      </w:r>
      <w:r>
        <w:tab/>
      </w:r>
      <w:r>
        <w:tab/>
      </w:r>
      <w:r>
        <w:tab/>
      </w:r>
      <w:r>
        <w:tab/>
      </w:r>
      <w:r>
        <w:tab/>
      </w:r>
      <w:r>
        <w:tab/>
        <w:t>10.0.1.1</w:t>
      </w:r>
      <w:r>
        <w:tab/>
      </w:r>
      <w:r>
        <w:tab/>
      </w:r>
      <w:r>
        <w:tab/>
      </w:r>
      <w:r>
        <w:tab/>
      </w:r>
      <w:r>
        <w:tab/>
      </w:r>
      <w:r>
        <w:tab/>
      </w:r>
      <w:r>
        <w:tab/>
      </w:r>
      <w:r>
        <w:tab/>
      </w:r>
      <w:r>
        <w:tab/>
      </w:r>
      <w:r>
        <w:tab/>
      </w:r>
      <w:r>
        <w:tab/>
        <w:t>969</w:t>
      </w:r>
      <w:r>
        <w:tab/>
      </w:r>
      <w:r>
        <w:tab/>
        <w:t>72</w:t>
      </w:r>
      <w:r>
        <w:tab/>
      </w:r>
      <w:r>
        <w:tab/>
      </w:r>
      <w:r>
        <w:tab/>
      </w:r>
      <w:r>
        <w:tab/>
        <w:t>80000014</w:t>
      </w:r>
      <w:r>
        <w:tab/>
      </w:r>
      <w:r>
        <w:tab/>
      </w:r>
      <w:r>
        <w:tab/>
      </w:r>
      <w:r>
        <w:tab/>
      </w:r>
      <w:r>
        <w:tab/>
      </w:r>
      <w:r>
        <w:tab/>
      </w:r>
      <w:r>
        <w:tab/>
        <w:t>1</w:t>
      </w:r>
    </w:p>
    <w:p w14:paraId="7739A2BD" w14:textId="77777777" w:rsidR="00061EEF" w:rsidRDefault="00061EEF" w:rsidP="00061EEF">
      <w:pPr>
        <w:pStyle w:val="2f3"/>
        <w:rPr>
          <w:rFonts w:hint="eastAsia"/>
        </w:rPr>
      </w:pPr>
      <w:r>
        <w:tab/>
        <w:t>Network</w:t>
      </w:r>
      <w:r>
        <w:tab/>
      </w:r>
      <w:r>
        <w:tab/>
      </w:r>
      <w:r>
        <w:tab/>
      </w:r>
      <w:r>
        <w:tab/>
        <w:t>10.0.23.3</w:t>
      </w:r>
      <w:r>
        <w:tab/>
      </w:r>
      <w:r>
        <w:tab/>
      </w:r>
      <w:r>
        <w:tab/>
      </w:r>
      <w:r>
        <w:tab/>
      </w:r>
      <w:r>
        <w:tab/>
      </w:r>
      <w:r>
        <w:tab/>
      </w:r>
      <w:r>
        <w:tab/>
        <w:t>10.0.3.3</w:t>
      </w:r>
      <w:r>
        <w:tab/>
      </w:r>
      <w:r>
        <w:tab/>
      </w:r>
      <w:r>
        <w:tab/>
      </w:r>
      <w:r>
        <w:tab/>
      </w:r>
      <w:r>
        <w:tab/>
      </w:r>
      <w:r>
        <w:tab/>
      </w:r>
      <w:r>
        <w:tab/>
      </w:r>
      <w:r>
        <w:tab/>
      </w:r>
      <w:r>
        <w:tab/>
      </w:r>
      <w:r>
        <w:tab/>
      </w:r>
      <w:r>
        <w:tab/>
        <w:t>259</w:t>
      </w:r>
      <w:r>
        <w:tab/>
      </w:r>
      <w:r>
        <w:tab/>
        <w:t>32</w:t>
      </w:r>
      <w:r>
        <w:tab/>
      </w:r>
      <w:r>
        <w:tab/>
      </w:r>
      <w:r>
        <w:tab/>
      </w:r>
      <w:r>
        <w:tab/>
        <w:t>80000003</w:t>
      </w:r>
      <w:r>
        <w:tab/>
      </w:r>
      <w:r>
        <w:tab/>
      </w:r>
      <w:r>
        <w:tab/>
      </w:r>
      <w:r>
        <w:tab/>
      </w:r>
      <w:r>
        <w:tab/>
      </w:r>
      <w:r>
        <w:tab/>
      </w:r>
      <w:r>
        <w:tab/>
        <w:t>0</w:t>
      </w:r>
    </w:p>
    <w:p w14:paraId="79251D6D" w14:textId="77777777" w:rsidR="00061EEF" w:rsidRDefault="00061EEF" w:rsidP="00061EEF">
      <w:pPr>
        <w:pStyle w:val="2f3"/>
        <w:rPr>
          <w:rFonts w:hint="eastAsia"/>
        </w:rPr>
      </w:pPr>
      <w:r>
        <w:tab/>
        <w:t>Network</w:t>
      </w:r>
      <w:r>
        <w:tab/>
      </w:r>
      <w:r>
        <w:tab/>
      </w:r>
      <w:r>
        <w:tab/>
      </w:r>
      <w:r>
        <w:tab/>
        <w:t>10.0.13.1</w:t>
      </w:r>
      <w:r>
        <w:tab/>
      </w:r>
      <w:r>
        <w:tab/>
      </w:r>
      <w:r>
        <w:tab/>
      </w:r>
      <w:r>
        <w:tab/>
      </w:r>
      <w:r>
        <w:tab/>
      </w:r>
      <w:r>
        <w:tab/>
      </w:r>
      <w:r>
        <w:tab/>
        <w:t>10.0.1.1</w:t>
      </w:r>
      <w:r>
        <w:tab/>
      </w:r>
      <w:r>
        <w:tab/>
      </w:r>
      <w:r>
        <w:tab/>
      </w:r>
      <w:r>
        <w:tab/>
      </w:r>
      <w:r>
        <w:tab/>
      </w:r>
      <w:r>
        <w:tab/>
      </w:r>
      <w:r>
        <w:tab/>
      </w:r>
      <w:r>
        <w:tab/>
      </w:r>
      <w:r>
        <w:tab/>
      </w:r>
      <w:r>
        <w:tab/>
      </w:r>
      <w:r>
        <w:tab/>
        <w:t>969</w:t>
      </w:r>
      <w:r>
        <w:tab/>
      </w:r>
      <w:r>
        <w:tab/>
        <w:t>32</w:t>
      </w:r>
      <w:r>
        <w:tab/>
      </w:r>
      <w:r>
        <w:tab/>
      </w:r>
      <w:r>
        <w:tab/>
      </w:r>
      <w:r>
        <w:tab/>
        <w:t>80000002</w:t>
      </w:r>
      <w:r>
        <w:tab/>
      </w:r>
      <w:r>
        <w:tab/>
      </w:r>
      <w:r>
        <w:tab/>
      </w:r>
      <w:r>
        <w:tab/>
      </w:r>
      <w:r>
        <w:tab/>
      </w:r>
      <w:r>
        <w:tab/>
      </w:r>
      <w:r>
        <w:tab/>
        <w:t>0</w:t>
      </w:r>
    </w:p>
    <w:p w14:paraId="1FE6C6AD" w14:textId="77777777" w:rsidR="00061EEF" w:rsidRDefault="00061EEF" w:rsidP="00061EEF">
      <w:pPr>
        <w:pStyle w:val="2f3"/>
        <w:rPr>
          <w:rFonts w:hint="eastAsia"/>
        </w:rPr>
      </w:pPr>
      <w:r>
        <w:tab/>
        <w:t>Network</w:t>
      </w:r>
      <w:r>
        <w:tab/>
      </w:r>
      <w:r>
        <w:tab/>
      </w:r>
      <w:r>
        <w:tab/>
      </w:r>
      <w:r>
        <w:tab/>
        <w:t>10.0.12.2</w:t>
      </w:r>
      <w:r>
        <w:tab/>
      </w:r>
      <w:r>
        <w:tab/>
      </w:r>
      <w:r>
        <w:tab/>
      </w:r>
      <w:r>
        <w:tab/>
      </w:r>
      <w:r>
        <w:tab/>
      </w:r>
      <w:r>
        <w:tab/>
      </w:r>
      <w:r>
        <w:tab/>
        <w:t>10.0.2.2</w:t>
      </w:r>
      <w:r>
        <w:tab/>
      </w:r>
      <w:r>
        <w:tab/>
      </w:r>
      <w:r>
        <w:tab/>
      </w:r>
      <w:r>
        <w:tab/>
      </w:r>
      <w:r>
        <w:tab/>
      </w:r>
      <w:r>
        <w:tab/>
      </w:r>
      <w:r>
        <w:tab/>
      </w:r>
      <w:r>
        <w:tab/>
      </w:r>
      <w:r>
        <w:tab/>
      </w:r>
      <w:r>
        <w:tab/>
      </w:r>
      <w:r>
        <w:tab/>
        <w:t>740</w:t>
      </w:r>
      <w:r>
        <w:tab/>
      </w:r>
      <w:r>
        <w:tab/>
        <w:t>32</w:t>
      </w:r>
      <w:r>
        <w:tab/>
      </w:r>
      <w:r>
        <w:tab/>
      </w:r>
      <w:r>
        <w:tab/>
      </w:r>
      <w:r>
        <w:tab/>
        <w:t>80000008</w:t>
      </w:r>
      <w:r>
        <w:tab/>
      </w:r>
      <w:r>
        <w:tab/>
      </w:r>
      <w:r>
        <w:tab/>
      </w:r>
      <w:r>
        <w:tab/>
      </w:r>
      <w:r>
        <w:tab/>
      </w:r>
      <w:r>
        <w:tab/>
      </w:r>
      <w:r>
        <w:tab/>
        <w:t>0</w:t>
      </w:r>
    </w:p>
    <w:p w14:paraId="736099DC" w14:textId="77777777" w:rsidR="00061EEF" w:rsidRPr="00E12A9D" w:rsidRDefault="00061EEF" w:rsidP="00061EEF">
      <w:pPr>
        <w:pStyle w:val="2f3"/>
        <w:rPr>
          <w:rFonts w:hint="eastAsia"/>
          <w:color w:val="EC7061"/>
        </w:rPr>
      </w:pPr>
      <w:r w:rsidRPr="00E12A9D">
        <w:rPr>
          <w:color w:val="EC7061"/>
        </w:rPr>
        <w:tab/>
        <w:t>Sum-Net</w:t>
      </w:r>
      <w:r w:rsidRPr="00E12A9D">
        <w:rPr>
          <w:color w:val="EC7061"/>
        </w:rPr>
        <w:tab/>
      </w:r>
      <w:r w:rsidRPr="00E12A9D">
        <w:rPr>
          <w:color w:val="EC7061"/>
        </w:rPr>
        <w:tab/>
      </w:r>
      <w:r w:rsidRPr="00E12A9D">
        <w:rPr>
          <w:color w:val="EC7061"/>
        </w:rPr>
        <w:tab/>
        <w:t>10.0.34.0</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10.0.3.3</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13</w:t>
      </w:r>
      <w:r w:rsidRPr="00E12A9D">
        <w:rPr>
          <w:color w:val="EC7061"/>
        </w:rPr>
        <w:tab/>
      </w:r>
      <w:r w:rsidRPr="00E12A9D">
        <w:rPr>
          <w:color w:val="EC7061"/>
        </w:rPr>
        <w:tab/>
        <w:t>28</w:t>
      </w:r>
      <w:r w:rsidRPr="00E12A9D">
        <w:rPr>
          <w:color w:val="EC7061"/>
        </w:rPr>
        <w:tab/>
      </w:r>
      <w:r w:rsidRPr="00E12A9D">
        <w:rPr>
          <w:color w:val="EC7061"/>
        </w:rPr>
        <w:tab/>
      </w:r>
      <w:r w:rsidRPr="00E12A9D">
        <w:rPr>
          <w:color w:val="EC7061"/>
        </w:rPr>
        <w:tab/>
      </w:r>
      <w:r w:rsidRPr="00E12A9D">
        <w:rPr>
          <w:color w:val="EC7061"/>
        </w:rPr>
        <w:tab/>
        <w:t>80000001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p>
    <w:p w14:paraId="5BFB83E8" w14:textId="77777777" w:rsidR="00061EEF" w:rsidRPr="00E12A9D" w:rsidRDefault="00061EEF" w:rsidP="00061EEF">
      <w:pPr>
        <w:pStyle w:val="2f3"/>
        <w:rPr>
          <w:rFonts w:hint="eastAsia"/>
          <w:color w:val="EC7061"/>
        </w:rPr>
      </w:pPr>
      <w:r w:rsidRPr="00E12A9D">
        <w:rPr>
          <w:color w:val="EC7061"/>
        </w:rPr>
        <w:tab/>
        <w:t>Sum-Net</w:t>
      </w:r>
      <w:r w:rsidRPr="00E12A9D">
        <w:rPr>
          <w:color w:val="EC7061"/>
        </w:rPr>
        <w:tab/>
      </w:r>
      <w:r w:rsidRPr="00E12A9D">
        <w:rPr>
          <w:color w:val="EC7061"/>
        </w:rPr>
        <w:tab/>
      </w:r>
      <w:r w:rsidRPr="00E12A9D">
        <w:rPr>
          <w:color w:val="EC7061"/>
        </w:rPr>
        <w:tab/>
        <w:t>10.0.4.4</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10.0.3.3</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13</w:t>
      </w:r>
      <w:r w:rsidRPr="00E12A9D">
        <w:rPr>
          <w:color w:val="EC7061"/>
        </w:rPr>
        <w:tab/>
      </w:r>
      <w:r w:rsidRPr="00E12A9D">
        <w:rPr>
          <w:color w:val="EC7061"/>
        </w:rPr>
        <w:tab/>
        <w:t>28</w:t>
      </w:r>
      <w:r w:rsidRPr="00E12A9D">
        <w:rPr>
          <w:color w:val="EC7061"/>
        </w:rPr>
        <w:tab/>
      </w:r>
      <w:r w:rsidRPr="00E12A9D">
        <w:rPr>
          <w:color w:val="EC7061"/>
        </w:rPr>
        <w:tab/>
      </w:r>
      <w:r w:rsidRPr="00E12A9D">
        <w:rPr>
          <w:color w:val="EC7061"/>
        </w:rPr>
        <w:tab/>
      </w:r>
      <w:r w:rsidRPr="00E12A9D">
        <w:rPr>
          <w:color w:val="EC7061"/>
        </w:rPr>
        <w:tab/>
        <w:t>80000001</w:t>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r>
      <w:r w:rsidRPr="00E12A9D">
        <w:rPr>
          <w:color w:val="EC7061"/>
        </w:rPr>
        <w:tab/>
        <w:t>1</w:t>
      </w:r>
    </w:p>
    <w:p w14:paraId="5B004634" w14:textId="77777777" w:rsidR="00061EEF" w:rsidRDefault="00061EEF" w:rsidP="00061EEF">
      <w:pPr>
        <w:pStyle w:val="2f3"/>
        <w:rPr>
          <w:rFonts w:hint="eastAsia"/>
        </w:rPr>
      </w:pPr>
      <w:r>
        <w:tab/>
      </w:r>
    </w:p>
    <w:p w14:paraId="34921A73" w14:textId="77777777" w:rsidR="00061EEF" w:rsidRDefault="00061EEF" w:rsidP="00061EEF">
      <w:pPr>
        <w:pStyle w:val="2f3"/>
        <w:rPr>
          <w:rFonts w:hint="eastAsia"/>
        </w:rPr>
      </w:pPr>
      <w:r>
        <w:tab/>
      </w:r>
      <w:r>
        <w:tab/>
      </w:r>
      <w:r>
        <w:tab/>
      </w:r>
      <w:r>
        <w:tab/>
      </w:r>
      <w:r>
        <w:tab/>
      </w:r>
      <w:r>
        <w:tab/>
      </w:r>
      <w:r>
        <w:tab/>
      </w:r>
      <w:r>
        <w:tab/>
      </w:r>
      <w:r>
        <w:tab/>
      </w:r>
      <w:r>
        <w:tab/>
      </w:r>
      <w:r>
        <w:tab/>
        <w:t>Area:</w:t>
      </w:r>
      <w:r>
        <w:tab/>
        <w:t>0.0.0.1</w:t>
      </w:r>
    </w:p>
    <w:p w14:paraId="640D7448" w14:textId="77777777" w:rsidR="00061EEF" w:rsidRDefault="00061EEF" w:rsidP="00061EEF">
      <w:pPr>
        <w:pStyle w:val="2f3"/>
        <w:rPr>
          <w:rFonts w:hint="eastAsia"/>
        </w:rPr>
      </w:pPr>
      <w:r>
        <w:tab/>
        <w:t>Type</w:t>
      </w:r>
      <w:r>
        <w:tab/>
      </w:r>
      <w:r>
        <w:tab/>
      </w:r>
      <w:r>
        <w:tab/>
      </w:r>
      <w:r>
        <w:tab/>
      </w:r>
      <w:r>
        <w:tab/>
      </w:r>
      <w:r>
        <w:tab/>
        <w:t>LinkState</w:t>
      </w:r>
      <w:r>
        <w:tab/>
        <w:t>ID</w:t>
      </w:r>
      <w:r>
        <w:tab/>
      </w:r>
      <w:r>
        <w:tab/>
      </w:r>
      <w:r>
        <w:tab/>
      </w:r>
      <w:r>
        <w:tab/>
        <w:t>AdvRouter</w:t>
      </w:r>
      <w:r>
        <w:tab/>
      </w:r>
      <w:r>
        <w:tab/>
      </w:r>
      <w:r>
        <w:tab/>
      </w:r>
      <w:r>
        <w:tab/>
      </w:r>
      <w:r>
        <w:tab/>
      </w:r>
      <w:r>
        <w:tab/>
      </w:r>
      <w:r>
        <w:tab/>
      </w:r>
      <w:r>
        <w:tab/>
      </w:r>
      <w:r>
        <w:tab/>
        <w:t>Age</w:t>
      </w:r>
      <w:r>
        <w:tab/>
      </w:r>
      <w:r>
        <w:tab/>
        <w:t>Len</w:t>
      </w:r>
      <w:r>
        <w:tab/>
      </w:r>
      <w:r>
        <w:tab/>
      </w:r>
      <w:r>
        <w:tab/>
        <w:t>Sequence</w:t>
      </w:r>
      <w:r>
        <w:tab/>
      </w:r>
      <w:r>
        <w:tab/>
      </w:r>
      <w:r>
        <w:tab/>
        <w:t>Metric</w:t>
      </w:r>
    </w:p>
    <w:p w14:paraId="7332EB6F" w14:textId="77777777" w:rsidR="00061EEF" w:rsidRDefault="00061EEF" w:rsidP="00061EEF">
      <w:pPr>
        <w:pStyle w:val="2f3"/>
        <w:rPr>
          <w:rFonts w:hint="eastAsia"/>
        </w:rPr>
      </w:pPr>
      <w:r>
        <w:tab/>
        <w:t>Router</w:t>
      </w:r>
      <w:r>
        <w:tab/>
      </w:r>
      <w:r>
        <w:tab/>
      </w:r>
      <w:r>
        <w:tab/>
      </w:r>
      <w:r>
        <w:tab/>
      </w:r>
      <w:r>
        <w:tab/>
        <w:t>10.0.3.3</w:t>
      </w:r>
      <w:r>
        <w:tab/>
      </w:r>
      <w:r>
        <w:tab/>
      </w:r>
      <w:r>
        <w:tab/>
      </w:r>
      <w:r>
        <w:tab/>
      </w:r>
      <w:r>
        <w:tab/>
      </w:r>
      <w:r>
        <w:tab/>
      </w:r>
      <w:r>
        <w:tab/>
      </w:r>
      <w:r>
        <w:tab/>
        <w:t>10.0.3.3</w:t>
      </w:r>
      <w:r>
        <w:tab/>
      </w:r>
      <w:r>
        <w:tab/>
      </w:r>
      <w:r>
        <w:tab/>
      </w:r>
      <w:r>
        <w:tab/>
      </w:r>
      <w:r>
        <w:tab/>
      </w:r>
      <w:r>
        <w:tab/>
      </w:r>
      <w:r>
        <w:tab/>
      </w:r>
      <w:r>
        <w:tab/>
      </w:r>
      <w:r>
        <w:tab/>
      </w:r>
      <w:r>
        <w:tab/>
      </w:r>
      <w:r>
        <w:tab/>
        <w:t>704</w:t>
      </w:r>
      <w:r>
        <w:tab/>
      </w:r>
      <w:r>
        <w:tab/>
        <w:t>36</w:t>
      </w:r>
      <w:r>
        <w:tab/>
      </w:r>
      <w:r>
        <w:tab/>
      </w:r>
      <w:r>
        <w:tab/>
      </w:r>
      <w:r>
        <w:tab/>
        <w:t>8000000B</w:t>
      </w:r>
      <w:r>
        <w:tab/>
      </w:r>
      <w:r>
        <w:tab/>
      </w:r>
      <w:r>
        <w:tab/>
      </w:r>
      <w:r>
        <w:tab/>
      </w:r>
      <w:r>
        <w:tab/>
      </w:r>
      <w:r>
        <w:tab/>
      </w:r>
      <w:r>
        <w:tab/>
        <w:t>1</w:t>
      </w:r>
    </w:p>
    <w:p w14:paraId="037EF624" w14:textId="77777777" w:rsidR="00061EEF" w:rsidRDefault="00061EEF" w:rsidP="00061EEF">
      <w:pPr>
        <w:pStyle w:val="2f3"/>
        <w:rPr>
          <w:rFonts w:hint="eastAsia"/>
        </w:rPr>
      </w:pPr>
      <w:r>
        <w:tab/>
        <w:t>Router</w:t>
      </w:r>
      <w:r>
        <w:tab/>
      </w:r>
      <w:r>
        <w:tab/>
      </w:r>
      <w:r>
        <w:tab/>
      </w:r>
      <w:r>
        <w:tab/>
      </w:r>
      <w:r>
        <w:tab/>
        <w:t>10.0.4.4</w:t>
      </w:r>
      <w:r>
        <w:tab/>
      </w:r>
      <w:r>
        <w:tab/>
      </w:r>
      <w:r>
        <w:tab/>
      </w:r>
      <w:r>
        <w:tab/>
      </w:r>
      <w:r>
        <w:tab/>
      </w:r>
      <w:r>
        <w:tab/>
      </w:r>
      <w:r>
        <w:tab/>
      </w:r>
      <w:r>
        <w:tab/>
        <w:t>10.0.4.4</w:t>
      </w:r>
      <w:r>
        <w:tab/>
      </w:r>
      <w:r>
        <w:tab/>
      </w:r>
      <w:r>
        <w:tab/>
      </w:r>
      <w:r>
        <w:tab/>
      </w:r>
      <w:r>
        <w:tab/>
      </w:r>
      <w:r>
        <w:tab/>
      </w:r>
      <w:r>
        <w:tab/>
      </w:r>
      <w:r>
        <w:tab/>
      </w:r>
      <w:r>
        <w:tab/>
      </w:r>
      <w:r>
        <w:tab/>
      </w:r>
      <w:r>
        <w:tab/>
        <w:t>785</w:t>
      </w:r>
      <w:r>
        <w:tab/>
      </w:r>
      <w:r>
        <w:tab/>
        <w:t>60</w:t>
      </w:r>
      <w:r>
        <w:tab/>
      </w:r>
      <w:r>
        <w:tab/>
      </w:r>
      <w:r>
        <w:tab/>
      </w:r>
      <w:r>
        <w:tab/>
        <w:t>80000010</w:t>
      </w:r>
      <w:r>
        <w:tab/>
      </w:r>
      <w:r>
        <w:tab/>
      </w:r>
      <w:r>
        <w:tab/>
      </w:r>
      <w:r>
        <w:tab/>
      </w:r>
      <w:r>
        <w:tab/>
      </w:r>
      <w:r>
        <w:tab/>
      </w:r>
      <w:r>
        <w:tab/>
        <w:t>1</w:t>
      </w:r>
    </w:p>
    <w:p w14:paraId="38B57D73" w14:textId="77777777" w:rsidR="00061EEF" w:rsidRDefault="00061EEF" w:rsidP="00061EEF">
      <w:pPr>
        <w:pStyle w:val="2f3"/>
        <w:rPr>
          <w:rFonts w:hint="eastAsia"/>
        </w:rPr>
      </w:pPr>
      <w:r>
        <w:tab/>
        <w:t>Network</w:t>
      </w:r>
      <w:r>
        <w:tab/>
      </w:r>
      <w:r>
        <w:tab/>
      </w:r>
      <w:r>
        <w:tab/>
      </w:r>
      <w:r>
        <w:tab/>
        <w:t>10.0.34.3</w:t>
      </w:r>
      <w:r>
        <w:tab/>
      </w:r>
      <w:r>
        <w:tab/>
      </w:r>
      <w:r>
        <w:tab/>
      </w:r>
      <w:r>
        <w:tab/>
      </w:r>
      <w:r>
        <w:tab/>
      </w:r>
      <w:r>
        <w:tab/>
      </w:r>
      <w:r>
        <w:tab/>
        <w:t>10.0.3.3</w:t>
      </w:r>
      <w:r>
        <w:tab/>
      </w:r>
      <w:r>
        <w:tab/>
      </w:r>
      <w:r>
        <w:tab/>
      </w:r>
      <w:r>
        <w:tab/>
      </w:r>
      <w:r>
        <w:tab/>
      </w:r>
      <w:r>
        <w:tab/>
      </w:r>
      <w:r>
        <w:tab/>
      </w:r>
      <w:r>
        <w:tab/>
      </w:r>
      <w:r>
        <w:tab/>
      </w:r>
      <w:r>
        <w:tab/>
      </w:r>
      <w:r>
        <w:tab/>
        <w:t>704</w:t>
      </w:r>
      <w:r>
        <w:tab/>
      </w:r>
      <w:r>
        <w:tab/>
        <w:t>32</w:t>
      </w:r>
      <w:r>
        <w:tab/>
      </w:r>
      <w:r>
        <w:tab/>
      </w:r>
      <w:r>
        <w:tab/>
      </w:r>
      <w:r>
        <w:tab/>
        <w:t>80000008</w:t>
      </w:r>
      <w:r>
        <w:tab/>
      </w:r>
      <w:r>
        <w:tab/>
      </w:r>
      <w:r>
        <w:tab/>
      </w:r>
      <w:r>
        <w:tab/>
      </w:r>
      <w:r>
        <w:tab/>
      </w:r>
      <w:r>
        <w:tab/>
      </w:r>
      <w:r>
        <w:tab/>
        <w:t>0</w:t>
      </w:r>
    </w:p>
    <w:p w14:paraId="259A6B5D" w14:textId="77777777" w:rsidR="00061EEF" w:rsidRDefault="00061EEF" w:rsidP="00061EEF">
      <w:pPr>
        <w:pStyle w:val="2f3"/>
        <w:rPr>
          <w:rFonts w:hint="eastAsia"/>
        </w:rPr>
      </w:pPr>
      <w:r>
        <w:tab/>
        <w:t>Sum-Net</w:t>
      </w:r>
      <w:r>
        <w:tab/>
      </w:r>
      <w:r>
        <w:tab/>
      </w:r>
      <w:r>
        <w:tab/>
        <w:t>10.0.13.0</w:t>
      </w:r>
      <w:r>
        <w:tab/>
      </w:r>
      <w:r>
        <w:tab/>
      </w:r>
      <w:r>
        <w:tab/>
      </w:r>
      <w:r>
        <w:tab/>
      </w:r>
      <w:r>
        <w:tab/>
      </w:r>
      <w:r>
        <w:tab/>
      </w:r>
      <w:r>
        <w:tab/>
        <w:t>10.0.3.3</w:t>
      </w:r>
      <w:r>
        <w:tab/>
      </w:r>
      <w:r>
        <w:tab/>
      </w:r>
      <w:r>
        <w:tab/>
      </w:r>
      <w:r>
        <w:tab/>
      </w:r>
      <w:r>
        <w:tab/>
      </w:r>
      <w:r>
        <w:tab/>
      </w:r>
      <w:r>
        <w:tab/>
      </w:r>
      <w:r>
        <w:tab/>
      </w:r>
      <w:r>
        <w:tab/>
      </w:r>
      <w:r>
        <w:tab/>
        <w:t>1007</w:t>
      </w:r>
      <w:r>
        <w:tab/>
      </w:r>
      <w:r>
        <w:tab/>
        <w:t>28</w:t>
      </w:r>
      <w:r>
        <w:tab/>
      </w:r>
      <w:r>
        <w:tab/>
      </w:r>
      <w:r>
        <w:tab/>
      </w:r>
      <w:r>
        <w:tab/>
        <w:t>80000003</w:t>
      </w:r>
      <w:r>
        <w:tab/>
      </w:r>
      <w:r>
        <w:tab/>
      </w:r>
      <w:r>
        <w:tab/>
      </w:r>
      <w:r>
        <w:tab/>
      </w:r>
      <w:r>
        <w:tab/>
      </w:r>
      <w:r>
        <w:tab/>
      </w:r>
      <w:r>
        <w:tab/>
        <w:t>1</w:t>
      </w:r>
    </w:p>
    <w:p w14:paraId="3015864F" w14:textId="77777777" w:rsidR="00061EEF" w:rsidRDefault="00061EEF" w:rsidP="00061EEF">
      <w:pPr>
        <w:pStyle w:val="2f3"/>
        <w:rPr>
          <w:rFonts w:hint="eastAsia"/>
        </w:rPr>
      </w:pPr>
      <w:r>
        <w:tab/>
        <w:t>Sum-Net</w:t>
      </w:r>
      <w:r>
        <w:tab/>
      </w:r>
      <w:r>
        <w:tab/>
      </w:r>
      <w:r>
        <w:tab/>
        <w:t>10.0.12.0</w:t>
      </w:r>
      <w:r>
        <w:tab/>
      </w:r>
      <w:r>
        <w:tab/>
      </w:r>
      <w:r>
        <w:tab/>
      </w:r>
      <w:r>
        <w:tab/>
      </w:r>
      <w:r>
        <w:tab/>
      </w:r>
      <w:r>
        <w:tab/>
      </w:r>
      <w:r>
        <w:tab/>
        <w:t>10.0.3.3</w:t>
      </w:r>
      <w:r>
        <w:tab/>
      </w:r>
      <w:r>
        <w:tab/>
      </w:r>
      <w:r>
        <w:tab/>
      </w:r>
      <w:r>
        <w:tab/>
      </w:r>
      <w:r>
        <w:tab/>
      </w:r>
      <w:r>
        <w:tab/>
      </w:r>
      <w:r>
        <w:tab/>
      </w:r>
      <w:r>
        <w:tab/>
      </w:r>
      <w:r>
        <w:tab/>
      </w:r>
      <w:r>
        <w:tab/>
      </w:r>
      <w:r>
        <w:tab/>
        <w:t>259</w:t>
      </w:r>
      <w:r>
        <w:tab/>
      </w:r>
      <w:r>
        <w:tab/>
        <w:t>28</w:t>
      </w:r>
      <w:r>
        <w:tab/>
      </w:r>
      <w:r>
        <w:tab/>
      </w:r>
      <w:r>
        <w:tab/>
      </w:r>
      <w:r>
        <w:tab/>
        <w:t>80000003</w:t>
      </w:r>
      <w:r>
        <w:tab/>
      </w:r>
      <w:r>
        <w:tab/>
      </w:r>
      <w:r>
        <w:tab/>
      </w:r>
      <w:r>
        <w:tab/>
      </w:r>
      <w:r>
        <w:tab/>
      </w:r>
      <w:r>
        <w:tab/>
      </w:r>
      <w:r>
        <w:tab/>
        <w:t>2</w:t>
      </w:r>
    </w:p>
    <w:p w14:paraId="44CE4F07" w14:textId="77777777" w:rsidR="00061EEF" w:rsidRDefault="00061EEF" w:rsidP="00061EEF">
      <w:pPr>
        <w:pStyle w:val="2f3"/>
        <w:rPr>
          <w:rFonts w:hint="eastAsia"/>
        </w:rPr>
      </w:pPr>
      <w:r>
        <w:tab/>
        <w:t>Sum-Net</w:t>
      </w:r>
      <w:r>
        <w:tab/>
      </w:r>
      <w:r>
        <w:tab/>
      </w:r>
      <w:r>
        <w:tab/>
        <w:t>172.16.2.1</w:t>
      </w:r>
      <w:r>
        <w:tab/>
      </w:r>
      <w:r>
        <w:tab/>
      </w:r>
      <w:r>
        <w:tab/>
      </w:r>
      <w:r>
        <w:tab/>
      </w:r>
      <w:r>
        <w:tab/>
      </w:r>
      <w:r>
        <w:tab/>
        <w:t>10.0.3.3</w:t>
      </w:r>
      <w:r>
        <w:tab/>
      </w:r>
      <w:r>
        <w:tab/>
      </w:r>
      <w:r>
        <w:tab/>
      </w:r>
      <w:r>
        <w:tab/>
      </w:r>
      <w:r>
        <w:tab/>
      </w:r>
      <w:r>
        <w:tab/>
      </w:r>
      <w:r>
        <w:tab/>
      </w:r>
      <w:r>
        <w:tab/>
      </w:r>
      <w:r>
        <w:tab/>
      </w:r>
      <w:r>
        <w:tab/>
        <w:t>1765</w:t>
      </w:r>
      <w:r>
        <w:tab/>
      </w:r>
      <w:r>
        <w:tab/>
        <w:t>28</w:t>
      </w:r>
      <w:r>
        <w:tab/>
      </w:r>
      <w:r>
        <w:tab/>
      </w:r>
      <w:r>
        <w:tab/>
      </w:r>
      <w:r>
        <w:tab/>
        <w:t>80000001</w:t>
      </w:r>
      <w:r>
        <w:tab/>
      </w:r>
      <w:r>
        <w:tab/>
      </w:r>
      <w:r>
        <w:tab/>
      </w:r>
      <w:r>
        <w:tab/>
      </w:r>
      <w:r>
        <w:tab/>
      </w:r>
      <w:r>
        <w:tab/>
      </w:r>
      <w:r>
        <w:tab/>
        <w:t>1</w:t>
      </w:r>
    </w:p>
    <w:p w14:paraId="39BAA093" w14:textId="77777777" w:rsidR="00061EEF" w:rsidRDefault="00061EEF" w:rsidP="00061EEF">
      <w:pPr>
        <w:pStyle w:val="2f3"/>
        <w:rPr>
          <w:rFonts w:hint="eastAsia"/>
        </w:rPr>
      </w:pPr>
      <w:r>
        <w:tab/>
        <w:t>Sum-Net</w:t>
      </w:r>
      <w:r>
        <w:tab/>
      </w:r>
      <w:r>
        <w:tab/>
      </w:r>
      <w:r>
        <w:tab/>
        <w:t>10.0.3.3</w:t>
      </w:r>
      <w:r>
        <w:tab/>
      </w:r>
      <w:r>
        <w:tab/>
      </w:r>
      <w:r>
        <w:tab/>
      </w:r>
      <w:r>
        <w:tab/>
      </w:r>
      <w:r>
        <w:tab/>
      </w:r>
      <w:r>
        <w:tab/>
      </w:r>
      <w:r>
        <w:tab/>
      </w:r>
      <w:r>
        <w:tab/>
        <w:t>10.0.3.3</w:t>
      </w:r>
      <w:r>
        <w:tab/>
      </w:r>
      <w:r>
        <w:tab/>
      </w:r>
      <w:r>
        <w:tab/>
      </w:r>
      <w:r>
        <w:tab/>
      </w:r>
      <w:r>
        <w:tab/>
      </w:r>
      <w:r>
        <w:tab/>
      </w:r>
      <w:r>
        <w:tab/>
      </w:r>
      <w:r>
        <w:tab/>
      </w:r>
      <w:r>
        <w:tab/>
      </w:r>
      <w:r>
        <w:tab/>
      </w:r>
      <w:r>
        <w:tab/>
        <w:t>246</w:t>
      </w:r>
      <w:r>
        <w:tab/>
      </w:r>
      <w:r>
        <w:tab/>
        <w:t>28</w:t>
      </w:r>
      <w:r>
        <w:tab/>
      </w:r>
      <w:r>
        <w:tab/>
      </w:r>
      <w:r>
        <w:tab/>
      </w:r>
      <w:r>
        <w:tab/>
        <w:t>80000007</w:t>
      </w:r>
      <w:r>
        <w:tab/>
      </w:r>
      <w:r>
        <w:tab/>
      </w:r>
      <w:r>
        <w:tab/>
      </w:r>
      <w:r>
        <w:tab/>
      </w:r>
      <w:r>
        <w:tab/>
      </w:r>
      <w:r>
        <w:tab/>
      </w:r>
      <w:r>
        <w:tab/>
        <w:t>0</w:t>
      </w:r>
    </w:p>
    <w:p w14:paraId="47AF09DC" w14:textId="77777777" w:rsidR="00061EEF" w:rsidRDefault="00061EEF" w:rsidP="00061EEF">
      <w:pPr>
        <w:pStyle w:val="2f3"/>
        <w:rPr>
          <w:rFonts w:hint="eastAsia"/>
        </w:rPr>
      </w:pPr>
      <w:r>
        <w:tab/>
        <w:t>Sum-Net</w:t>
      </w:r>
      <w:r>
        <w:tab/>
      </w:r>
      <w:r>
        <w:tab/>
      </w:r>
      <w:r>
        <w:tab/>
        <w:t>10.0.2.2</w:t>
      </w:r>
      <w:r>
        <w:tab/>
      </w:r>
      <w:r>
        <w:tab/>
      </w:r>
      <w:r>
        <w:tab/>
      </w:r>
      <w:r>
        <w:tab/>
      </w:r>
      <w:r>
        <w:tab/>
      </w:r>
      <w:r>
        <w:tab/>
      </w:r>
      <w:r>
        <w:tab/>
      </w:r>
      <w:r>
        <w:tab/>
        <w:t>10.0.3.3</w:t>
      </w:r>
      <w:r>
        <w:tab/>
      </w:r>
      <w:r>
        <w:tab/>
      </w:r>
      <w:r>
        <w:tab/>
      </w:r>
      <w:r>
        <w:tab/>
      </w:r>
      <w:r>
        <w:tab/>
      </w:r>
      <w:r>
        <w:tab/>
      </w:r>
      <w:r>
        <w:tab/>
      </w:r>
      <w:r>
        <w:tab/>
      </w:r>
      <w:r>
        <w:tab/>
      </w:r>
      <w:r>
        <w:tab/>
      </w:r>
      <w:r>
        <w:tab/>
        <w:t>259</w:t>
      </w:r>
      <w:r>
        <w:tab/>
      </w:r>
      <w:r>
        <w:tab/>
        <w:t>28</w:t>
      </w:r>
      <w:r>
        <w:tab/>
      </w:r>
      <w:r>
        <w:tab/>
      </w:r>
      <w:r>
        <w:tab/>
      </w:r>
      <w:r>
        <w:tab/>
        <w:t>80000003</w:t>
      </w:r>
      <w:r>
        <w:tab/>
      </w:r>
      <w:r>
        <w:tab/>
      </w:r>
      <w:r>
        <w:tab/>
      </w:r>
      <w:r>
        <w:tab/>
      </w:r>
      <w:r>
        <w:tab/>
      </w:r>
      <w:r>
        <w:tab/>
      </w:r>
      <w:r>
        <w:tab/>
        <w:t>1</w:t>
      </w:r>
    </w:p>
    <w:p w14:paraId="211A0A53" w14:textId="77777777" w:rsidR="00061EEF" w:rsidRDefault="00061EEF" w:rsidP="00061EEF">
      <w:pPr>
        <w:pStyle w:val="2f3"/>
        <w:rPr>
          <w:rFonts w:hint="eastAsia"/>
        </w:rPr>
      </w:pPr>
      <w:r>
        <w:tab/>
        <w:t>Sum-Net</w:t>
      </w:r>
      <w:r>
        <w:tab/>
      </w:r>
      <w:r>
        <w:tab/>
      </w:r>
      <w:r>
        <w:tab/>
        <w:t>10.0.1.1</w:t>
      </w:r>
      <w:r>
        <w:tab/>
      </w:r>
      <w:r>
        <w:tab/>
      </w:r>
      <w:r>
        <w:tab/>
      </w:r>
      <w:r>
        <w:tab/>
      </w:r>
      <w:r>
        <w:tab/>
      </w:r>
      <w:r>
        <w:tab/>
      </w:r>
      <w:r>
        <w:tab/>
      </w:r>
      <w:r>
        <w:tab/>
        <w:t>10.0.3.3</w:t>
      </w:r>
      <w:r>
        <w:tab/>
      </w:r>
      <w:r>
        <w:tab/>
      </w:r>
      <w:r>
        <w:tab/>
      </w:r>
      <w:r>
        <w:tab/>
      </w:r>
      <w:r>
        <w:tab/>
      </w:r>
      <w:r>
        <w:tab/>
      </w:r>
      <w:r>
        <w:tab/>
      </w:r>
      <w:r>
        <w:tab/>
      </w:r>
      <w:r>
        <w:tab/>
      </w:r>
      <w:r>
        <w:tab/>
      </w:r>
      <w:r>
        <w:tab/>
        <w:t>966</w:t>
      </w:r>
      <w:r>
        <w:tab/>
      </w:r>
      <w:r>
        <w:tab/>
        <w:t>28</w:t>
      </w:r>
      <w:r>
        <w:tab/>
      </w:r>
      <w:r>
        <w:tab/>
      </w:r>
      <w:r>
        <w:tab/>
      </w:r>
      <w:r>
        <w:tab/>
        <w:t>80000003</w:t>
      </w:r>
      <w:r>
        <w:tab/>
      </w:r>
      <w:r>
        <w:tab/>
      </w:r>
      <w:r>
        <w:tab/>
      </w:r>
      <w:r>
        <w:tab/>
      </w:r>
      <w:r>
        <w:tab/>
      </w:r>
      <w:r>
        <w:tab/>
      </w:r>
      <w:r>
        <w:tab/>
        <w:t>1</w:t>
      </w:r>
    </w:p>
    <w:p w14:paraId="7F0ADDFA" w14:textId="77777777" w:rsidR="00061EEF" w:rsidRPr="006C6E4E" w:rsidRDefault="00061EEF" w:rsidP="00061EEF">
      <w:pPr>
        <w:pStyle w:val="2f3"/>
        <w:rPr>
          <w:rFonts w:hint="eastAsia"/>
        </w:rPr>
      </w:pPr>
      <w:r>
        <w:tab/>
        <w:t>Sum-Net</w:t>
      </w:r>
      <w:r>
        <w:tab/>
      </w:r>
      <w:r>
        <w:tab/>
      </w:r>
      <w:r>
        <w:tab/>
        <w:t>10.0.23.0</w:t>
      </w:r>
      <w:r>
        <w:tab/>
      </w:r>
      <w:r>
        <w:tab/>
      </w:r>
      <w:r>
        <w:tab/>
      </w:r>
      <w:r>
        <w:tab/>
      </w:r>
      <w:r>
        <w:tab/>
      </w:r>
      <w:r>
        <w:tab/>
      </w:r>
      <w:r>
        <w:tab/>
        <w:t>10.0.3.3</w:t>
      </w:r>
      <w:r>
        <w:tab/>
      </w:r>
      <w:r>
        <w:tab/>
      </w:r>
      <w:r>
        <w:tab/>
      </w:r>
      <w:r>
        <w:tab/>
      </w:r>
      <w:r>
        <w:tab/>
      </w:r>
      <w:r>
        <w:tab/>
      </w:r>
      <w:r>
        <w:tab/>
      </w:r>
      <w:r>
        <w:tab/>
      </w:r>
      <w:r>
        <w:tab/>
      </w:r>
      <w:r>
        <w:tab/>
      </w:r>
      <w:r>
        <w:tab/>
        <w:t>307</w:t>
      </w:r>
      <w:r>
        <w:tab/>
      </w:r>
      <w:r>
        <w:tab/>
        <w:t>28</w:t>
      </w:r>
      <w:r>
        <w:tab/>
      </w:r>
      <w:r>
        <w:tab/>
      </w:r>
      <w:r>
        <w:tab/>
      </w:r>
      <w:r>
        <w:tab/>
        <w:t>80000003</w:t>
      </w:r>
      <w:r>
        <w:tab/>
      </w:r>
      <w:r>
        <w:tab/>
      </w:r>
      <w:r>
        <w:tab/>
      </w:r>
      <w:r>
        <w:tab/>
      </w:r>
      <w:r>
        <w:tab/>
      </w:r>
      <w:r>
        <w:tab/>
      </w:r>
      <w:r>
        <w:tab/>
        <w:t>1</w:t>
      </w:r>
    </w:p>
    <w:p w14:paraId="5EF2B921" w14:textId="77777777" w:rsidR="00061EEF" w:rsidRDefault="00061EEF" w:rsidP="00061EEF">
      <w:pPr>
        <w:pStyle w:val="1e"/>
      </w:pPr>
      <w:r>
        <w:t>The Type 3 LSA 172.16.3.0 cannot be found in the LSDB of OSPF area 0 on R3.</w:t>
      </w:r>
    </w:p>
    <w:p w14:paraId="20B503D4" w14:textId="77777777" w:rsidR="00061EEF" w:rsidRDefault="00061EEF" w:rsidP="00061EEF">
      <w:pPr>
        <w:pStyle w:val="1e"/>
      </w:pPr>
      <w:r>
        <w:t># Check the OSPF route 172.6.3.1/24 on R1.</w:t>
      </w:r>
    </w:p>
    <w:p w14:paraId="5B609183" w14:textId="77777777" w:rsidR="00061EEF" w:rsidRDefault="00061EEF" w:rsidP="00061EEF">
      <w:pPr>
        <w:pStyle w:val="2f3"/>
        <w:rPr>
          <w:rFonts w:hint="eastAsia"/>
        </w:rPr>
      </w:pPr>
      <w:r>
        <w:t>&lt;R1&gt;display ospf routing 172.16.3.1 24</w:t>
      </w:r>
    </w:p>
    <w:p w14:paraId="22BB42F5" w14:textId="77777777" w:rsidR="00061EEF" w:rsidRDefault="00061EEF" w:rsidP="00061EEF">
      <w:pPr>
        <w:pStyle w:val="2f3"/>
        <w:rPr>
          <w:rFonts w:hint="eastAsia"/>
        </w:rPr>
      </w:pPr>
    </w:p>
    <w:p w14:paraId="050467DB" w14:textId="77777777" w:rsidR="00061EEF" w:rsidRPr="008D4936" w:rsidRDefault="00061EEF" w:rsidP="00061EEF">
      <w:pPr>
        <w:pStyle w:val="2f3"/>
        <w:rPr>
          <w:rFonts w:hint="eastAsia"/>
        </w:rPr>
      </w:pPr>
      <w:r>
        <w:t xml:space="preserve">  OSPF Process 1 with Router ID 10.0.1.1</w:t>
      </w:r>
    </w:p>
    <w:p w14:paraId="1510EE8A" w14:textId="77777777" w:rsidR="00061EEF" w:rsidRDefault="00061EEF" w:rsidP="00061EEF">
      <w:pPr>
        <w:pStyle w:val="1e"/>
      </w:pPr>
      <w:r>
        <w:t>The OSPF route 172.6.3.1/24 does not exist.</w:t>
      </w:r>
    </w:p>
    <w:p w14:paraId="130AFC7A" w14:textId="77777777" w:rsidR="00EB165B" w:rsidRPr="00D63D35" w:rsidRDefault="00EB165B" w:rsidP="00D07FAA">
      <w:pPr>
        <w:pStyle w:val="3"/>
      </w:pPr>
      <w:r w:rsidRPr="00D63D35">
        <w:t>Configure default IS-IS route control.</w:t>
      </w:r>
    </w:p>
    <w:p w14:paraId="77CF3B29" w14:textId="77777777" w:rsidR="00EB165B" w:rsidRDefault="00EB165B" w:rsidP="00EB165B">
      <w:pPr>
        <w:pStyle w:val="1e"/>
      </w:pPr>
      <w:r>
        <w:t>Advertise the default route on R4 (IS-IS Level-1-2) and check whether the default route is generated on R5 (IS-IS Level-1).</w:t>
      </w:r>
    </w:p>
    <w:p w14:paraId="641D7F0A" w14:textId="77777777" w:rsidR="00EB165B" w:rsidRDefault="00EB165B" w:rsidP="00EB165B">
      <w:pPr>
        <w:pStyle w:val="1e"/>
      </w:pPr>
      <w:r>
        <w:t># Advertise a default route on R4.</w:t>
      </w:r>
    </w:p>
    <w:p w14:paraId="5A9F993E" w14:textId="77777777" w:rsidR="00EB165B" w:rsidRDefault="00EB165B" w:rsidP="00EB165B">
      <w:pPr>
        <w:pStyle w:val="2f3"/>
        <w:rPr>
          <w:rFonts w:hint="eastAsia"/>
        </w:rPr>
      </w:pPr>
      <w:r>
        <w:t>[R4]isis 1</w:t>
      </w:r>
    </w:p>
    <w:p w14:paraId="37C6CDF8" w14:textId="77777777" w:rsidR="00EB165B" w:rsidRDefault="00EB165B" w:rsidP="00EB165B">
      <w:pPr>
        <w:pStyle w:val="2f3"/>
        <w:rPr>
          <w:rFonts w:hint="eastAsia"/>
        </w:rPr>
      </w:pPr>
      <w:r>
        <w:t>[R4-isis-1] default-route-advertise always level-1-2</w:t>
      </w:r>
    </w:p>
    <w:p w14:paraId="60D872E4" w14:textId="77777777" w:rsidR="00EB165B" w:rsidRDefault="00EB165B" w:rsidP="00EB165B">
      <w:pPr>
        <w:pStyle w:val="1e"/>
      </w:pPr>
      <w:r>
        <w:t># Check IS-IS routes on R5.</w:t>
      </w:r>
    </w:p>
    <w:p w14:paraId="6ABC7FD3" w14:textId="77777777" w:rsidR="00EB165B" w:rsidRDefault="00EB165B" w:rsidP="00EB165B">
      <w:pPr>
        <w:pStyle w:val="2f3"/>
        <w:rPr>
          <w:rFonts w:hint="eastAsia"/>
        </w:rPr>
      </w:pPr>
      <w:r>
        <w:t>&lt;R5&gt;display</w:t>
      </w:r>
      <w:r>
        <w:tab/>
        <w:t>isis</w:t>
      </w:r>
      <w:r>
        <w:tab/>
        <w:t>route</w:t>
      </w:r>
    </w:p>
    <w:p w14:paraId="5C80AA2D" w14:textId="77777777" w:rsidR="00EB165B" w:rsidRDefault="00EB165B" w:rsidP="00EB165B">
      <w:pPr>
        <w:pStyle w:val="2f3"/>
        <w:rPr>
          <w:rFonts w:hint="eastAsia"/>
        </w:rPr>
      </w:pPr>
    </w:p>
    <w:p w14:paraId="4F0D6919" w14:textId="77777777" w:rsidR="00EB165B" w:rsidRDefault="00EB165B" w:rsidP="00EB165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Route</w:t>
      </w:r>
      <w:r>
        <w:tab/>
        <w:t>information</w:t>
      </w:r>
      <w:r>
        <w:tab/>
        <w:t>for</w:t>
      </w:r>
      <w:r>
        <w:tab/>
        <w:t>ISIS(1)</w:t>
      </w:r>
    </w:p>
    <w:p w14:paraId="5085BB5F" w14:textId="77777777" w:rsidR="00EB165B" w:rsidRDefault="00EB165B" w:rsidP="00EB165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35721CCE" w14:textId="77777777" w:rsidR="00EB165B" w:rsidRDefault="00EB165B" w:rsidP="00EB165B">
      <w:pPr>
        <w:pStyle w:val="2f3"/>
        <w:rPr>
          <w:rFonts w:hint="eastAsia"/>
        </w:rPr>
      </w:pPr>
    </w:p>
    <w:p w14:paraId="75C7D6E3" w14:textId="77777777" w:rsidR="00EB165B" w:rsidRDefault="00EB165B" w:rsidP="00EB165B">
      <w:pPr>
        <w:pStyle w:val="2f3"/>
        <w:rPr>
          <w:rFonts w:hint="eastAsia"/>
        </w:rPr>
      </w:pPr>
      <w:r>
        <w:lastRenderedPageBreak/>
        <w:tab/>
      </w:r>
      <w:r>
        <w:tab/>
      </w:r>
      <w:r>
        <w:tab/>
      </w:r>
      <w:r>
        <w:tab/>
      </w:r>
      <w:r>
        <w:tab/>
      </w:r>
      <w:r>
        <w:tab/>
      </w:r>
      <w:r>
        <w:tab/>
      </w:r>
      <w:r>
        <w:tab/>
      </w:r>
      <w:r>
        <w:tab/>
      </w:r>
      <w:r>
        <w:tab/>
      </w:r>
      <w:r>
        <w:tab/>
      </w:r>
      <w:r>
        <w:tab/>
      </w:r>
      <w:r>
        <w:tab/>
      </w:r>
      <w:r>
        <w:tab/>
      </w:r>
      <w:r>
        <w:tab/>
      </w:r>
      <w:r>
        <w:tab/>
      </w:r>
      <w:r>
        <w:tab/>
      </w:r>
      <w:r>
        <w:tab/>
      </w:r>
      <w:r>
        <w:tab/>
      </w:r>
      <w:r>
        <w:tab/>
      </w:r>
      <w:r>
        <w:tab/>
      </w:r>
      <w:r>
        <w:tab/>
      </w:r>
      <w:r>
        <w:tab/>
      </w:r>
      <w:r>
        <w:tab/>
        <w:t>ISIS(1)</w:t>
      </w:r>
      <w:r>
        <w:tab/>
        <w:t>Level-1</w:t>
      </w:r>
      <w:r>
        <w:tab/>
        <w:t>Forwarding</w:t>
      </w:r>
      <w:r>
        <w:tab/>
        <w:t>Table</w:t>
      </w:r>
    </w:p>
    <w:p w14:paraId="0E8BAA52" w14:textId="77777777" w:rsidR="00EB165B" w:rsidRDefault="00EB165B" w:rsidP="00EB165B">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1F11B5FA" w14:textId="77777777" w:rsidR="00EB165B" w:rsidRDefault="00EB165B" w:rsidP="00EB165B">
      <w:pPr>
        <w:pStyle w:val="2f3"/>
        <w:rPr>
          <w:rFonts w:hint="eastAsia"/>
        </w:rPr>
      </w:pPr>
    </w:p>
    <w:p w14:paraId="057EF56A" w14:textId="77777777" w:rsidR="00EB165B" w:rsidRDefault="00EB165B" w:rsidP="00EB165B">
      <w:pPr>
        <w:pStyle w:val="2f3"/>
        <w:rPr>
          <w:rFonts w:hint="eastAsia"/>
        </w:rPr>
      </w:pPr>
      <w:r>
        <w:t>IPV4</w:t>
      </w:r>
      <w:r>
        <w:tab/>
        <w:t>Destination</w:t>
      </w:r>
      <w:r>
        <w:tab/>
      </w:r>
      <w:r>
        <w:tab/>
      </w:r>
      <w:r>
        <w:tab/>
      </w:r>
      <w:r>
        <w:tab/>
      </w:r>
      <w:r>
        <w:tab/>
        <w:t>IntCost</w:t>
      </w:r>
      <w:r>
        <w:tab/>
      </w:r>
      <w:r>
        <w:tab/>
      </w:r>
      <w:r>
        <w:tab/>
      </w:r>
      <w:r>
        <w:tab/>
      </w:r>
      <w:r>
        <w:tab/>
        <w:t>ExtCost</w:t>
      </w:r>
      <w:r>
        <w:tab/>
      </w:r>
      <w:r>
        <w:tab/>
      </w:r>
      <w:r>
        <w:tab/>
        <w:t>ExitInterface</w:t>
      </w:r>
      <w:r>
        <w:tab/>
      </w:r>
      <w:r>
        <w:tab/>
      </w:r>
      <w:r>
        <w:tab/>
      </w:r>
      <w:r>
        <w:tab/>
      </w:r>
      <w:r>
        <w:tab/>
        <w:t>NextHop</w:t>
      </w:r>
      <w:r>
        <w:tab/>
      </w:r>
      <w:r>
        <w:tab/>
      </w:r>
      <w:r>
        <w:tab/>
      </w:r>
      <w:r>
        <w:tab/>
      </w:r>
      <w:r>
        <w:tab/>
      </w:r>
      <w:r>
        <w:tab/>
      </w:r>
      <w:r>
        <w:tab/>
      </w:r>
      <w:r>
        <w:tab/>
      </w:r>
      <w:r>
        <w:tab/>
        <w:t>Flags</w:t>
      </w:r>
    </w:p>
    <w:p w14:paraId="7299A2D2" w14:textId="77777777" w:rsidR="00EB165B" w:rsidRDefault="00EB165B" w:rsidP="00EB165B">
      <w:pPr>
        <w:pStyle w:val="2f3"/>
        <w:rPr>
          <w:rFonts w:hint="eastAsia"/>
        </w:rPr>
      </w:pPr>
      <w:r>
        <w:t>-------------------------------------------------------------------------------</w:t>
      </w:r>
    </w:p>
    <w:p w14:paraId="0B083ECA" w14:textId="77777777" w:rsidR="00EB165B" w:rsidRPr="000E7838" w:rsidRDefault="00EB165B" w:rsidP="00EB165B">
      <w:pPr>
        <w:pStyle w:val="2f3"/>
        <w:rPr>
          <w:rFonts w:hint="eastAsia"/>
          <w:color w:val="EC7061"/>
        </w:rPr>
      </w:pPr>
      <w:r w:rsidRPr="000E7838">
        <w:rPr>
          <w:color w:val="EC7061"/>
        </w:rPr>
        <w:t>0.0.0.0/0</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10</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NULL</w:t>
      </w:r>
      <w:r w:rsidRPr="000E7838">
        <w:rPr>
          <w:color w:val="EC7061"/>
        </w:rPr>
        <w:tab/>
      </w:r>
      <w:r w:rsidRPr="000E7838">
        <w:rPr>
          <w:color w:val="EC7061"/>
        </w:rPr>
        <w:tab/>
      </w:r>
      <w:r w:rsidRPr="000E7838">
        <w:rPr>
          <w:color w:val="EC7061"/>
        </w:rPr>
        <w:tab/>
      </w:r>
      <w:r w:rsidRPr="000E7838">
        <w:rPr>
          <w:color w:val="EC7061"/>
        </w:rPr>
        <w:tab/>
        <w:t>GE0/0/3</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10.0.45.4</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A/-/-/-</w:t>
      </w:r>
    </w:p>
    <w:p w14:paraId="565D7F75" w14:textId="77777777" w:rsidR="00EB165B" w:rsidRDefault="00EB165B" w:rsidP="00EB165B">
      <w:pPr>
        <w:pStyle w:val="2f3"/>
        <w:rPr>
          <w:rFonts w:hint="eastAsia"/>
        </w:rPr>
      </w:pPr>
      <w:r>
        <w:t>10.0.45.0/24</w:t>
      </w:r>
      <w:r>
        <w:tab/>
      </w:r>
      <w:r>
        <w:tab/>
      </w:r>
      <w:r>
        <w:tab/>
      </w:r>
      <w:r>
        <w:tab/>
      </w:r>
      <w:r>
        <w:tab/>
      </w:r>
      <w:r>
        <w:tab/>
      </w:r>
      <w:r>
        <w:tab/>
      </w:r>
      <w:r>
        <w:tab/>
      </w:r>
      <w:r>
        <w:tab/>
        <w:t>10</w:t>
      </w:r>
      <w:r>
        <w:tab/>
      </w:r>
      <w:r>
        <w:tab/>
      </w:r>
      <w:r>
        <w:tab/>
      </w:r>
      <w:r>
        <w:tab/>
      </w:r>
      <w:r>
        <w:tab/>
      </w:r>
      <w:r>
        <w:tab/>
      </w:r>
      <w:r>
        <w:tab/>
      </w:r>
      <w:r>
        <w:tab/>
      </w:r>
      <w:r>
        <w:tab/>
        <w:t>NULL</w:t>
      </w:r>
      <w:r>
        <w:tab/>
      </w:r>
      <w:r>
        <w:tab/>
      </w:r>
      <w:r>
        <w:tab/>
      </w:r>
      <w:r>
        <w:tab/>
        <w:t>GE0/0/3</w:t>
      </w:r>
      <w:r>
        <w:tab/>
      </w:r>
      <w:r>
        <w:tab/>
      </w:r>
      <w:r>
        <w:tab/>
      </w:r>
      <w:r>
        <w:tab/>
      </w:r>
      <w:r>
        <w:tab/>
      </w:r>
      <w:r>
        <w:tab/>
      </w:r>
      <w:r>
        <w:tab/>
      </w:r>
      <w:r>
        <w:tab/>
      </w:r>
      <w:r>
        <w:tab/>
        <w:t>Direct</w:t>
      </w:r>
      <w:r>
        <w:tab/>
      </w:r>
      <w:r>
        <w:tab/>
      </w:r>
      <w:r>
        <w:tab/>
      </w:r>
      <w:r>
        <w:tab/>
      </w:r>
      <w:r>
        <w:tab/>
      </w:r>
      <w:r>
        <w:tab/>
      </w:r>
      <w:r>
        <w:tab/>
      </w:r>
      <w:r>
        <w:tab/>
      </w:r>
      <w:r>
        <w:tab/>
      </w:r>
      <w:r>
        <w:tab/>
        <w:t>D/-/L/-</w:t>
      </w:r>
    </w:p>
    <w:p w14:paraId="5BEF8E8F" w14:textId="77777777" w:rsidR="00EB165B" w:rsidRDefault="00EB165B" w:rsidP="00EB165B">
      <w:pPr>
        <w:pStyle w:val="2f3"/>
        <w:rPr>
          <w:rFonts w:hint="eastAsia"/>
        </w:rPr>
      </w:pPr>
      <w:r>
        <w:t>10.0.5.0/24</w:t>
      </w:r>
      <w:r>
        <w:tab/>
      </w:r>
      <w:r>
        <w:tab/>
      </w:r>
      <w:r>
        <w:tab/>
      </w:r>
      <w:r>
        <w:tab/>
      </w:r>
      <w:r>
        <w:tab/>
      </w:r>
      <w:r>
        <w:tab/>
      </w:r>
      <w:r>
        <w:tab/>
      </w:r>
      <w:r>
        <w:tab/>
      </w:r>
      <w:r>
        <w:tab/>
      </w:r>
      <w:r>
        <w:tab/>
        <w:t>0</w:t>
      </w:r>
      <w:r>
        <w:tab/>
      </w:r>
      <w:r>
        <w:tab/>
      </w:r>
      <w:r>
        <w:tab/>
      </w:r>
      <w:r>
        <w:tab/>
      </w:r>
      <w:r>
        <w:tab/>
      </w:r>
      <w:r>
        <w:tab/>
      </w:r>
      <w:r>
        <w:tab/>
      </w:r>
      <w:r>
        <w:tab/>
      </w:r>
      <w:r>
        <w:tab/>
      </w:r>
      <w:r>
        <w:tab/>
        <w:t>NULL</w:t>
      </w:r>
      <w:r>
        <w:tab/>
      </w:r>
      <w:r>
        <w:tab/>
      </w:r>
      <w:r>
        <w:tab/>
      </w:r>
      <w:r>
        <w:tab/>
        <w:t>Loop0</w:t>
      </w:r>
      <w:r>
        <w:tab/>
      </w:r>
      <w:r>
        <w:tab/>
      </w:r>
      <w:r>
        <w:tab/>
      </w:r>
      <w:r>
        <w:tab/>
      </w:r>
      <w:r>
        <w:tab/>
      </w:r>
      <w:r>
        <w:tab/>
      </w:r>
      <w:r>
        <w:tab/>
      </w:r>
      <w:r>
        <w:tab/>
      </w:r>
      <w:r>
        <w:tab/>
      </w:r>
      <w:r>
        <w:tab/>
      </w:r>
      <w:r>
        <w:tab/>
        <w:t>Direct</w:t>
      </w:r>
      <w:r>
        <w:tab/>
      </w:r>
      <w:r>
        <w:tab/>
      </w:r>
      <w:r>
        <w:tab/>
      </w:r>
      <w:r>
        <w:tab/>
      </w:r>
      <w:r>
        <w:tab/>
      </w:r>
      <w:r>
        <w:tab/>
      </w:r>
      <w:r>
        <w:tab/>
      </w:r>
      <w:r>
        <w:tab/>
      </w:r>
      <w:r>
        <w:tab/>
      </w:r>
      <w:r>
        <w:tab/>
        <w:t>D/-/L/-</w:t>
      </w:r>
    </w:p>
    <w:p w14:paraId="103CE2BD" w14:textId="77777777" w:rsidR="00EB165B" w:rsidRDefault="00EB165B" w:rsidP="00EB165B">
      <w:pPr>
        <w:pStyle w:val="2f3"/>
        <w:rPr>
          <w:rFonts w:hint="eastAsia"/>
        </w:rPr>
      </w:pPr>
      <w:r>
        <w:tab/>
      </w:r>
      <w:r>
        <w:tab/>
      </w:r>
      <w:r>
        <w:tab/>
      </w:r>
      <w:r>
        <w:tab/>
      </w:r>
      <w:r>
        <w:tab/>
        <w:t>Flags:</w:t>
      </w:r>
      <w:r>
        <w:tab/>
        <w:t>D-Direct,</w:t>
      </w:r>
      <w:r>
        <w:tab/>
        <w:t>A-Added</w:t>
      </w:r>
      <w:r>
        <w:tab/>
        <w:t>to</w:t>
      </w:r>
      <w:r>
        <w:tab/>
        <w:t>URT,</w:t>
      </w:r>
      <w:r>
        <w:tab/>
        <w:t>L-Advertised</w:t>
      </w:r>
      <w:r>
        <w:tab/>
        <w:t>in</w:t>
      </w:r>
      <w:r>
        <w:tab/>
        <w:t>LSPs,</w:t>
      </w:r>
      <w:r>
        <w:tab/>
        <w:t>S-IGP</w:t>
      </w:r>
      <w:r>
        <w:tab/>
        <w:t>Shortcut,U-Up/Down</w:t>
      </w:r>
      <w:r>
        <w:tab/>
        <w:t>Bit</w:t>
      </w:r>
      <w:r>
        <w:tab/>
        <w:t>Set</w:t>
      </w:r>
    </w:p>
    <w:p w14:paraId="0AD31786" w14:textId="77777777" w:rsidR="00EB165B" w:rsidRDefault="00EB165B" w:rsidP="00EB165B">
      <w:pPr>
        <w:pStyle w:val="1e"/>
      </w:pPr>
      <w:r>
        <w:t>R5 has learned the default route advertised by R4.</w:t>
      </w:r>
    </w:p>
    <w:p w14:paraId="5F3A1F42" w14:textId="77777777" w:rsidR="00EB165B" w:rsidRDefault="00EB165B" w:rsidP="00EB165B">
      <w:pPr>
        <w:pStyle w:val="1e"/>
      </w:pPr>
      <w:r>
        <w:t># Check the IS-IS LSDB on R5.</w:t>
      </w:r>
    </w:p>
    <w:p w14:paraId="53CE0DED" w14:textId="77777777" w:rsidR="00EB165B" w:rsidRDefault="00EB165B" w:rsidP="00EB165B">
      <w:pPr>
        <w:pStyle w:val="2f3"/>
        <w:rPr>
          <w:rFonts w:hint="eastAsia"/>
        </w:rPr>
      </w:pPr>
      <w:r>
        <w:t>&lt;R5&gt;display isis lsdb verbose</w:t>
      </w:r>
    </w:p>
    <w:p w14:paraId="22F92CF8" w14:textId="77777777" w:rsidR="00EB165B" w:rsidRDefault="00EB165B" w:rsidP="00EB165B">
      <w:pPr>
        <w:pStyle w:val="2f3"/>
        <w:rPr>
          <w:rFonts w:hint="eastAsia"/>
        </w:rPr>
      </w:pPr>
    </w:p>
    <w:p w14:paraId="4C3EE0D6" w14:textId="77777777" w:rsidR="00EB165B" w:rsidRDefault="00EB165B" w:rsidP="00EB165B">
      <w:pPr>
        <w:pStyle w:val="2f3"/>
        <w:rPr>
          <w:rFonts w:hint="eastAsia"/>
        </w:rPr>
      </w:pPr>
      <w:r>
        <w:t xml:space="preserve">                        Database information for ISIS(1)</w:t>
      </w:r>
    </w:p>
    <w:p w14:paraId="23445B2B" w14:textId="77777777" w:rsidR="00EB165B" w:rsidRDefault="00EB165B" w:rsidP="00EB165B">
      <w:pPr>
        <w:pStyle w:val="2f3"/>
        <w:rPr>
          <w:rFonts w:hint="eastAsia"/>
        </w:rPr>
      </w:pPr>
      <w:r>
        <w:t xml:space="preserve">                        --------------------------------</w:t>
      </w:r>
    </w:p>
    <w:p w14:paraId="106A49E7" w14:textId="77777777" w:rsidR="00EB165B" w:rsidRDefault="00EB165B" w:rsidP="00EB165B">
      <w:pPr>
        <w:pStyle w:val="2f3"/>
        <w:rPr>
          <w:rFonts w:hint="eastAsia"/>
        </w:rPr>
      </w:pPr>
    </w:p>
    <w:p w14:paraId="58A1EF1E" w14:textId="77777777" w:rsidR="00EB165B" w:rsidRDefault="00EB165B" w:rsidP="00EB165B">
      <w:pPr>
        <w:pStyle w:val="2f3"/>
        <w:rPr>
          <w:rFonts w:hint="eastAsia"/>
        </w:rPr>
      </w:pPr>
      <w:r>
        <w:t xml:space="preserve">                          Level-1 Link State Database</w:t>
      </w:r>
    </w:p>
    <w:p w14:paraId="575F47AF" w14:textId="77777777" w:rsidR="00EB165B" w:rsidRDefault="00EB165B" w:rsidP="00EB165B">
      <w:pPr>
        <w:pStyle w:val="2f3"/>
        <w:rPr>
          <w:rFonts w:hint="eastAsia"/>
        </w:rPr>
      </w:pPr>
    </w:p>
    <w:p w14:paraId="7D4DF317" w14:textId="77777777" w:rsidR="00EB165B" w:rsidRDefault="00EB165B" w:rsidP="00EB165B">
      <w:pPr>
        <w:pStyle w:val="2f3"/>
        <w:rPr>
          <w:rFonts w:hint="eastAsia"/>
        </w:rPr>
      </w:pPr>
      <w:r>
        <w:t>LSPID                 Seq Num      Checksum      Holdtime      Length  ATT/P/OL</w:t>
      </w:r>
    </w:p>
    <w:p w14:paraId="3273B67D" w14:textId="77777777" w:rsidR="00EB165B" w:rsidRDefault="00EB165B" w:rsidP="00EB165B">
      <w:pPr>
        <w:pStyle w:val="2f3"/>
        <w:rPr>
          <w:rFonts w:hint="eastAsia"/>
        </w:rPr>
      </w:pPr>
      <w:r>
        <w:t>-------------------------------------------------------------------------------</w:t>
      </w:r>
    </w:p>
    <w:p w14:paraId="1C2C9A13" w14:textId="77777777" w:rsidR="00EB165B" w:rsidRDefault="00EB165B" w:rsidP="00EB165B">
      <w:pPr>
        <w:pStyle w:val="2f3"/>
        <w:rPr>
          <w:rFonts w:hint="eastAsia"/>
        </w:rPr>
      </w:pPr>
      <w:r>
        <w:t xml:space="preserve">0000.0000.0004.00-00  0x0000000f   0xc0d4        723           70      0/0/0   </w:t>
      </w:r>
    </w:p>
    <w:p w14:paraId="761F9B5F" w14:textId="77777777" w:rsidR="00EB165B" w:rsidRDefault="00EB165B" w:rsidP="00EB165B">
      <w:pPr>
        <w:pStyle w:val="2f3"/>
        <w:rPr>
          <w:rFonts w:hint="eastAsia"/>
        </w:rPr>
      </w:pPr>
      <w:r>
        <w:t xml:space="preserve"> SOURCE       0000.0000.0004.00</w:t>
      </w:r>
    </w:p>
    <w:p w14:paraId="35988EDD" w14:textId="77777777" w:rsidR="00EB165B" w:rsidRDefault="00EB165B" w:rsidP="00EB165B">
      <w:pPr>
        <w:pStyle w:val="2f3"/>
        <w:rPr>
          <w:rFonts w:hint="eastAsia"/>
        </w:rPr>
      </w:pPr>
      <w:r>
        <w:t xml:space="preserve"> NLPID        IPV4</w:t>
      </w:r>
    </w:p>
    <w:p w14:paraId="38AD77CC" w14:textId="77777777" w:rsidR="00EB165B" w:rsidRDefault="00EB165B" w:rsidP="00EB165B">
      <w:pPr>
        <w:pStyle w:val="2f3"/>
        <w:rPr>
          <w:rFonts w:hint="eastAsia"/>
        </w:rPr>
      </w:pPr>
      <w:r>
        <w:t xml:space="preserve"> AREA ADDR    49.0001 </w:t>
      </w:r>
    </w:p>
    <w:p w14:paraId="71D999D5" w14:textId="77777777" w:rsidR="00EB165B" w:rsidRDefault="00EB165B" w:rsidP="00EB165B">
      <w:pPr>
        <w:pStyle w:val="2f3"/>
        <w:rPr>
          <w:rFonts w:hint="eastAsia"/>
        </w:rPr>
      </w:pPr>
      <w:r>
        <w:t xml:space="preserve"> INTF ADDR    10.0.45.4</w:t>
      </w:r>
    </w:p>
    <w:p w14:paraId="43EF8095" w14:textId="77777777" w:rsidR="00EB165B" w:rsidRDefault="00EB165B" w:rsidP="00EB165B">
      <w:pPr>
        <w:pStyle w:val="2f3"/>
        <w:rPr>
          <w:rFonts w:hint="eastAsia"/>
        </w:rPr>
      </w:pPr>
      <w:r>
        <w:t xml:space="preserve"> NBR  ID      0000.0000.0005.01  COST: 10        </w:t>
      </w:r>
    </w:p>
    <w:p w14:paraId="5624A5E0" w14:textId="77777777" w:rsidR="00EB165B" w:rsidRDefault="00EB165B" w:rsidP="00EB165B">
      <w:pPr>
        <w:pStyle w:val="2f3"/>
        <w:rPr>
          <w:rFonts w:hint="eastAsia"/>
        </w:rPr>
      </w:pPr>
      <w:r>
        <w:t xml:space="preserve"> IP-Internal  10.0.45.0       255.255.255.0    COST: 10        </w:t>
      </w:r>
    </w:p>
    <w:p w14:paraId="56FC62BB" w14:textId="77777777" w:rsidR="00EB165B" w:rsidRDefault="00EB165B" w:rsidP="00EB165B">
      <w:pPr>
        <w:pStyle w:val="2f3"/>
        <w:rPr>
          <w:rFonts w:hint="eastAsia"/>
        </w:rPr>
      </w:pPr>
    </w:p>
    <w:p w14:paraId="2B649067" w14:textId="77777777" w:rsidR="00EB165B" w:rsidRDefault="00EB165B" w:rsidP="00EB165B">
      <w:pPr>
        <w:pStyle w:val="2f3"/>
        <w:rPr>
          <w:rFonts w:hint="eastAsia"/>
        </w:rPr>
      </w:pPr>
      <w:r>
        <w:t xml:space="preserve">0000.0000.0004.00-01  0x00000001   0x9df         974           41      0/0/0   </w:t>
      </w:r>
    </w:p>
    <w:p w14:paraId="4C048B8B" w14:textId="77777777" w:rsidR="00EB165B" w:rsidRDefault="00EB165B" w:rsidP="00EB165B">
      <w:pPr>
        <w:pStyle w:val="2f3"/>
        <w:rPr>
          <w:rFonts w:hint="eastAsia"/>
        </w:rPr>
      </w:pPr>
      <w:r>
        <w:t xml:space="preserve"> SOURCE       0000.0000.0004.00</w:t>
      </w:r>
    </w:p>
    <w:p w14:paraId="656A4250" w14:textId="77777777" w:rsidR="00EB165B" w:rsidRDefault="00EB165B" w:rsidP="00EB165B">
      <w:pPr>
        <w:pStyle w:val="2f3"/>
        <w:rPr>
          <w:rFonts w:hint="eastAsia"/>
        </w:rPr>
      </w:pPr>
      <w:r>
        <w:rPr>
          <w:color w:val="EC7061"/>
        </w:rPr>
        <w:t xml:space="preserve"> IP-Internal  0.0.0.0         0.0.0.0          COST: 0   </w:t>
      </w:r>
      <w:r>
        <w:t xml:space="preserve">      </w:t>
      </w:r>
    </w:p>
    <w:p w14:paraId="387EE9B4" w14:textId="77777777" w:rsidR="00EB165B" w:rsidRDefault="00EB165B" w:rsidP="00EB165B">
      <w:pPr>
        <w:pStyle w:val="2f3"/>
        <w:rPr>
          <w:rFonts w:hint="eastAsia"/>
        </w:rPr>
      </w:pPr>
    </w:p>
    <w:p w14:paraId="77D874C8" w14:textId="77777777" w:rsidR="00EB165B" w:rsidRDefault="00EB165B" w:rsidP="00EB165B">
      <w:pPr>
        <w:pStyle w:val="2f3"/>
        <w:rPr>
          <w:rFonts w:hint="eastAsia"/>
        </w:rPr>
      </w:pPr>
      <w:r>
        <w:t xml:space="preserve">0000.0000.0005.00-00* 0x00000012   0x9d40        472           86      0/0/0   </w:t>
      </w:r>
    </w:p>
    <w:p w14:paraId="4605070E" w14:textId="77777777" w:rsidR="00EB165B" w:rsidRDefault="00EB165B" w:rsidP="00EB165B">
      <w:pPr>
        <w:pStyle w:val="2f3"/>
        <w:rPr>
          <w:rFonts w:hint="eastAsia"/>
        </w:rPr>
      </w:pPr>
      <w:r>
        <w:t xml:space="preserve"> SOURCE       0000.0000.0005.00</w:t>
      </w:r>
    </w:p>
    <w:p w14:paraId="49EC7B3A" w14:textId="77777777" w:rsidR="00EB165B" w:rsidRDefault="00EB165B" w:rsidP="00EB165B">
      <w:pPr>
        <w:pStyle w:val="2f3"/>
        <w:rPr>
          <w:rFonts w:hint="eastAsia"/>
        </w:rPr>
      </w:pPr>
      <w:r>
        <w:t xml:space="preserve"> NLPID        IPV4</w:t>
      </w:r>
    </w:p>
    <w:p w14:paraId="1040436E" w14:textId="77777777" w:rsidR="00EB165B" w:rsidRDefault="00EB165B" w:rsidP="00EB165B">
      <w:pPr>
        <w:pStyle w:val="2f3"/>
        <w:rPr>
          <w:rFonts w:hint="eastAsia"/>
        </w:rPr>
      </w:pPr>
      <w:r>
        <w:t xml:space="preserve"> AREA ADDR    49.0001 </w:t>
      </w:r>
    </w:p>
    <w:p w14:paraId="0C6780E5" w14:textId="77777777" w:rsidR="00EB165B" w:rsidRDefault="00EB165B" w:rsidP="00EB165B">
      <w:pPr>
        <w:pStyle w:val="2f3"/>
        <w:rPr>
          <w:rFonts w:hint="eastAsia"/>
        </w:rPr>
      </w:pPr>
      <w:r>
        <w:t xml:space="preserve"> INTF ADDR    10.0.5.5</w:t>
      </w:r>
    </w:p>
    <w:p w14:paraId="79C891ED" w14:textId="77777777" w:rsidR="00EB165B" w:rsidRDefault="00EB165B" w:rsidP="00EB165B">
      <w:pPr>
        <w:pStyle w:val="2f3"/>
        <w:rPr>
          <w:rFonts w:hint="eastAsia"/>
        </w:rPr>
      </w:pPr>
      <w:r>
        <w:t xml:space="preserve"> INTF ADDR    10.0.45.5</w:t>
      </w:r>
    </w:p>
    <w:p w14:paraId="1E932EE8" w14:textId="77777777" w:rsidR="00EB165B" w:rsidRDefault="00EB165B" w:rsidP="00EB165B">
      <w:pPr>
        <w:pStyle w:val="2f3"/>
        <w:rPr>
          <w:rFonts w:hint="eastAsia"/>
        </w:rPr>
      </w:pPr>
      <w:r>
        <w:t xml:space="preserve"> NBR  ID      0000.0000.0005.01  COST: 10        </w:t>
      </w:r>
    </w:p>
    <w:p w14:paraId="0F7B2CDC" w14:textId="77777777" w:rsidR="00EB165B" w:rsidRDefault="00EB165B" w:rsidP="00EB165B">
      <w:pPr>
        <w:pStyle w:val="2f3"/>
        <w:rPr>
          <w:rFonts w:hint="eastAsia"/>
        </w:rPr>
      </w:pPr>
      <w:r>
        <w:t xml:space="preserve"> IP-Internal  10.0.5.0        255.255.255.0    COST: 0         </w:t>
      </w:r>
    </w:p>
    <w:p w14:paraId="0374BEB4" w14:textId="77777777" w:rsidR="00EB165B" w:rsidRDefault="00EB165B" w:rsidP="00EB165B">
      <w:pPr>
        <w:pStyle w:val="2f3"/>
        <w:rPr>
          <w:rFonts w:hint="eastAsia"/>
        </w:rPr>
      </w:pPr>
      <w:r>
        <w:t xml:space="preserve"> IP-Internal  10.0.45.0       255.255.255.0    COST: 10        </w:t>
      </w:r>
    </w:p>
    <w:p w14:paraId="30C4BD82" w14:textId="77777777" w:rsidR="00EB165B" w:rsidRDefault="00EB165B" w:rsidP="00EB165B">
      <w:pPr>
        <w:pStyle w:val="2f3"/>
        <w:rPr>
          <w:rFonts w:hint="eastAsia"/>
        </w:rPr>
      </w:pPr>
    </w:p>
    <w:p w14:paraId="06A6EDF6" w14:textId="77777777" w:rsidR="00EB165B" w:rsidRDefault="00EB165B" w:rsidP="00EB165B">
      <w:pPr>
        <w:pStyle w:val="2f3"/>
        <w:rPr>
          <w:rFonts w:hint="eastAsia"/>
        </w:rPr>
      </w:pPr>
      <w:r>
        <w:t xml:space="preserve">0000.0000.0005.01-00* 0x0000000e   0xf77e        472           55      0/0/0   </w:t>
      </w:r>
    </w:p>
    <w:p w14:paraId="4D039FA7" w14:textId="77777777" w:rsidR="00EB165B" w:rsidRDefault="00EB165B" w:rsidP="00EB165B">
      <w:pPr>
        <w:pStyle w:val="2f3"/>
        <w:rPr>
          <w:rFonts w:hint="eastAsia"/>
        </w:rPr>
      </w:pPr>
      <w:r>
        <w:t xml:space="preserve"> SOURCE       0000.0000.0005.01</w:t>
      </w:r>
    </w:p>
    <w:p w14:paraId="1F10A6BB" w14:textId="77777777" w:rsidR="00EB165B" w:rsidRDefault="00EB165B" w:rsidP="00EB165B">
      <w:pPr>
        <w:pStyle w:val="2f3"/>
        <w:rPr>
          <w:rFonts w:hint="eastAsia"/>
        </w:rPr>
      </w:pPr>
      <w:r>
        <w:t xml:space="preserve"> NLPID        IPV4</w:t>
      </w:r>
    </w:p>
    <w:p w14:paraId="5CD91E56" w14:textId="77777777" w:rsidR="00EB165B" w:rsidRDefault="00EB165B" w:rsidP="00EB165B">
      <w:pPr>
        <w:pStyle w:val="2f3"/>
        <w:rPr>
          <w:rFonts w:hint="eastAsia"/>
        </w:rPr>
      </w:pPr>
      <w:r>
        <w:t xml:space="preserve"> NBR  ID      0000.0000.0005.00  COST: 0         </w:t>
      </w:r>
    </w:p>
    <w:p w14:paraId="106DB13F" w14:textId="77777777" w:rsidR="00EB165B" w:rsidRDefault="00EB165B" w:rsidP="00EB165B">
      <w:pPr>
        <w:pStyle w:val="2f3"/>
        <w:rPr>
          <w:rFonts w:hint="eastAsia"/>
        </w:rPr>
      </w:pPr>
      <w:r>
        <w:t xml:space="preserve"> NBR  ID      0000.0000.0004.00  COST: 0         </w:t>
      </w:r>
    </w:p>
    <w:p w14:paraId="5B3575DB" w14:textId="77777777" w:rsidR="00EB165B" w:rsidRDefault="00EB165B" w:rsidP="00EB165B">
      <w:pPr>
        <w:pStyle w:val="2f3"/>
        <w:rPr>
          <w:rFonts w:hint="eastAsia"/>
        </w:rPr>
      </w:pPr>
    </w:p>
    <w:p w14:paraId="2CF746B3" w14:textId="77777777" w:rsidR="00EB165B" w:rsidRDefault="00EB165B" w:rsidP="00EB165B">
      <w:pPr>
        <w:pStyle w:val="2f3"/>
        <w:rPr>
          <w:rFonts w:hint="eastAsia"/>
        </w:rPr>
      </w:pPr>
      <w:r>
        <w:t>Total LSP(s): 4</w:t>
      </w:r>
    </w:p>
    <w:p w14:paraId="25600956" w14:textId="77777777" w:rsidR="00EB165B" w:rsidRDefault="00EB165B" w:rsidP="00EB165B">
      <w:pPr>
        <w:pStyle w:val="2f3"/>
        <w:rPr>
          <w:rFonts w:hint="eastAsia"/>
        </w:rPr>
      </w:pPr>
      <w:r>
        <w:t xml:space="preserve">    *(In TLV)-Leaking Route, *(By LSPID)-Self LSP, +-Self LSP(Extended), </w:t>
      </w:r>
    </w:p>
    <w:p w14:paraId="7052E694" w14:textId="77777777" w:rsidR="00EB165B" w:rsidRDefault="00EB165B" w:rsidP="00EB165B">
      <w:pPr>
        <w:pStyle w:val="2f3"/>
        <w:rPr>
          <w:rFonts w:hint="eastAsia"/>
        </w:rPr>
      </w:pPr>
      <w:r>
        <w:t xml:space="preserve">           ATT-Attached, P-Partition, OL-Overload</w:t>
      </w:r>
    </w:p>
    <w:p w14:paraId="3764C0C4" w14:textId="77777777" w:rsidR="00EB165B" w:rsidRDefault="00EB165B" w:rsidP="00EB165B">
      <w:pPr>
        <w:pStyle w:val="1e"/>
      </w:pPr>
      <w:r>
        <w:t>The LSP 0000.0000.0004.00-01 from R4 carries the default route.</w:t>
      </w:r>
    </w:p>
    <w:p w14:paraId="6A4E823A" w14:textId="258A7C21" w:rsidR="000D30FC" w:rsidRPr="000D4F94" w:rsidRDefault="000D30FC" w:rsidP="008B5904">
      <w:pPr>
        <w:pStyle w:val="30"/>
      </w:pPr>
      <w:bookmarkStart w:id="30" w:name="_Toc49938641"/>
      <w:bookmarkStart w:id="31" w:name="_Toc50042871"/>
      <w:r w:rsidRPr="000D4F94">
        <w:lastRenderedPageBreak/>
        <w:t>Quiz</w:t>
      </w:r>
      <w:bookmarkEnd w:id="30"/>
      <w:bookmarkEnd w:id="31"/>
    </w:p>
    <w:p w14:paraId="04DCF089" w14:textId="77777777" w:rsidR="000D30FC" w:rsidRDefault="000D30FC" w:rsidP="000D30FC">
      <w:pPr>
        <w:pStyle w:val="1e"/>
      </w:pPr>
      <w:r>
        <w:t xml:space="preserve">Why can the </w:t>
      </w:r>
      <w:r>
        <w:rPr>
          <w:b/>
        </w:rPr>
        <w:t xml:space="preserve">filter ip-prefix </w:t>
      </w:r>
      <w:r>
        <w:rPr>
          <w:i/>
        </w:rPr>
        <w:t>ip-prefix-name</w:t>
      </w:r>
      <w:r>
        <w:rPr>
          <w:b/>
        </w:rPr>
        <w:t xml:space="preserve"> export</w:t>
      </w:r>
      <w:r>
        <w:t xml:space="preserve"> command be used on an ABR to filter OSPF inter-area routes but cannot be used on a router in an OSPF area to filter OSPF intra-area routes?</w:t>
      </w:r>
    </w:p>
    <w:p w14:paraId="64AFB4C1" w14:textId="1A2903D6" w:rsidR="000D30FC" w:rsidRPr="000D4F94" w:rsidRDefault="000D30FC" w:rsidP="008B5904">
      <w:pPr>
        <w:pStyle w:val="30"/>
      </w:pPr>
      <w:bookmarkStart w:id="32" w:name="_Toc49938642"/>
      <w:bookmarkStart w:id="33" w:name="_Toc50042872"/>
      <w:r w:rsidRPr="000D4F94">
        <w:t>Configuration Reference</w:t>
      </w:r>
      <w:bookmarkEnd w:id="32"/>
      <w:bookmarkEnd w:id="33"/>
    </w:p>
    <w:p w14:paraId="5FF0C60B" w14:textId="77777777" w:rsidR="000D30FC" w:rsidRDefault="000D30FC" w:rsidP="000D30FC">
      <w:pPr>
        <w:pStyle w:val="1e"/>
      </w:pPr>
      <w:r>
        <w:t>Configuration on R1</w:t>
      </w:r>
    </w:p>
    <w:p w14:paraId="32EA7781" w14:textId="77777777" w:rsidR="000D30FC" w:rsidRDefault="000D30FC" w:rsidP="000D30FC">
      <w:pPr>
        <w:pStyle w:val="2f3"/>
        <w:rPr>
          <w:rFonts w:hint="eastAsia"/>
        </w:rPr>
      </w:pPr>
      <w:r>
        <w:t>#</w:t>
      </w:r>
    </w:p>
    <w:p w14:paraId="67F74BBB" w14:textId="77777777" w:rsidR="000D30FC" w:rsidRDefault="000D30FC" w:rsidP="000D30FC">
      <w:pPr>
        <w:pStyle w:val="2f3"/>
        <w:rPr>
          <w:rFonts w:hint="eastAsia"/>
        </w:rPr>
      </w:pPr>
      <w:r>
        <w:t>sysname R1</w:t>
      </w:r>
    </w:p>
    <w:p w14:paraId="152123CC" w14:textId="77777777" w:rsidR="000D30FC" w:rsidRDefault="000D30FC" w:rsidP="000D30FC">
      <w:pPr>
        <w:pStyle w:val="2f3"/>
        <w:rPr>
          <w:rFonts w:hint="eastAsia"/>
        </w:rPr>
      </w:pPr>
      <w:r>
        <w:t>#</w:t>
      </w:r>
    </w:p>
    <w:p w14:paraId="3366FAF0" w14:textId="77777777" w:rsidR="000D30FC" w:rsidRDefault="000D30FC" w:rsidP="000D30FC">
      <w:pPr>
        <w:pStyle w:val="2f3"/>
        <w:rPr>
          <w:rFonts w:hint="eastAsia"/>
        </w:rPr>
      </w:pPr>
      <w:r>
        <w:t>bfd</w:t>
      </w:r>
    </w:p>
    <w:p w14:paraId="10B59B03" w14:textId="77777777" w:rsidR="000D30FC" w:rsidRDefault="000D30FC" w:rsidP="000D30FC">
      <w:pPr>
        <w:pStyle w:val="2f3"/>
        <w:rPr>
          <w:rFonts w:hint="eastAsia"/>
        </w:rPr>
      </w:pPr>
      <w:r>
        <w:t>#</w:t>
      </w:r>
    </w:p>
    <w:p w14:paraId="2208830E" w14:textId="77777777" w:rsidR="000D30FC" w:rsidRDefault="000D30FC" w:rsidP="000D30FC">
      <w:pPr>
        <w:pStyle w:val="2f3"/>
        <w:rPr>
          <w:rFonts w:hint="eastAsia"/>
        </w:rPr>
      </w:pPr>
      <w:r>
        <w:t>interface GigabitEthernet0/0/1</w:t>
      </w:r>
    </w:p>
    <w:p w14:paraId="3B987612" w14:textId="77777777" w:rsidR="000D30FC" w:rsidRDefault="000D30FC" w:rsidP="000D30FC">
      <w:pPr>
        <w:pStyle w:val="2f3"/>
        <w:rPr>
          <w:rFonts w:hint="eastAsia"/>
        </w:rPr>
      </w:pPr>
      <w:r>
        <w:t xml:space="preserve"> ip address 10.0.13.1 255.255.255.0</w:t>
      </w:r>
    </w:p>
    <w:p w14:paraId="62F65D0A" w14:textId="77777777" w:rsidR="000D30FC" w:rsidRDefault="000D30FC" w:rsidP="000D30FC">
      <w:pPr>
        <w:pStyle w:val="2f3"/>
        <w:rPr>
          <w:rFonts w:hint="eastAsia"/>
        </w:rPr>
      </w:pPr>
      <w:r>
        <w:t xml:space="preserve"> ospf bfd enable</w:t>
      </w:r>
    </w:p>
    <w:p w14:paraId="205C33EF" w14:textId="77777777" w:rsidR="000D30FC" w:rsidRDefault="000D30FC" w:rsidP="000D30FC">
      <w:pPr>
        <w:pStyle w:val="2f3"/>
        <w:rPr>
          <w:rFonts w:hint="eastAsia"/>
        </w:rPr>
      </w:pPr>
      <w:r>
        <w:t xml:space="preserve"> ospf bfd min-tx-interval 500 min-rx-interval 500 detect-multiplier 4</w:t>
      </w:r>
    </w:p>
    <w:p w14:paraId="0C410F80" w14:textId="77777777" w:rsidR="000D30FC" w:rsidRDefault="000D30FC" w:rsidP="000D30FC">
      <w:pPr>
        <w:pStyle w:val="2f3"/>
        <w:rPr>
          <w:rFonts w:hint="eastAsia"/>
        </w:rPr>
      </w:pPr>
      <w:r>
        <w:t>#</w:t>
      </w:r>
    </w:p>
    <w:p w14:paraId="36FC5367" w14:textId="77777777" w:rsidR="000D30FC" w:rsidRDefault="000D30FC" w:rsidP="000D30FC">
      <w:pPr>
        <w:pStyle w:val="2f3"/>
        <w:rPr>
          <w:rFonts w:hint="eastAsia"/>
        </w:rPr>
      </w:pPr>
      <w:r>
        <w:t>interface GigabitEthernet0/0/2</w:t>
      </w:r>
    </w:p>
    <w:p w14:paraId="09186F36" w14:textId="77777777" w:rsidR="000D30FC" w:rsidRDefault="000D30FC" w:rsidP="000D30FC">
      <w:pPr>
        <w:pStyle w:val="2f3"/>
        <w:rPr>
          <w:rFonts w:hint="eastAsia"/>
        </w:rPr>
      </w:pPr>
      <w:r>
        <w:t xml:space="preserve"> ip address 10.0.12.1 255.255.255.0</w:t>
      </w:r>
    </w:p>
    <w:p w14:paraId="096F2776" w14:textId="77777777" w:rsidR="000D30FC" w:rsidRDefault="000D30FC" w:rsidP="000D30FC">
      <w:pPr>
        <w:pStyle w:val="2f3"/>
        <w:rPr>
          <w:rFonts w:hint="eastAsia"/>
        </w:rPr>
      </w:pPr>
      <w:r>
        <w:t xml:space="preserve"> ospf bfd enable</w:t>
      </w:r>
    </w:p>
    <w:p w14:paraId="0849A03B" w14:textId="77777777" w:rsidR="000D30FC" w:rsidRDefault="000D30FC" w:rsidP="000D30FC">
      <w:pPr>
        <w:pStyle w:val="2f3"/>
        <w:rPr>
          <w:rFonts w:hint="eastAsia"/>
        </w:rPr>
      </w:pPr>
      <w:r>
        <w:t xml:space="preserve"> ospf bfd min-tx-interval 500 min-rx-interval 500 detect-multiplier 4</w:t>
      </w:r>
    </w:p>
    <w:p w14:paraId="0B949A0E" w14:textId="77777777" w:rsidR="000D30FC" w:rsidRDefault="000D30FC" w:rsidP="000D30FC">
      <w:pPr>
        <w:pStyle w:val="2f3"/>
        <w:rPr>
          <w:rFonts w:hint="eastAsia"/>
        </w:rPr>
      </w:pPr>
      <w:r>
        <w:t>#</w:t>
      </w:r>
    </w:p>
    <w:p w14:paraId="5EE6BB6A" w14:textId="77777777" w:rsidR="000D30FC" w:rsidRDefault="000D30FC" w:rsidP="000D30FC">
      <w:pPr>
        <w:pStyle w:val="2f3"/>
        <w:rPr>
          <w:rFonts w:hint="eastAsia"/>
        </w:rPr>
      </w:pPr>
      <w:r>
        <w:t>interface LoopBack1</w:t>
      </w:r>
    </w:p>
    <w:p w14:paraId="54B0B16A" w14:textId="77777777" w:rsidR="000D30FC" w:rsidRDefault="000D30FC" w:rsidP="000D30FC">
      <w:pPr>
        <w:pStyle w:val="2f3"/>
        <w:rPr>
          <w:rFonts w:hint="eastAsia"/>
        </w:rPr>
      </w:pPr>
      <w:r>
        <w:t xml:space="preserve"> ip address 10.0.1.1 255.255.255.0</w:t>
      </w:r>
    </w:p>
    <w:p w14:paraId="19931C88" w14:textId="77777777" w:rsidR="000D30FC" w:rsidRDefault="000D30FC" w:rsidP="000D30FC">
      <w:pPr>
        <w:pStyle w:val="2f3"/>
        <w:rPr>
          <w:rFonts w:hint="eastAsia"/>
        </w:rPr>
      </w:pPr>
      <w:r>
        <w:t>#</w:t>
      </w:r>
    </w:p>
    <w:p w14:paraId="3BBA4BE6" w14:textId="77777777" w:rsidR="000D30FC" w:rsidRDefault="000D30FC" w:rsidP="000D30FC">
      <w:pPr>
        <w:pStyle w:val="2f3"/>
        <w:rPr>
          <w:rFonts w:hint="eastAsia"/>
        </w:rPr>
      </w:pPr>
      <w:r>
        <w:t>interface LoopBack2</w:t>
      </w:r>
    </w:p>
    <w:p w14:paraId="74FE7CC2" w14:textId="77777777" w:rsidR="000D30FC" w:rsidRDefault="000D30FC" w:rsidP="000D30FC">
      <w:pPr>
        <w:pStyle w:val="2f3"/>
        <w:rPr>
          <w:rFonts w:hint="eastAsia"/>
        </w:rPr>
      </w:pPr>
      <w:r>
        <w:t xml:space="preserve"> ip address 172.16.2.1 255.255.255.0</w:t>
      </w:r>
    </w:p>
    <w:p w14:paraId="6205263F" w14:textId="77777777" w:rsidR="000D30FC" w:rsidRDefault="000D30FC" w:rsidP="000D30FC">
      <w:pPr>
        <w:pStyle w:val="2f3"/>
        <w:rPr>
          <w:rFonts w:hint="eastAsia"/>
        </w:rPr>
      </w:pPr>
      <w:r>
        <w:t>#</w:t>
      </w:r>
    </w:p>
    <w:p w14:paraId="7A991DD1" w14:textId="77777777" w:rsidR="000D30FC" w:rsidRDefault="000D30FC" w:rsidP="000D30FC">
      <w:pPr>
        <w:pStyle w:val="2f3"/>
        <w:rPr>
          <w:rFonts w:hint="eastAsia"/>
        </w:rPr>
      </w:pPr>
      <w:r>
        <w:t>ospf 1 router-id 10.0.1.1</w:t>
      </w:r>
    </w:p>
    <w:p w14:paraId="5F19E072" w14:textId="77777777" w:rsidR="000D30FC" w:rsidRDefault="000D30FC" w:rsidP="000D30FC">
      <w:pPr>
        <w:pStyle w:val="2f3"/>
        <w:rPr>
          <w:rFonts w:hint="eastAsia"/>
        </w:rPr>
      </w:pPr>
      <w:r>
        <w:t xml:space="preserve"> bfd all-interfaces enable</w:t>
      </w:r>
    </w:p>
    <w:p w14:paraId="7EC469A0" w14:textId="77777777" w:rsidR="000D30FC" w:rsidRDefault="000D30FC" w:rsidP="000D30FC">
      <w:pPr>
        <w:pStyle w:val="2f3"/>
        <w:rPr>
          <w:rFonts w:hint="eastAsia"/>
        </w:rPr>
      </w:pPr>
      <w:r>
        <w:t xml:space="preserve"> frr</w:t>
      </w:r>
    </w:p>
    <w:p w14:paraId="501514C3" w14:textId="77777777" w:rsidR="000D30FC" w:rsidRDefault="000D30FC" w:rsidP="000D30FC">
      <w:pPr>
        <w:pStyle w:val="2f3"/>
        <w:rPr>
          <w:rFonts w:hint="eastAsia"/>
        </w:rPr>
      </w:pPr>
      <w:r>
        <w:t xml:space="preserve">  loop-free-alternate</w:t>
      </w:r>
    </w:p>
    <w:p w14:paraId="53CA5D92" w14:textId="77777777" w:rsidR="000D30FC" w:rsidRDefault="000D30FC" w:rsidP="000D30FC">
      <w:pPr>
        <w:pStyle w:val="2f3"/>
        <w:rPr>
          <w:rFonts w:hint="eastAsia"/>
        </w:rPr>
      </w:pPr>
      <w:r>
        <w:t xml:space="preserve"> area 0.0.0.0</w:t>
      </w:r>
    </w:p>
    <w:p w14:paraId="157496FD" w14:textId="77777777" w:rsidR="000D30FC" w:rsidRDefault="000D30FC" w:rsidP="000D30FC">
      <w:pPr>
        <w:pStyle w:val="2f3"/>
        <w:rPr>
          <w:rFonts w:hint="eastAsia"/>
        </w:rPr>
      </w:pPr>
      <w:r>
        <w:t xml:space="preserve">  network 10.0.13.1 0.0.0.0</w:t>
      </w:r>
    </w:p>
    <w:p w14:paraId="34D11F6F" w14:textId="77777777" w:rsidR="000D30FC" w:rsidRDefault="000D30FC" w:rsidP="000D30FC">
      <w:pPr>
        <w:pStyle w:val="2f3"/>
        <w:rPr>
          <w:rFonts w:hint="eastAsia"/>
        </w:rPr>
      </w:pPr>
      <w:r>
        <w:t xml:space="preserve">  network 10.0.12.1 0.0.0.0</w:t>
      </w:r>
    </w:p>
    <w:p w14:paraId="55AFAFA7" w14:textId="77777777" w:rsidR="000D30FC" w:rsidRDefault="000D30FC" w:rsidP="000D30FC">
      <w:pPr>
        <w:pStyle w:val="2f3"/>
        <w:rPr>
          <w:rFonts w:hint="eastAsia"/>
        </w:rPr>
      </w:pPr>
      <w:r>
        <w:t xml:space="preserve">  network 10.0.1.1 0.0.0.0</w:t>
      </w:r>
    </w:p>
    <w:p w14:paraId="4FF27AB3" w14:textId="77777777" w:rsidR="000D30FC" w:rsidRDefault="000D30FC" w:rsidP="000D30FC">
      <w:pPr>
        <w:pStyle w:val="2f3"/>
        <w:rPr>
          <w:rFonts w:hint="eastAsia"/>
        </w:rPr>
      </w:pPr>
      <w:r>
        <w:t xml:space="preserve">  network 172.16.2.1 0.0.0.0</w:t>
      </w:r>
    </w:p>
    <w:p w14:paraId="245A077C" w14:textId="77777777" w:rsidR="000D30FC" w:rsidRDefault="000D30FC" w:rsidP="000D30FC">
      <w:pPr>
        <w:pStyle w:val="2f3"/>
        <w:rPr>
          <w:rFonts w:hint="eastAsia"/>
        </w:rPr>
      </w:pPr>
      <w:r>
        <w:t>#</w:t>
      </w:r>
    </w:p>
    <w:p w14:paraId="2CDDED73" w14:textId="77777777" w:rsidR="000D30FC" w:rsidRDefault="000D30FC" w:rsidP="000D30FC">
      <w:pPr>
        <w:pStyle w:val="2f3"/>
        <w:rPr>
          <w:rFonts w:hint="eastAsia"/>
        </w:rPr>
      </w:pPr>
      <w:r>
        <w:t>return</w:t>
      </w:r>
    </w:p>
    <w:p w14:paraId="6A3F9196" w14:textId="77777777" w:rsidR="00185711" w:rsidRDefault="00185711" w:rsidP="000D30FC">
      <w:pPr>
        <w:pStyle w:val="1e"/>
      </w:pPr>
    </w:p>
    <w:p w14:paraId="58EB209B" w14:textId="77777777" w:rsidR="000D30FC" w:rsidRDefault="000D30FC" w:rsidP="000D30FC">
      <w:pPr>
        <w:pStyle w:val="1e"/>
      </w:pPr>
      <w:r>
        <w:t>Configuration on R2</w:t>
      </w:r>
    </w:p>
    <w:p w14:paraId="4F4EAD41" w14:textId="77777777" w:rsidR="000D30FC" w:rsidRDefault="000D30FC" w:rsidP="000D30FC">
      <w:pPr>
        <w:pStyle w:val="2f3"/>
        <w:rPr>
          <w:rFonts w:hint="eastAsia"/>
        </w:rPr>
      </w:pPr>
      <w:r>
        <w:t>#</w:t>
      </w:r>
    </w:p>
    <w:p w14:paraId="18597361" w14:textId="77777777" w:rsidR="000D30FC" w:rsidRDefault="000D30FC" w:rsidP="000D30FC">
      <w:pPr>
        <w:pStyle w:val="2f3"/>
        <w:rPr>
          <w:rFonts w:hint="eastAsia"/>
        </w:rPr>
      </w:pPr>
      <w:r>
        <w:t>sysname R2</w:t>
      </w:r>
    </w:p>
    <w:p w14:paraId="3AABFEC5" w14:textId="77777777" w:rsidR="000D30FC" w:rsidRDefault="000D30FC" w:rsidP="000D30FC">
      <w:pPr>
        <w:pStyle w:val="2f3"/>
        <w:rPr>
          <w:rFonts w:hint="eastAsia"/>
        </w:rPr>
      </w:pPr>
      <w:r>
        <w:t>#</w:t>
      </w:r>
    </w:p>
    <w:p w14:paraId="73599DAF" w14:textId="77777777" w:rsidR="000D30FC" w:rsidRDefault="000D30FC" w:rsidP="000D30FC">
      <w:pPr>
        <w:pStyle w:val="2f3"/>
        <w:rPr>
          <w:rFonts w:hint="eastAsia"/>
        </w:rPr>
      </w:pPr>
      <w:r>
        <w:t>bfd</w:t>
      </w:r>
    </w:p>
    <w:p w14:paraId="500345C6" w14:textId="77777777" w:rsidR="000D30FC" w:rsidRDefault="000D30FC" w:rsidP="000D30FC">
      <w:pPr>
        <w:pStyle w:val="2f3"/>
        <w:rPr>
          <w:rFonts w:hint="eastAsia"/>
        </w:rPr>
      </w:pPr>
      <w:r>
        <w:t>#</w:t>
      </w:r>
    </w:p>
    <w:p w14:paraId="289898DE" w14:textId="77777777" w:rsidR="000D30FC" w:rsidRDefault="000D30FC" w:rsidP="000D30FC">
      <w:pPr>
        <w:pStyle w:val="2f3"/>
        <w:rPr>
          <w:rFonts w:hint="eastAsia"/>
        </w:rPr>
      </w:pPr>
      <w:r>
        <w:t>interface GigabitEthernet0/0/2</w:t>
      </w:r>
    </w:p>
    <w:p w14:paraId="012D519F" w14:textId="77777777" w:rsidR="000D30FC" w:rsidRDefault="000D30FC" w:rsidP="000D30FC">
      <w:pPr>
        <w:pStyle w:val="2f3"/>
        <w:rPr>
          <w:rFonts w:hint="eastAsia"/>
        </w:rPr>
      </w:pPr>
      <w:r>
        <w:t xml:space="preserve"> ip address 10.0.23.2 255.255.255.0</w:t>
      </w:r>
    </w:p>
    <w:p w14:paraId="42A0F37D" w14:textId="77777777" w:rsidR="000D30FC" w:rsidRDefault="000D30FC" w:rsidP="000D30FC">
      <w:pPr>
        <w:pStyle w:val="2f3"/>
        <w:rPr>
          <w:rFonts w:hint="eastAsia"/>
        </w:rPr>
      </w:pPr>
      <w:r>
        <w:t xml:space="preserve"> ospf bfd enable</w:t>
      </w:r>
    </w:p>
    <w:p w14:paraId="33A9DB21" w14:textId="77777777" w:rsidR="000D30FC" w:rsidRDefault="000D30FC" w:rsidP="000D30FC">
      <w:pPr>
        <w:pStyle w:val="2f3"/>
        <w:rPr>
          <w:rFonts w:hint="eastAsia"/>
        </w:rPr>
      </w:pPr>
      <w:r>
        <w:lastRenderedPageBreak/>
        <w:t xml:space="preserve"> ospf bfd min-tx-interval 500 min-rx-interval 500 detect-multiplier 4</w:t>
      </w:r>
    </w:p>
    <w:p w14:paraId="16484254" w14:textId="77777777" w:rsidR="000D30FC" w:rsidRDefault="000D30FC" w:rsidP="000D30FC">
      <w:pPr>
        <w:pStyle w:val="2f3"/>
        <w:rPr>
          <w:rFonts w:hint="eastAsia"/>
        </w:rPr>
      </w:pPr>
      <w:r>
        <w:t>#</w:t>
      </w:r>
    </w:p>
    <w:p w14:paraId="6D2552F9" w14:textId="77777777" w:rsidR="000D30FC" w:rsidRDefault="000D30FC" w:rsidP="000D30FC">
      <w:pPr>
        <w:pStyle w:val="2f3"/>
        <w:rPr>
          <w:rFonts w:hint="eastAsia"/>
        </w:rPr>
      </w:pPr>
      <w:r>
        <w:t>interface GigabitEthernet0/0/3</w:t>
      </w:r>
    </w:p>
    <w:p w14:paraId="4BED1F14" w14:textId="77777777" w:rsidR="000D30FC" w:rsidRDefault="000D30FC" w:rsidP="000D30FC">
      <w:pPr>
        <w:pStyle w:val="2f3"/>
        <w:rPr>
          <w:rFonts w:hint="eastAsia"/>
        </w:rPr>
      </w:pPr>
      <w:r>
        <w:t xml:space="preserve"> ip address 10.0.12.2 255.255.255.0</w:t>
      </w:r>
    </w:p>
    <w:p w14:paraId="62CE2F96" w14:textId="77777777" w:rsidR="000D30FC" w:rsidRDefault="000D30FC" w:rsidP="000D30FC">
      <w:pPr>
        <w:pStyle w:val="2f3"/>
        <w:rPr>
          <w:rFonts w:hint="eastAsia"/>
        </w:rPr>
      </w:pPr>
      <w:r>
        <w:t xml:space="preserve"> ospf bfd enable</w:t>
      </w:r>
    </w:p>
    <w:p w14:paraId="1B0467DC" w14:textId="77777777" w:rsidR="000D30FC" w:rsidRDefault="000D30FC" w:rsidP="000D30FC">
      <w:pPr>
        <w:pStyle w:val="2f3"/>
        <w:rPr>
          <w:rFonts w:hint="eastAsia"/>
        </w:rPr>
      </w:pPr>
      <w:r>
        <w:t xml:space="preserve"> ospf bfd min-tx-interval 500 min-rx-interval 500 detect-multiplier 4</w:t>
      </w:r>
    </w:p>
    <w:p w14:paraId="131118A6" w14:textId="77777777" w:rsidR="000D30FC" w:rsidRDefault="000D30FC" w:rsidP="000D30FC">
      <w:pPr>
        <w:pStyle w:val="2f3"/>
        <w:rPr>
          <w:rFonts w:hint="eastAsia"/>
        </w:rPr>
      </w:pPr>
      <w:r>
        <w:t>#</w:t>
      </w:r>
    </w:p>
    <w:p w14:paraId="11EB54DA" w14:textId="77777777" w:rsidR="000D30FC" w:rsidRDefault="000D30FC" w:rsidP="000D30FC">
      <w:pPr>
        <w:pStyle w:val="2f3"/>
        <w:rPr>
          <w:rFonts w:hint="eastAsia"/>
        </w:rPr>
      </w:pPr>
      <w:r>
        <w:t>interface LoopBack0</w:t>
      </w:r>
    </w:p>
    <w:p w14:paraId="0C22D9AF" w14:textId="77777777" w:rsidR="000D30FC" w:rsidRDefault="000D30FC" w:rsidP="000D30FC">
      <w:pPr>
        <w:pStyle w:val="2f3"/>
        <w:rPr>
          <w:rFonts w:hint="eastAsia"/>
        </w:rPr>
      </w:pPr>
      <w:r>
        <w:t xml:space="preserve"> ip address 10.0.2.2 255.255.255.0</w:t>
      </w:r>
    </w:p>
    <w:p w14:paraId="3005C1AD" w14:textId="77777777" w:rsidR="000D30FC" w:rsidRDefault="000D30FC" w:rsidP="000D30FC">
      <w:pPr>
        <w:pStyle w:val="2f3"/>
        <w:rPr>
          <w:rFonts w:hint="eastAsia"/>
        </w:rPr>
      </w:pPr>
      <w:r>
        <w:t>#</w:t>
      </w:r>
    </w:p>
    <w:p w14:paraId="67E3DF0A" w14:textId="77777777" w:rsidR="000D30FC" w:rsidRDefault="000D30FC" w:rsidP="000D30FC">
      <w:pPr>
        <w:pStyle w:val="2f3"/>
        <w:rPr>
          <w:rFonts w:hint="eastAsia"/>
        </w:rPr>
      </w:pPr>
      <w:r>
        <w:t>interface LoopBack2</w:t>
      </w:r>
    </w:p>
    <w:p w14:paraId="2BF070A1" w14:textId="77777777" w:rsidR="000D30FC" w:rsidRDefault="000D30FC" w:rsidP="000D30FC">
      <w:pPr>
        <w:pStyle w:val="2f3"/>
        <w:rPr>
          <w:rFonts w:hint="eastAsia"/>
        </w:rPr>
      </w:pPr>
      <w:r>
        <w:t xml:space="preserve"> ip address 172.16.2.1 255.255.255.0</w:t>
      </w:r>
    </w:p>
    <w:p w14:paraId="421D9CD7" w14:textId="77777777" w:rsidR="000D30FC" w:rsidRDefault="000D30FC" w:rsidP="000D30FC">
      <w:pPr>
        <w:pStyle w:val="2f3"/>
        <w:rPr>
          <w:rFonts w:hint="eastAsia"/>
        </w:rPr>
      </w:pPr>
      <w:r>
        <w:t>#</w:t>
      </w:r>
    </w:p>
    <w:p w14:paraId="0516C178" w14:textId="77777777" w:rsidR="000D30FC" w:rsidRDefault="000D30FC" w:rsidP="000D30FC">
      <w:pPr>
        <w:pStyle w:val="2f3"/>
        <w:rPr>
          <w:rFonts w:hint="eastAsia"/>
        </w:rPr>
      </w:pPr>
      <w:r>
        <w:t>ospf 1 router-id 10.0.2.2</w:t>
      </w:r>
    </w:p>
    <w:p w14:paraId="5508D882" w14:textId="77777777" w:rsidR="000D30FC" w:rsidRDefault="000D30FC" w:rsidP="000D30FC">
      <w:pPr>
        <w:pStyle w:val="2f3"/>
        <w:rPr>
          <w:rFonts w:hint="eastAsia"/>
        </w:rPr>
      </w:pPr>
      <w:r>
        <w:t xml:space="preserve"> bfd all-interfaces enable</w:t>
      </w:r>
    </w:p>
    <w:p w14:paraId="4F66CABE" w14:textId="77777777" w:rsidR="000D30FC" w:rsidRDefault="000D30FC" w:rsidP="000D30FC">
      <w:pPr>
        <w:pStyle w:val="2f3"/>
        <w:rPr>
          <w:rFonts w:hint="eastAsia"/>
        </w:rPr>
      </w:pPr>
      <w:r>
        <w:t xml:space="preserve"> area 0.0.0.0</w:t>
      </w:r>
    </w:p>
    <w:p w14:paraId="357CBADC" w14:textId="77777777" w:rsidR="000D30FC" w:rsidRDefault="000D30FC" w:rsidP="000D30FC">
      <w:pPr>
        <w:pStyle w:val="2f3"/>
        <w:rPr>
          <w:rFonts w:hint="eastAsia"/>
        </w:rPr>
      </w:pPr>
      <w:r>
        <w:t xml:space="preserve">  network 10.0.12.2 0.0.0.0</w:t>
      </w:r>
    </w:p>
    <w:p w14:paraId="0D19499D" w14:textId="77777777" w:rsidR="000D30FC" w:rsidRDefault="000D30FC" w:rsidP="000D30FC">
      <w:pPr>
        <w:pStyle w:val="2f3"/>
        <w:rPr>
          <w:rFonts w:hint="eastAsia"/>
        </w:rPr>
      </w:pPr>
      <w:r>
        <w:t xml:space="preserve">  network 10.0.23.2 0.0.0.0</w:t>
      </w:r>
    </w:p>
    <w:p w14:paraId="1E29CEA6" w14:textId="77777777" w:rsidR="000D30FC" w:rsidRDefault="000D30FC" w:rsidP="000D30FC">
      <w:pPr>
        <w:pStyle w:val="2f3"/>
        <w:rPr>
          <w:rFonts w:hint="eastAsia"/>
        </w:rPr>
      </w:pPr>
      <w:r>
        <w:t xml:space="preserve">  network 10.0.2.2 0.0.0.0</w:t>
      </w:r>
    </w:p>
    <w:p w14:paraId="44E97C23" w14:textId="77777777" w:rsidR="000D30FC" w:rsidRDefault="000D30FC" w:rsidP="000D30FC">
      <w:pPr>
        <w:pStyle w:val="2f3"/>
        <w:rPr>
          <w:rFonts w:hint="eastAsia"/>
        </w:rPr>
      </w:pPr>
      <w:r>
        <w:t xml:space="preserve">  network 172.16.2.1 0.0.0.0</w:t>
      </w:r>
    </w:p>
    <w:p w14:paraId="4C4C2FA5" w14:textId="77777777" w:rsidR="000D30FC" w:rsidRDefault="000D30FC" w:rsidP="000D30FC">
      <w:pPr>
        <w:pStyle w:val="2f3"/>
        <w:rPr>
          <w:rFonts w:hint="eastAsia"/>
        </w:rPr>
      </w:pPr>
      <w:r>
        <w:t>#</w:t>
      </w:r>
    </w:p>
    <w:p w14:paraId="21CC9A1F" w14:textId="77777777" w:rsidR="000D30FC" w:rsidRDefault="000D30FC" w:rsidP="000D30FC">
      <w:pPr>
        <w:pStyle w:val="2f3"/>
        <w:rPr>
          <w:rFonts w:hint="eastAsia"/>
        </w:rPr>
      </w:pPr>
      <w:r>
        <w:t>return</w:t>
      </w:r>
    </w:p>
    <w:p w14:paraId="48B531AD" w14:textId="77777777" w:rsidR="00185711" w:rsidRDefault="00185711" w:rsidP="000D30FC">
      <w:pPr>
        <w:pStyle w:val="1e"/>
      </w:pPr>
    </w:p>
    <w:p w14:paraId="41414E2F" w14:textId="77777777" w:rsidR="000D30FC" w:rsidRDefault="000D30FC" w:rsidP="000D30FC">
      <w:pPr>
        <w:pStyle w:val="1e"/>
      </w:pPr>
      <w:r>
        <w:t>Configuration on R3</w:t>
      </w:r>
    </w:p>
    <w:p w14:paraId="01614063" w14:textId="77777777" w:rsidR="000D30FC" w:rsidRDefault="000D30FC" w:rsidP="000D30FC">
      <w:pPr>
        <w:pStyle w:val="2f3"/>
        <w:rPr>
          <w:rFonts w:hint="eastAsia"/>
        </w:rPr>
      </w:pPr>
      <w:r>
        <w:t>#</w:t>
      </w:r>
    </w:p>
    <w:p w14:paraId="0AEFCB3E" w14:textId="77777777" w:rsidR="000D30FC" w:rsidRDefault="000D30FC" w:rsidP="000D30FC">
      <w:pPr>
        <w:pStyle w:val="2f3"/>
        <w:rPr>
          <w:rFonts w:hint="eastAsia"/>
        </w:rPr>
      </w:pPr>
      <w:r>
        <w:t>sysname R3</w:t>
      </w:r>
    </w:p>
    <w:p w14:paraId="2C54C29F" w14:textId="77777777" w:rsidR="000D30FC" w:rsidRDefault="000D30FC" w:rsidP="000D30FC">
      <w:pPr>
        <w:pStyle w:val="2f3"/>
        <w:rPr>
          <w:rFonts w:hint="eastAsia"/>
        </w:rPr>
      </w:pPr>
      <w:r>
        <w:t>#</w:t>
      </w:r>
    </w:p>
    <w:p w14:paraId="4ABB1C79" w14:textId="77777777" w:rsidR="000D30FC" w:rsidRDefault="000D30FC" w:rsidP="000D30FC">
      <w:pPr>
        <w:pStyle w:val="2f3"/>
        <w:rPr>
          <w:rFonts w:hint="eastAsia"/>
        </w:rPr>
      </w:pPr>
      <w:r>
        <w:t>bfd</w:t>
      </w:r>
    </w:p>
    <w:p w14:paraId="074033D3" w14:textId="77777777" w:rsidR="000D30FC" w:rsidRDefault="000D30FC" w:rsidP="000D30FC">
      <w:pPr>
        <w:pStyle w:val="2f3"/>
        <w:rPr>
          <w:rFonts w:hint="eastAsia"/>
        </w:rPr>
      </w:pPr>
      <w:r>
        <w:t>#</w:t>
      </w:r>
    </w:p>
    <w:p w14:paraId="4510E9FD" w14:textId="77777777" w:rsidR="000D30FC" w:rsidRDefault="000D30FC" w:rsidP="000D30FC">
      <w:pPr>
        <w:pStyle w:val="2f3"/>
        <w:rPr>
          <w:rFonts w:hint="eastAsia"/>
        </w:rPr>
      </w:pPr>
      <w:r>
        <w:t>interface GigabitEthernet0/0/1</w:t>
      </w:r>
    </w:p>
    <w:p w14:paraId="34ED5B90" w14:textId="77777777" w:rsidR="000D30FC" w:rsidRDefault="000D30FC" w:rsidP="000D30FC">
      <w:pPr>
        <w:pStyle w:val="2f3"/>
        <w:rPr>
          <w:rFonts w:hint="eastAsia"/>
        </w:rPr>
      </w:pPr>
      <w:r>
        <w:t xml:space="preserve"> ip address 10.0.13.3 255.255.255.0</w:t>
      </w:r>
    </w:p>
    <w:p w14:paraId="10DE7630" w14:textId="77777777" w:rsidR="000D30FC" w:rsidRDefault="000D30FC" w:rsidP="000D30FC">
      <w:pPr>
        <w:pStyle w:val="2f3"/>
        <w:rPr>
          <w:rFonts w:hint="eastAsia"/>
        </w:rPr>
      </w:pPr>
      <w:r>
        <w:t xml:space="preserve"> ospf bfd enable</w:t>
      </w:r>
    </w:p>
    <w:p w14:paraId="4168BEDE" w14:textId="77777777" w:rsidR="000D30FC" w:rsidRDefault="000D30FC" w:rsidP="000D30FC">
      <w:pPr>
        <w:pStyle w:val="2f3"/>
        <w:rPr>
          <w:rFonts w:hint="eastAsia"/>
        </w:rPr>
      </w:pPr>
      <w:r>
        <w:t xml:space="preserve"> ospf bfd min-tx-interval 500 min-rx-interval 500 detect-multiplier 4</w:t>
      </w:r>
    </w:p>
    <w:p w14:paraId="6A6F23A9" w14:textId="77777777" w:rsidR="000D30FC" w:rsidRDefault="000D30FC" w:rsidP="000D30FC">
      <w:pPr>
        <w:pStyle w:val="2f3"/>
        <w:rPr>
          <w:rFonts w:hint="eastAsia"/>
        </w:rPr>
      </w:pPr>
      <w:r>
        <w:t>#</w:t>
      </w:r>
    </w:p>
    <w:p w14:paraId="44B80281" w14:textId="77777777" w:rsidR="000D30FC" w:rsidRDefault="000D30FC" w:rsidP="000D30FC">
      <w:pPr>
        <w:pStyle w:val="2f3"/>
        <w:rPr>
          <w:rFonts w:hint="eastAsia"/>
        </w:rPr>
      </w:pPr>
      <w:r>
        <w:t>interface GigabitEthernet0/0/2</w:t>
      </w:r>
    </w:p>
    <w:p w14:paraId="6244EF38" w14:textId="77777777" w:rsidR="000D30FC" w:rsidRDefault="000D30FC" w:rsidP="000D30FC">
      <w:pPr>
        <w:pStyle w:val="2f3"/>
        <w:rPr>
          <w:rFonts w:hint="eastAsia"/>
        </w:rPr>
      </w:pPr>
      <w:r>
        <w:t xml:space="preserve"> ip address 10.0.34.3 255.255.255.0</w:t>
      </w:r>
    </w:p>
    <w:p w14:paraId="099A27D1" w14:textId="77777777" w:rsidR="000D30FC" w:rsidRDefault="000D30FC" w:rsidP="000D30FC">
      <w:pPr>
        <w:pStyle w:val="2f3"/>
        <w:rPr>
          <w:rFonts w:hint="eastAsia"/>
        </w:rPr>
      </w:pPr>
      <w:r>
        <w:t xml:space="preserve"> ospf bfd enable</w:t>
      </w:r>
    </w:p>
    <w:p w14:paraId="79F622B0" w14:textId="77777777" w:rsidR="000D30FC" w:rsidRDefault="000D30FC" w:rsidP="000D30FC">
      <w:pPr>
        <w:pStyle w:val="2f3"/>
        <w:rPr>
          <w:rFonts w:hint="eastAsia"/>
        </w:rPr>
      </w:pPr>
      <w:r>
        <w:t xml:space="preserve"> ospf bfd min-tx-interval 500 min-rx-interval 500 detect-multiplier 4</w:t>
      </w:r>
    </w:p>
    <w:p w14:paraId="729DA8C1" w14:textId="77777777" w:rsidR="000D30FC" w:rsidRDefault="000D30FC" w:rsidP="000D30FC">
      <w:pPr>
        <w:pStyle w:val="2f3"/>
        <w:rPr>
          <w:rFonts w:hint="eastAsia"/>
        </w:rPr>
      </w:pPr>
      <w:r>
        <w:t>#</w:t>
      </w:r>
    </w:p>
    <w:p w14:paraId="255FE6D5" w14:textId="77777777" w:rsidR="000D30FC" w:rsidRDefault="000D30FC" w:rsidP="000D30FC">
      <w:pPr>
        <w:pStyle w:val="2f3"/>
        <w:rPr>
          <w:rFonts w:hint="eastAsia"/>
        </w:rPr>
      </w:pPr>
      <w:r>
        <w:t>interface GigabitEthernet0/0/3</w:t>
      </w:r>
    </w:p>
    <w:p w14:paraId="6B273073" w14:textId="77777777" w:rsidR="000D30FC" w:rsidRDefault="000D30FC" w:rsidP="000D30FC">
      <w:pPr>
        <w:pStyle w:val="2f3"/>
        <w:rPr>
          <w:rFonts w:hint="eastAsia"/>
        </w:rPr>
      </w:pPr>
      <w:r>
        <w:t xml:space="preserve"> ip address 10.0.23.3 255.255.255.0</w:t>
      </w:r>
    </w:p>
    <w:p w14:paraId="597A9906" w14:textId="77777777" w:rsidR="000D30FC" w:rsidRDefault="000D30FC" w:rsidP="000D30FC">
      <w:pPr>
        <w:pStyle w:val="2f3"/>
        <w:rPr>
          <w:rFonts w:hint="eastAsia"/>
        </w:rPr>
      </w:pPr>
      <w:r>
        <w:t xml:space="preserve"> ospf bfd enable</w:t>
      </w:r>
    </w:p>
    <w:p w14:paraId="4F4D4EB9" w14:textId="77777777" w:rsidR="000D30FC" w:rsidRDefault="000D30FC" w:rsidP="000D30FC">
      <w:pPr>
        <w:pStyle w:val="2f3"/>
        <w:rPr>
          <w:rFonts w:hint="eastAsia"/>
        </w:rPr>
      </w:pPr>
      <w:r>
        <w:t xml:space="preserve"> ospf bfd min-tx-interval 500 min-rx-interval 500 detect-multiplier 4</w:t>
      </w:r>
    </w:p>
    <w:p w14:paraId="63D1FD5A" w14:textId="77777777" w:rsidR="000D30FC" w:rsidRDefault="000D30FC" w:rsidP="000D30FC">
      <w:pPr>
        <w:pStyle w:val="2f3"/>
        <w:rPr>
          <w:rFonts w:hint="eastAsia"/>
        </w:rPr>
      </w:pPr>
      <w:r>
        <w:t>#</w:t>
      </w:r>
    </w:p>
    <w:p w14:paraId="09F13FFD" w14:textId="77777777" w:rsidR="000D30FC" w:rsidRDefault="000D30FC" w:rsidP="000D30FC">
      <w:pPr>
        <w:pStyle w:val="2f3"/>
        <w:rPr>
          <w:rFonts w:hint="eastAsia"/>
        </w:rPr>
      </w:pPr>
      <w:r>
        <w:t>interface LoopBack0</w:t>
      </w:r>
    </w:p>
    <w:p w14:paraId="07307BAB" w14:textId="77777777" w:rsidR="000D30FC" w:rsidRDefault="000D30FC" w:rsidP="000D30FC">
      <w:pPr>
        <w:pStyle w:val="2f3"/>
        <w:rPr>
          <w:rFonts w:hint="eastAsia"/>
        </w:rPr>
      </w:pPr>
      <w:r>
        <w:t xml:space="preserve"> ip address 10.0.3.3 255.255.255.0</w:t>
      </w:r>
    </w:p>
    <w:p w14:paraId="6A050FC8" w14:textId="77777777" w:rsidR="000D30FC" w:rsidRDefault="000D30FC" w:rsidP="000D30FC">
      <w:pPr>
        <w:pStyle w:val="2f3"/>
        <w:rPr>
          <w:rFonts w:hint="eastAsia"/>
        </w:rPr>
      </w:pPr>
      <w:r>
        <w:t>#</w:t>
      </w:r>
    </w:p>
    <w:p w14:paraId="5F3B627E" w14:textId="77777777" w:rsidR="000D30FC" w:rsidRDefault="000D30FC" w:rsidP="000D30FC">
      <w:pPr>
        <w:pStyle w:val="2f3"/>
        <w:rPr>
          <w:rFonts w:hint="eastAsia"/>
        </w:rPr>
      </w:pPr>
      <w:r>
        <w:t>ospf 1 router-id 10.0.3.3</w:t>
      </w:r>
    </w:p>
    <w:p w14:paraId="043E58C3" w14:textId="77777777" w:rsidR="000D30FC" w:rsidRDefault="000D30FC" w:rsidP="000D30FC">
      <w:pPr>
        <w:pStyle w:val="2f3"/>
        <w:rPr>
          <w:rFonts w:hint="eastAsia"/>
        </w:rPr>
      </w:pPr>
      <w:r>
        <w:t xml:space="preserve"> bfd all-interfaces enable</w:t>
      </w:r>
    </w:p>
    <w:p w14:paraId="66DFF446" w14:textId="77777777" w:rsidR="000D30FC" w:rsidRDefault="000D30FC" w:rsidP="000D30FC">
      <w:pPr>
        <w:pStyle w:val="2f3"/>
        <w:rPr>
          <w:rFonts w:hint="eastAsia"/>
        </w:rPr>
      </w:pPr>
      <w:r>
        <w:t xml:space="preserve"> maximum load-balancing 1</w:t>
      </w:r>
    </w:p>
    <w:p w14:paraId="38AB0D8D" w14:textId="77777777" w:rsidR="000D30FC" w:rsidRDefault="000D30FC" w:rsidP="000D30FC">
      <w:pPr>
        <w:pStyle w:val="2f3"/>
        <w:rPr>
          <w:rFonts w:hint="eastAsia"/>
        </w:rPr>
      </w:pPr>
      <w:r>
        <w:t xml:space="preserve"> area 0.0.0.0</w:t>
      </w:r>
    </w:p>
    <w:p w14:paraId="1533B830" w14:textId="77777777" w:rsidR="000D30FC" w:rsidRDefault="000D30FC" w:rsidP="000D30FC">
      <w:pPr>
        <w:pStyle w:val="2f3"/>
        <w:rPr>
          <w:rFonts w:hint="eastAsia"/>
        </w:rPr>
      </w:pPr>
      <w:r>
        <w:t xml:space="preserve">  network 10.0.13.3 0.0.0.0</w:t>
      </w:r>
    </w:p>
    <w:p w14:paraId="7C2DB45E" w14:textId="77777777" w:rsidR="000D30FC" w:rsidRDefault="000D30FC" w:rsidP="000D30FC">
      <w:pPr>
        <w:pStyle w:val="2f3"/>
        <w:rPr>
          <w:rFonts w:hint="eastAsia"/>
        </w:rPr>
      </w:pPr>
      <w:r>
        <w:t xml:space="preserve">  network 10.0.23.3 0.0.0.0</w:t>
      </w:r>
    </w:p>
    <w:p w14:paraId="006D7D6D" w14:textId="77777777" w:rsidR="000D30FC" w:rsidRDefault="000D30FC" w:rsidP="000D30FC">
      <w:pPr>
        <w:pStyle w:val="2f3"/>
        <w:rPr>
          <w:rFonts w:hint="eastAsia"/>
        </w:rPr>
      </w:pPr>
      <w:r>
        <w:lastRenderedPageBreak/>
        <w:t xml:space="preserve">  network 10.0.3.3 0.0.0.0</w:t>
      </w:r>
    </w:p>
    <w:p w14:paraId="03717B12" w14:textId="77777777" w:rsidR="000D30FC" w:rsidRDefault="000D30FC" w:rsidP="000D30FC">
      <w:pPr>
        <w:pStyle w:val="2f3"/>
        <w:rPr>
          <w:rFonts w:hint="eastAsia"/>
        </w:rPr>
      </w:pPr>
      <w:r>
        <w:t xml:space="preserve"> area 0.0.0.1</w:t>
      </w:r>
    </w:p>
    <w:p w14:paraId="338B050F" w14:textId="77777777" w:rsidR="000D30FC" w:rsidRDefault="000D30FC" w:rsidP="000D30FC">
      <w:pPr>
        <w:pStyle w:val="2f3"/>
        <w:rPr>
          <w:rFonts w:hint="eastAsia"/>
        </w:rPr>
      </w:pPr>
      <w:r>
        <w:t xml:space="preserve">  filter ip-prefix 1 export</w:t>
      </w:r>
    </w:p>
    <w:p w14:paraId="774DD32A" w14:textId="77777777" w:rsidR="000D30FC" w:rsidRDefault="000D30FC" w:rsidP="000D30FC">
      <w:pPr>
        <w:pStyle w:val="2f3"/>
        <w:rPr>
          <w:rFonts w:hint="eastAsia"/>
        </w:rPr>
      </w:pPr>
      <w:r>
        <w:t xml:space="preserve">  network 10.0.34.3 0.0.0.0</w:t>
      </w:r>
    </w:p>
    <w:p w14:paraId="7FAAF471" w14:textId="77777777" w:rsidR="000D30FC" w:rsidRDefault="000D30FC" w:rsidP="000D30FC">
      <w:pPr>
        <w:pStyle w:val="2f3"/>
        <w:rPr>
          <w:rFonts w:hint="eastAsia"/>
        </w:rPr>
      </w:pPr>
      <w:r>
        <w:t>#</w:t>
      </w:r>
    </w:p>
    <w:p w14:paraId="5C709726" w14:textId="77777777" w:rsidR="000D30FC" w:rsidRDefault="000D30FC" w:rsidP="000D30FC">
      <w:pPr>
        <w:pStyle w:val="2f3"/>
        <w:rPr>
          <w:rFonts w:hint="eastAsia"/>
        </w:rPr>
      </w:pPr>
      <w:r>
        <w:t>ip ip-prefix 1 index 10 deny 172.16.3.0 24 greater-equal 24 less-equal 24</w:t>
      </w:r>
    </w:p>
    <w:p w14:paraId="66636FA2" w14:textId="77777777" w:rsidR="000D30FC" w:rsidRDefault="000D30FC" w:rsidP="000D30FC">
      <w:pPr>
        <w:pStyle w:val="2f3"/>
        <w:rPr>
          <w:rFonts w:hint="eastAsia"/>
        </w:rPr>
      </w:pPr>
      <w:r>
        <w:t>ip ip-prefix 1 index 20 permit 0.0.0.0 0 less-equal 32</w:t>
      </w:r>
    </w:p>
    <w:p w14:paraId="0FBE8A19" w14:textId="77777777" w:rsidR="000D30FC" w:rsidRDefault="000D30FC" w:rsidP="000D30FC">
      <w:pPr>
        <w:pStyle w:val="2f3"/>
        <w:rPr>
          <w:rFonts w:hint="eastAsia"/>
        </w:rPr>
      </w:pPr>
      <w:r>
        <w:t>#</w:t>
      </w:r>
    </w:p>
    <w:p w14:paraId="1BC4984F" w14:textId="77777777" w:rsidR="000D30FC" w:rsidRDefault="000D30FC" w:rsidP="000D30FC">
      <w:pPr>
        <w:pStyle w:val="2f3"/>
        <w:rPr>
          <w:rFonts w:hint="eastAsia"/>
        </w:rPr>
      </w:pPr>
      <w:r>
        <w:t>return</w:t>
      </w:r>
    </w:p>
    <w:p w14:paraId="74F7278D" w14:textId="77777777" w:rsidR="00185711" w:rsidRDefault="00185711" w:rsidP="000D30FC">
      <w:pPr>
        <w:pStyle w:val="1e"/>
      </w:pPr>
    </w:p>
    <w:p w14:paraId="6013BD27" w14:textId="77777777" w:rsidR="000D30FC" w:rsidRDefault="000D30FC" w:rsidP="000D30FC">
      <w:pPr>
        <w:pStyle w:val="1e"/>
      </w:pPr>
      <w:r>
        <w:t>Configuration on R4</w:t>
      </w:r>
    </w:p>
    <w:p w14:paraId="704C72AF" w14:textId="77777777" w:rsidR="000D30FC" w:rsidRDefault="000D30FC" w:rsidP="000D30FC">
      <w:pPr>
        <w:pStyle w:val="2f3"/>
        <w:rPr>
          <w:rFonts w:hint="eastAsia"/>
        </w:rPr>
      </w:pPr>
      <w:r>
        <w:t>#</w:t>
      </w:r>
    </w:p>
    <w:p w14:paraId="3FD88488" w14:textId="77777777" w:rsidR="000D30FC" w:rsidRDefault="000D30FC" w:rsidP="000D30FC">
      <w:pPr>
        <w:pStyle w:val="2f3"/>
        <w:rPr>
          <w:rFonts w:hint="eastAsia"/>
        </w:rPr>
      </w:pPr>
      <w:r>
        <w:t>sysname R4</w:t>
      </w:r>
    </w:p>
    <w:p w14:paraId="7061310A" w14:textId="77777777" w:rsidR="000D30FC" w:rsidRDefault="000D30FC" w:rsidP="000D30FC">
      <w:pPr>
        <w:pStyle w:val="2f3"/>
        <w:rPr>
          <w:rFonts w:hint="eastAsia"/>
        </w:rPr>
      </w:pPr>
      <w:r>
        <w:t>#</w:t>
      </w:r>
    </w:p>
    <w:p w14:paraId="5BA35274" w14:textId="77777777" w:rsidR="000D30FC" w:rsidRDefault="000D30FC" w:rsidP="000D30FC">
      <w:pPr>
        <w:pStyle w:val="2f3"/>
        <w:rPr>
          <w:rFonts w:hint="eastAsia"/>
        </w:rPr>
      </w:pPr>
      <w:r>
        <w:t>bfd</w:t>
      </w:r>
    </w:p>
    <w:p w14:paraId="239F15DE" w14:textId="77777777" w:rsidR="000D30FC" w:rsidRDefault="000D30FC" w:rsidP="000D30FC">
      <w:pPr>
        <w:pStyle w:val="2f3"/>
        <w:rPr>
          <w:rFonts w:hint="eastAsia"/>
        </w:rPr>
      </w:pPr>
      <w:r>
        <w:t>#</w:t>
      </w:r>
    </w:p>
    <w:p w14:paraId="2916A471" w14:textId="77777777" w:rsidR="000D30FC" w:rsidRDefault="000D30FC" w:rsidP="000D30FC">
      <w:pPr>
        <w:pStyle w:val="2f3"/>
        <w:rPr>
          <w:rFonts w:hint="eastAsia"/>
        </w:rPr>
      </w:pPr>
      <w:r>
        <w:t>isis 1</w:t>
      </w:r>
    </w:p>
    <w:p w14:paraId="64AF3EC4" w14:textId="77777777" w:rsidR="000D30FC" w:rsidRDefault="000D30FC" w:rsidP="000D30FC">
      <w:pPr>
        <w:pStyle w:val="2f3"/>
        <w:rPr>
          <w:rFonts w:hint="eastAsia"/>
        </w:rPr>
      </w:pPr>
      <w:r>
        <w:t xml:space="preserve"> network-entity 49.0001.0000.0000.0004.00</w:t>
      </w:r>
    </w:p>
    <w:p w14:paraId="3207DC7D" w14:textId="77777777" w:rsidR="000D30FC" w:rsidRDefault="000D30FC" w:rsidP="000D30FC">
      <w:pPr>
        <w:pStyle w:val="2f3"/>
        <w:rPr>
          <w:rFonts w:hint="eastAsia"/>
        </w:rPr>
      </w:pPr>
      <w:r>
        <w:t xml:space="preserve"> default-route-advertise always level-1-2</w:t>
      </w:r>
    </w:p>
    <w:p w14:paraId="72A287D7" w14:textId="77777777" w:rsidR="000D30FC" w:rsidRDefault="000D30FC" w:rsidP="000D30FC">
      <w:pPr>
        <w:pStyle w:val="2f3"/>
        <w:rPr>
          <w:rFonts w:hint="eastAsia"/>
        </w:rPr>
      </w:pPr>
      <w:r>
        <w:t>#</w:t>
      </w:r>
    </w:p>
    <w:p w14:paraId="60423A8A" w14:textId="77777777" w:rsidR="000D30FC" w:rsidRDefault="000D30FC" w:rsidP="000D30FC">
      <w:pPr>
        <w:pStyle w:val="2f3"/>
        <w:rPr>
          <w:rFonts w:hint="eastAsia"/>
        </w:rPr>
      </w:pPr>
      <w:r>
        <w:t>interface GigabitEthernet0/0/2</w:t>
      </w:r>
    </w:p>
    <w:p w14:paraId="67CCAEA6" w14:textId="77777777" w:rsidR="000D30FC" w:rsidRDefault="000D30FC" w:rsidP="000D30FC">
      <w:pPr>
        <w:pStyle w:val="2f3"/>
        <w:rPr>
          <w:rFonts w:hint="eastAsia"/>
        </w:rPr>
      </w:pPr>
      <w:r>
        <w:t xml:space="preserve"> ip address 10.0.45.4 255.255.255.0</w:t>
      </w:r>
    </w:p>
    <w:p w14:paraId="32551370" w14:textId="77777777" w:rsidR="000D30FC" w:rsidRDefault="000D30FC" w:rsidP="000D30FC">
      <w:pPr>
        <w:pStyle w:val="2f3"/>
        <w:rPr>
          <w:rFonts w:hint="eastAsia"/>
        </w:rPr>
      </w:pPr>
      <w:r>
        <w:t xml:space="preserve"> isis enable 1</w:t>
      </w:r>
    </w:p>
    <w:p w14:paraId="04D77034" w14:textId="77777777" w:rsidR="000D30FC" w:rsidRDefault="000D30FC" w:rsidP="000D30FC">
      <w:pPr>
        <w:pStyle w:val="2f3"/>
        <w:rPr>
          <w:rFonts w:hint="eastAsia"/>
        </w:rPr>
      </w:pPr>
      <w:r>
        <w:t>#</w:t>
      </w:r>
    </w:p>
    <w:p w14:paraId="57F83D6D" w14:textId="77777777" w:rsidR="000D30FC" w:rsidRDefault="000D30FC" w:rsidP="000D30FC">
      <w:pPr>
        <w:pStyle w:val="2f3"/>
        <w:rPr>
          <w:rFonts w:hint="eastAsia"/>
        </w:rPr>
      </w:pPr>
      <w:r>
        <w:t>interface GigabitEthernet0/0/3</w:t>
      </w:r>
    </w:p>
    <w:p w14:paraId="695963D3" w14:textId="77777777" w:rsidR="000D30FC" w:rsidRDefault="000D30FC" w:rsidP="000D30FC">
      <w:pPr>
        <w:pStyle w:val="2f3"/>
        <w:rPr>
          <w:rFonts w:hint="eastAsia"/>
        </w:rPr>
      </w:pPr>
      <w:r>
        <w:t xml:space="preserve"> ip address 10.0.34.4 255.255.255.0</w:t>
      </w:r>
    </w:p>
    <w:p w14:paraId="25577EB4" w14:textId="77777777" w:rsidR="000D30FC" w:rsidRDefault="000D30FC" w:rsidP="000D30FC">
      <w:pPr>
        <w:pStyle w:val="2f3"/>
        <w:rPr>
          <w:rFonts w:hint="eastAsia"/>
        </w:rPr>
      </w:pPr>
      <w:r>
        <w:t xml:space="preserve"> ospf bfd enable</w:t>
      </w:r>
    </w:p>
    <w:p w14:paraId="28A48C32" w14:textId="77777777" w:rsidR="000D30FC" w:rsidRDefault="000D30FC" w:rsidP="000D30FC">
      <w:pPr>
        <w:pStyle w:val="2f3"/>
        <w:rPr>
          <w:rFonts w:hint="eastAsia"/>
        </w:rPr>
      </w:pPr>
      <w:r>
        <w:t xml:space="preserve"> ospf bfd min-tx-interval 500 min-rx-interval 500 detect-multiplier 4</w:t>
      </w:r>
    </w:p>
    <w:p w14:paraId="4BA3149C" w14:textId="77777777" w:rsidR="000D30FC" w:rsidRDefault="000D30FC" w:rsidP="000D30FC">
      <w:pPr>
        <w:pStyle w:val="2f3"/>
        <w:rPr>
          <w:rFonts w:hint="eastAsia"/>
        </w:rPr>
      </w:pPr>
      <w:r>
        <w:t>#</w:t>
      </w:r>
    </w:p>
    <w:p w14:paraId="4A5A7239" w14:textId="77777777" w:rsidR="000D30FC" w:rsidRDefault="000D30FC" w:rsidP="000D30FC">
      <w:pPr>
        <w:pStyle w:val="2f3"/>
        <w:rPr>
          <w:rFonts w:hint="eastAsia"/>
        </w:rPr>
      </w:pPr>
      <w:r>
        <w:t>interface LoopBack0</w:t>
      </w:r>
    </w:p>
    <w:p w14:paraId="0ADCCE7A" w14:textId="77777777" w:rsidR="000D30FC" w:rsidRDefault="000D30FC" w:rsidP="000D30FC">
      <w:pPr>
        <w:pStyle w:val="2f3"/>
        <w:rPr>
          <w:rFonts w:hint="eastAsia"/>
        </w:rPr>
      </w:pPr>
      <w:r>
        <w:t xml:space="preserve"> ip address 10.0.4.4 255.255.255.0</w:t>
      </w:r>
    </w:p>
    <w:p w14:paraId="53E9C2A9" w14:textId="77777777" w:rsidR="000D30FC" w:rsidRDefault="000D30FC" w:rsidP="000D30FC">
      <w:pPr>
        <w:pStyle w:val="2f3"/>
        <w:rPr>
          <w:rFonts w:hint="eastAsia"/>
        </w:rPr>
      </w:pPr>
      <w:r>
        <w:t>#</w:t>
      </w:r>
    </w:p>
    <w:p w14:paraId="49DDAAE8" w14:textId="77777777" w:rsidR="000D30FC" w:rsidRDefault="000D30FC" w:rsidP="000D30FC">
      <w:pPr>
        <w:pStyle w:val="2f3"/>
        <w:rPr>
          <w:rFonts w:hint="eastAsia"/>
        </w:rPr>
      </w:pPr>
      <w:r>
        <w:t>interface LoopBack3</w:t>
      </w:r>
    </w:p>
    <w:p w14:paraId="57F25421" w14:textId="77777777" w:rsidR="000D30FC" w:rsidRDefault="000D30FC" w:rsidP="000D30FC">
      <w:pPr>
        <w:pStyle w:val="2f3"/>
        <w:rPr>
          <w:rFonts w:hint="eastAsia"/>
        </w:rPr>
      </w:pPr>
      <w:r>
        <w:t xml:space="preserve"> ip address 172.16.3.1 255.255.255.0</w:t>
      </w:r>
    </w:p>
    <w:p w14:paraId="06926BA1" w14:textId="77777777" w:rsidR="000D30FC" w:rsidRDefault="000D30FC" w:rsidP="000D30FC">
      <w:pPr>
        <w:pStyle w:val="2f3"/>
        <w:rPr>
          <w:rFonts w:hint="eastAsia"/>
        </w:rPr>
      </w:pPr>
      <w:r>
        <w:t xml:space="preserve"> ospf network-type broadcast</w:t>
      </w:r>
    </w:p>
    <w:p w14:paraId="3A37B9B5" w14:textId="77777777" w:rsidR="000D30FC" w:rsidRDefault="000D30FC" w:rsidP="000D30FC">
      <w:pPr>
        <w:pStyle w:val="2f3"/>
        <w:rPr>
          <w:rFonts w:hint="eastAsia"/>
        </w:rPr>
      </w:pPr>
      <w:r>
        <w:t>#</w:t>
      </w:r>
    </w:p>
    <w:p w14:paraId="06DC33C4" w14:textId="77777777" w:rsidR="000D30FC" w:rsidRDefault="000D30FC" w:rsidP="000D30FC">
      <w:pPr>
        <w:pStyle w:val="2f3"/>
        <w:rPr>
          <w:rFonts w:hint="eastAsia"/>
        </w:rPr>
      </w:pPr>
      <w:r>
        <w:t>ospf 1 router-id 10.0.4.4</w:t>
      </w:r>
    </w:p>
    <w:p w14:paraId="48BAA5F8" w14:textId="77777777" w:rsidR="000D30FC" w:rsidRDefault="000D30FC" w:rsidP="000D30FC">
      <w:pPr>
        <w:pStyle w:val="2f3"/>
        <w:rPr>
          <w:rFonts w:hint="eastAsia"/>
        </w:rPr>
      </w:pPr>
      <w:r>
        <w:t xml:space="preserve"> bfd all-interfaces enable</w:t>
      </w:r>
    </w:p>
    <w:p w14:paraId="3B7DE4AD" w14:textId="77777777" w:rsidR="000D30FC" w:rsidRDefault="000D30FC" w:rsidP="000D30FC">
      <w:pPr>
        <w:pStyle w:val="2f3"/>
        <w:rPr>
          <w:rFonts w:hint="eastAsia"/>
        </w:rPr>
      </w:pPr>
      <w:r>
        <w:t xml:space="preserve"> area 0.0.0.1</w:t>
      </w:r>
    </w:p>
    <w:p w14:paraId="67BA828F" w14:textId="77777777" w:rsidR="000D30FC" w:rsidRDefault="000D30FC" w:rsidP="000D30FC">
      <w:pPr>
        <w:pStyle w:val="2f3"/>
        <w:rPr>
          <w:rFonts w:hint="eastAsia"/>
        </w:rPr>
      </w:pPr>
      <w:r>
        <w:t xml:space="preserve">  network 10.0.34.4 0.0.0.0</w:t>
      </w:r>
    </w:p>
    <w:p w14:paraId="792F8D40" w14:textId="77777777" w:rsidR="000D30FC" w:rsidRDefault="000D30FC" w:rsidP="000D30FC">
      <w:pPr>
        <w:pStyle w:val="2f3"/>
        <w:rPr>
          <w:rFonts w:hint="eastAsia"/>
        </w:rPr>
      </w:pPr>
      <w:r>
        <w:t xml:space="preserve">  network 10.0.4.4 0.0.0.0</w:t>
      </w:r>
    </w:p>
    <w:p w14:paraId="304AC045" w14:textId="77777777" w:rsidR="000D30FC" w:rsidRDefault="000D30FC" w:rsidP="000D30FC">
      <w:pPr>
        <w:pStyle w:val="2f3"/>
        <w:rPr>
          <w:rFonts w:hint="eastAsia"/>
        </w:rPr>
      </w:pPr>
      <w:r>
        <w:t xml:space="preserve">  network 172.16.3.1 0.0.0.0</w:t>
      </w:r>
    </w:p>
    <w:p w14:paraId="3EBEDFD2" w14:textId="77777777" w:rsidR="000D30FC" w:rsidRDefault="000D30FC" w:rsidP="000D30FC">
      <w:pPr>
        <w:pStyle w:val="2f3"/>
        <w:rPr>
          <w:rFonts w:hint="eastAsia"/>
        </w:rPr>
      </w:pPr>
      <w:r>
        <w:t>#</w:t>
      </w:r>
    </w:p>
    <w:p w14:paraId="3B9D6371" w14:textId="77777777" w:rsidR="000D30FC" w:rsidRDefault="000D30FC" w:rsidP="000D30FC">
      <w:pPr>
        <w:pStyle w:val="2f3"/>
        <w:rPr>
          <w:rFonts w:hint="eastAsia"/>
        </w:rPr>
      </w:pPr>
      <w:r>
        <w:t>return</w:t>
      </w:r>
    </w:p>
    <w:p w14:paraId="6488F3A0" w14:textId="77777777" w:rsidR="00185711" w:rsidRDefault="00185711" w:rsidP="000D30FC">
      <w:pPr>
        <w:pStyle w:val="1e"/>
      </w:pPr>
    </w:p>
    <w:p w14:paraId="1FFCABF6" w14:textId="77777777" w:rsidR="000D30FC" w:rsidRDefault="000D30FC" w:rsidP="000D30FC">
      <w:pPr>
        <w:pStyle w:val="1e"/>
      </w:pPr>
      <w:r>
        <w:t>Configuration on R5</w:t>
      </w:r>
    </w:p>
    <w:p w14:paraId="3B5DC1E7" w14:textId="77777777" w:rsidR="000D30FC" w:rsidRDefault="000D30FC" w:rsidP="000D30FC">
      <w:pPr>
        <w:pStyle w:val="2f3"/>
        <w:rPr>
          <w:rFonts w:hint="eastAsia"/>
        </w:rPr>
      </w:pPr>
      <w:r>
        <w:t>#</w:t>
      </w:r>
    </w:p>
    <w:p w14:paraId="16E483FA" w14:textId="77777777" w:rsidR="000D30FC" w:rsidRDefault="000D30FC" w:rsidP="000D30FC">
      <w:pPr>
        <w:pStyle w:val="2f3"/>
        <w:rPr>
          <w:rFonts w:hint="eastAsia"/>
        </w:rPr>
      </w:pPr>
      <w:r>
        <w:t>sysname R5</w:t>
      </w:r>
    </w:p>
    <w:p w14:paraId="57A7C51E" w14:textId="77777777" w:rsidR="000D30FC" w:rsidRDefault="000D30FC" w:rsidP="000D30FC">
      <w:pPr>
        <w:pStyle w:val="2f3"/>
        <w:rPr>
          <w:rFonts w:hint="eastAsia"/>
        </w:rPr>
      </w:pPr>
      <w:r>
        <w:t>#</w:t>
      </w:r>
    </w:p>
    <w:p w14:paraId="5A41EBAF" w14:textId="77777777" w:rsidR="000D30FC" w:rsidRDefault="000D30FC" w:rsidP="000D30FC">
      <w:pPr>
        <w:pStyle w:val="2f3"/>
        <w:rPr>
          <w:rFonts w:hint="eastAsia"/>
        </w:rPr>
      </w:pPr>
      <w:r>
        <w:t>isis 1</w:t>
      </w:r>
    </w:p>
    <w:p w14:paraId="2DFB85F9" w14:textId="77777777" w:rsidR="000D30FC" w:rsidRDefault="000D30FC" w:rsidP="000D30FC">
      <w:pPr>
        <w:pStyle w:val="2f3"/>
        <w:rPr>
          <w:rFonts w:hint="eastAsia"/>
        </w:rPr>
      </w:pPr>
      <w:r>
        <w:t xml:space="preserve"> is-level level-1</w:t>
      </w:r>
    </w:p>
    <w:p w14:paraId="254F5C6D" w14:textId="77777777" w:rsidR="000D30FC" w:rsidRDefault="000D30FC" w:rsidP="000D30FC">
      <w:pPr>
        <w:pStyle w:val="2f3"/>
        <w:rPr>
          <w:rFonts w:hint="eastAsia"/>
        </w:rPr>
      </w:pPr>
      <w:r>
        <w:lastRenderedPageBreak/>
        <w:t xml:space="preserve"> network-entity 49.0001.0000.0000.0005.00</w:t>
      </w:r>
    </w:p>
    <w:p w14:paraId="70999990" w14:textId="77777777" w:rsidR="000D30FC" w:rsidRDefault="000D30FC" w:rsidP="000D30FC">
      <w:pPr>
        <w:pStyle w:val="2f3"/>
        <w:rPr>
          <w:rFonts w:hint="eastAsia"/>
        </w:rPr>
      </w:pPr>
      <w:r>
        <w:t>#</w:t>
      </w:r>
    </w:p>
    <w:p w14:paraId="4FA50C98" w14:textId="77777777" w:rsidR="000D30FC" w:rsidRDefault="000D30FC" w:rsidP="000D30FC">
      <w:pPr>
        <w:pStyle w:val="2f3"/>
        <w:rPr>
          <w:rFonts w:hint="eastAsia"/>
        </w:rPr>
      </w:pPr>
      <w:r>
        <w:t>interface GigabitEthernet0/0/3</w:t>
      </w:r>
    </w:p>
    <w:p w14:paraId="09E0F0A0" w14:textId="77777777" w:rsidR="000D30FC" w:rsidRDefault="000D30FC" w:rsidP="000D30FC">
      <w:pPr>
        <w:pStyle w:val="2f3"/>
        <w:rPr>
          <w:rFonts w:hint="eastAsia"/>
        </w:rPr>
      </w:pPr>
      <w:r>
        <w:t xml:space="preserve"> ip address 10.0.45.5 255.255.255.0</w:t>
      </w:r>
    </w:p>
    <w:p w14:paraId="157BCF98" w14:textId="77777777" w:rsidR="000D30FC" w:rsidRDefault="000D30FC" w:rsidP="000D30FC">
      <w:pPr>
        <w:pStyle w:val="2f3"/>
        <w:rPr>
          <w:rFonts w:hint="eastAsia"/>
        </w:rPr>
      </w:pPr>
      <w:r>
        <w:t xml:space="preserve"> isis enable 1</w:t>
      </w:r>
    </w:p>
    <w:p w14:paraId="49D7A6CD" w14:textId="77777777" w:rsidR="000D30FC" w:rsidRDefault="000D30FC" w:rsidP="000D30FC">
      <w:pPr>
        <w:pStyle w:val="2f3"/>
        <w:rPr>
          <w:rFonts w:hint="eastAsia"/>
        </w:rPr>
      </w:pPr>
      <w:r>
        <w:t>#</w:t>
      </w:r>
    </w:p>
    <w:p w14:paraId="7126E33B" w14:textId="77777777" w:rsidR="000D30FC" w:rsidRDefault="000D30FC" w:rsidP="000D30FC">
      <w:pPr>
        <w:pStyle w:val="2f3"/>
        <w:rPr>
          <w:rFonts w:hint="eastAsia"/>
        </w:rPr>
      </w:pPr>
      <w:r>
        <w:t>interface LoopBack0</w:t>
      </w:r>
    </w:p>
    <w:p w14:paraId="7BE849B0" w14:textId="77777777" w:rsidR="000D30FC" w:rsidRDefault="000D30FC" w:rsidP="000D30FC">
      <w:pPr>
        <w:pStyle w:val="2f3"/>
        <w:rPr>
          <w:rFonts w:hint="eastAsia"/>
        </w:rPr>
      </w:pPr>
      <w:r>
        <w:t xml:space="preserve"> ip address 10.0.5.5 255.255.255.0</w:t>
      </w:r>
    </w:p>
    <w:p w14:paraId="195FDD80" w14:textId="77777777" w:rsidR="000D30FC" w:rsidRDefault="000D30FC" w:rsidP="000D30FC">
      <w:pPr>
        <w:pStyle w:val="2f3"/>
        <w:rPr>
          <w:rFonts w:hint="eastAsia"/>
        </w:rPr>
      </w:pPr>
      <w:r>
        <w:t xml:space="preserve"> isis enable 1</w:t>
      </w:r>
    </w:p>
    <w:p w14:paraId="0DC13505" w14:textId="77777777" w:rsidR="000D30FC" w:rsidRDefault="000D30FC" w:rsidP="000D30FC">
      <w:pPr>
        <w:pStyle w:val="2f3"/>
        <w:rPr>
          <w:rFonts w:hint="eastAsia"/>
        </w:rPr>
      </w:pPr>
      <w:r>
        <w:t>#</w:t>
      </w:r>
    </w:p>
    <w:p w14:paraId="481BB92A" w14:textId="77777777" w:rsidR="000D30FC" w:rsidRDefault="000D30FC" w:rsidP="000D30FC">
      <w:pPr>
        <w:pStyle w:val="2f3"/>
        <w:rPr>
          <w:rFonts w:hint="eastAsia"/>
        </w:rPr>
      </w:pPr>
      <w:r>
        <w:t>return</w:t>
      </w:r>
    </w:p>
    <w:p w14:paraId="7F4CE982" w14:textId="6E0CA00F" w:rsidR="003B79DA" w:rsidRDefault="003B79DA">
      <w:pPr>
        <w:topLinePunct w:val="0"/>
        <w:adjustRightInd/>
        <w:snapToGrid/>
        <w:spacing w:before="0" w:after="0" w:line="240" w:lineRule="auto"/>
        <w:ind w:left="0"/>
        <w:rPr>
          <w:snapToGrid w:val="0"/>
        </w:rPr>
      </w:pPr>
      <w:r>
        <w:br w:type="page"/>
      </w:r>
    </w:p>
    <w:p w14:paraId="756556F5" w14:textId="2F17BCE5" w:rsidR="00061EEF" w:rsidRDefault="00C505AF" w:rsidP="008B5904">
      <w:pPr>
        <w:pStyle w:val="1"/>
      </w:pPr>
      <w:bookmarkStart w:id="34" w:name="_Toc44492811"/>
      <w:bookmarkStart w:id="35" w:name="_Toc49938643"/>
      <w:bookmarkStart w:id="36" w:name="_Toc50042873"/>
      <w:r w:rsidRPr="00C505AF">
        <w:lastRenderedPageBreak/>
        <w:t>Advanced BGP</w:t>
      </w:r>
      <w:bookmarkEnd w:id="34"/>
      <w:r w:rsidRPr="00C505AF">
        <w:t xml:space="preserve"> Features</w:t>
      </w:r>
      <w:bookmarkEnd w:id="35"/>
      <w:bookmarkEnd w:id="36"/>
    </w:p>
    <w:p w14:paraId="0DD81A8E" w14:textId="7DBAA4A0" w:rsidR="00C505AF" w:rsidRDefault="00C505AF" w:rsidP="008B5904">
      <w:pPr>
        <w:pStyle w:val="2"/>
      </w:pPr>
      <w:bookmarkStart w:id="37" w:name="_Toc50042874"/>
      <w:r>
        <w:t>Advanced BGP Features</w:t>
      </w:r>
      <w:bookmarkEnd w:id="37"/>
    </w:p>
    <w:p w14:paraId="4D248FC1" w14:textId="0120C3FE" w:rsidR="00C505AF" w:rsidRPr="00C505AF" w:rsidRDefault="00C505AF" w:rsidP="008B5904">
      <w:pPr>
        <w:pStyle w:val="30"/>
      </w:pPr>
      <w:bookmarkStart w:id="38" w:name="_Toc50042875"/>
      <w:r w:rsidRPr="00C505AF">
        <w:t>Introduction</w:t>
      </w:r>
      <w:bookmarkEnd w:id="38"/>
    </w:p>
    <w:p w14:paraId="2D69F4D3" w14:textId="51830874" w:rsidR="00C505AF" w:rsidRPr="000D4F94" w:rsidRDefault="00C505AF" w:rsidP="008B5904">
      <w:pPr>
        <w:pStyle w:val="40"/>
      </w:pPr>
      <w:bookmarkStart w:id="39" w:name="_Toc49938646"/>
      <w:r w:rsidRPr="000D4F94">
        <w:t>Objectives</w:t>
      </w:r>
      <w:bookmarkEnd w:id="39"/>
    </w:p>
    <w:p w14:paraId="02043898" w14:textId="77777777" w:rsidR="00C505AF" w:rsidRPr="00C211B3" w:rsidRDefault="00C505AF" w:rsidP="00C505AF">
      <w:pPr>
        <w:pStyle w:val="1e"/>
      </w:pPr>
      <w:r>
        <w:t>Upon completion of this task, you will be able to:</w:t>
      </w:r>
    </w:p>
    <w:p w14:paraId="7332B227" w14:textId="77777777" w:rsidR="00C505AF" w:rsidRPr="00C505AF" w:rsidRDefault="00C505AF" w:rsidP="00C505AF">
      <w:pPr>
        <w:pStyle w:val="4a"/>
      </w:pPr>
      <w:r w:rsidRPr="00C505AF">
        <w:t>Establish BGP peer relationships based on peer groups.</w:t>
      </w:r>
    </w:p>
    <w:p w14:paraId="4DF8366F" w14:textId="77777777" w:rsidR="00C505AF" w:rsidRDefault="00C505AF" w:rsidP="00C505AF">
      <w:pPr>
        <w:pStyle w:val="4a"/>
      </w:pPr>
      <w:r>
        <w:t>Configure BGP routing policies.</w:t>
      </w:r>
    </w:p>
    <w:p w14:paraId="5BC0656B" w14:textId="160E0ABC" w:rsidR="00FA424E" w:rsidRDefault="00C505AF" w:rsidP="00FA424E">
      <w:pPr>
        <w:pStyle w:val="4a"/>
      </w:pPr>
      <w:r>
        <w:t>Configure BGP security features.</w:t>
      </w:r>
    </w:p>
    <w:p w14:paraId="33BE899B" w14:textId="77777777" w:rsidR="00FA424E" w:rsidRDefault="00FA424E">
      <w:pPr>
        <w:topLinePunct w:val="0"/>
        <w:adjustRightInd/>
        <w:snapToGrid/>
        <w:spacing w:before="0" w:after="0" w:line="240" w:lineRule="auto"/>
        <w:ind w:left="0"/>
        <w:rPr>
          <w:rFonts w:cs="Huawei Sans"/>
        </w:rPr>
      </w:pPr>
      <w:r>
        <w:br w:type="page"/>
      </w:r>
    </w:p>
    <w:p w14:paraId="2282FC19" w14:textId="77777777" w:rsidR="00C505AF" w:rsidRPr="00C505AF" w:rsidRDefault="00C505AF" w:rsidP="00FA424E">
      <w:pPr>
        <w:pStyle w:val="4a"/>
        <w:numPr>
          <w:ilvl w:val="0"/>
          <w:numId w:val="0"/>
        </w:numPr>
        <w:ind w:left="1418"/>
      </w:pPr>
    </w:p>
    <w:p w14:paraId="2CC6CADE" w14:textId="77777777" w:rsidR="00C505AF" w:rsidRPr="00C505AF" w:rsidRDefault="00C505AF" w:rsidP="008B5904">
      <w:pPr>
        <w:pStyle w:val="40"/>
      </w:pPr>
      <w:r w:rsidRPr="00C505AF">
        <w:t>Networking Topology</w:t>
      </w:r>
    </w:p>
    <w:p w14:paraId="11E4500C" w14:textId="65FE8E26" w:rsidR="00C505AF" w:rsidRPr="00D63D35" w:rsidRDefault="00C505AF" w:rsidP="00D63D35">
      <w:pPr>
        <w:pStyle w:val="afffff1"/>
      </w:pPr>
      <w:r w:rsidRPr="00D63D35">
        <w:t>Networking of advanced BGP</w:t>
      </w:r>
    </w:p>
    <w:p w14:paraId="1A67ACA4" w14:textId="1871B3B1" w:rsidR="00C505AF" w:rsidRDefault="00C505AF" w:rsidP="00C505AF">
      <w:pPr>
        <w:pStyle w:val="1e"/>
      </w:pPr>
      <w:r w:rsidRPr="003C0B58">
        <w:rPr>
          <w:noProof/>
        </w:rPr>
        <w:drawing>
          <wp:inline distT="0" distB="0" distL="0" distR="0" wp14:anchorId="5D0738FC" wp14:editId="7921F169">
            <wp:extent cx="4798800" cy="4776772"/>
            <wp:effectExtent l="0" t="0" r="0" b="0"/>
            <wp:docPr id="29" name="图片 29" descr="D:\01-排版\03-简单排版\2020\7月\7-28\李永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1-排版\03-简单排版\2020\7月\7-28\李永丹\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98800" cy="4776772"/>
                    </a:xfrm>
                    <a:prstGeom prst="rect">
                      <a:avLst/>
                    </a:prstGeom>
                    <a:noFill/>
                    <a:ln>
                      <a:noFill/>
                    </a:ln>
                  </pic:spPr>
                </pic:pic>
              </a:graphicData>
            </a:graphic>
          </wp:inline>
        </w:drawing>
      </w:r>
    </w:p>
    <w:p w14:paraId="6BAC2C6E" w14:textId="77777777" w:rsidR="00FA424E" w:rsidRPr="006E03A4" w:rsidRDefault="00FA424E" w:rsidP="00FA424E">
      <w:pPr>
        <w:pStyle w:val="1e"/>
      </w:pPr>
      <w:r>
        <w:fldChar w:fldCharType="begin"/>
      </w:r>
      <w:r>
        <w:instrText xml:space="preserve"> REF _Ref46819951 \n \h </w:instrText>
      </w:r>
      <w:r>
        <w:fldChar w:fldCharType="separate"/>
      </w:r>
      <w:r w:rsidR="002F121C">
        <w:rPr>
          <w:rFonts w:hint="eastAsia"/>
          <w:b/>
          <w:bCs/>
        </w:rPr>
        <w:t>错误</w:t>
      </w:r>
      <w:r w:rsidR="002F121C">
        <w:rPr>
          <w:rFonts w:hint="eastAsia"/>
          <w:b/>
          <w:bCs/>
        </w:rPr>
        <w:t>!</w:t>
      </w:r>
      <w:r w:rsidR="002F121C">
        <w:rPr>
          <w:rFonts w:hint="eastAsia"/>
          <w:b/>
          <w:bCs/>
        </w:rPr>
        <w:t>未找到引用源。</w:t>
      </w:r>
      <w:r>
        <w:fldChar w:fldCharType="end"/>
      </w:r>
      <w:r>
        <w:t xml:space="preserve"> shows IP addresses of interconnection interfaces, BGP </w:t>
      </w:r>
      <w:r w:rsidRPr="00CD688C">
        <w:t>autonomous system</w:t>
      </w:r>
      <w:r>
        <w:t xml:space="preserve"> (AS) numbers, and BGP peer relationships. R2 and R4 are level-2 r</w:t>
      </w:r>
      <w:r w:rsidRPr="007A6597">
        <w:t xml:space="preserve">oute </w:t>
      </w:r>
      <w:r>
        <w:t>r</w:t>
      </w:r>
      <w:r w:rsidRPr="007A6597">
        <w:t>eflector</w:t>
      </w:r>
      <w:r>
        <w:t>s (RRs), and R1 and R5 are clients of level-2 RRs. R3 is a level-1 RR and receives routes from level-2 RRs. Loopback interfaces on S1, S2, and S5 are used to simulate users.</w:t>
      </w:r>
    </w:p>
    <w:p w14:paraId="4C1020B7" w14:textId="15862D68" w:rsidR="00FA424E" w:rsidRPr="000D4F94" w:rsidRDefault="00FA424E" w:rsidP="008B5904">
      <w:pPr>
        <w:pStyle w:val="40"/>
      </w:pPr>
      <w:bookmarkStart w:id="40" w:name="_Toc49938648"/>
      <w:r w:rsidRPr="000D4F94">
        <w:t>Lab Background</w:t>
      </w:r>
      <w:bookmarkEnd w:id="40"/>
    </w:p>
    <w:p w14:paraId="2E194F35" w14:textId="77777777" w:rsidR="00187C5F" w:rsidRPr="00187C5F" w:rsidRDefault="00187C5F" w:rsidP="00187C5F">
      <w:pPr>
        <w:pStyle w:val="1e"/>
      </w:pPr>
      <w:r w:rsidRPr="00187C5F">
        <w:t>An enterprise has two branches and one headquarters. The enterprise has the following services:</w:t>
      </w:r>
    </w:p>
    <w:p w14:paraId="1C0082D1" w14:textId="77777777" w:rsidR="00187C5F" w:rsidRPr="00187C5F" w:rsidRDefault="00187C5F" w:rsidP="00187C5F">
      <w:pPr>
        <w:pStyle w:val="1e"/>
      </w:pPr>
      <w:r w:rsidRPr="00187C5F">
        <w:t>OA: IP addresses of Loopback0 interfaces on S1, S2, and S5 are on the OA service network segment. OA data can be transmitted between branches and between branches and the headquarters. The routes related to OA services must be marked as originating ASs.</w:t>
      </w:r>
    </w:p>
    <w:p w14:paraId="5AA7483E" w14:textId="77777777" w:rsidR="00187C5F" w:rsidRPr="00187C5F" w:rsidRDefault="00187C5F" w:rsidP="00187C5F">
      <w:pPr>
        <w:pStyle w:val="1e"/>
      </w:pPr>
      <w:r w:rsidRPr="00187C5F">
        <w:lastRenderedPageBreak/>
        <w:t>Finance: IP addresses of Loopback1 interfaces of S1, S2, and S5 belong to the financial service network segment. Confidential financial data can be transmitted only between branches and the headquarters.</w:t>
      </w:r>
    </w:p>
    <w:p w14:paraId="1DDABDB3" w14:textId="5E8B54D4" w:rsidR="00FA424E" w:rsidRDefault="00187C5F" w:rsidP="00187C5F">
      <w:pPr>
        <w:pStyle w:val="1e"/>
      </w:pPr>
      <w:r w:rsidRPr="00187C5F">
        <w:t>The network administrator needs to build a secure network that meets these requirements.</w:t>
      </w:r>
    </w:p>
    <w:p w14:paraId="43E4C854" w14:textId="13CEB67A" w:rsidR="00187C5F" w:rsidRPr="000D4F94" w:rsidRDefault="00187C5F" w:rsidP="008B5904">
      <w:pPr>
        <w:pStyle w:val="30"/>
      </w:pPr>
      <w:bookmarkStart w:id="41" w:name="_Toc49938649"/>
      <w:bookmarkStart w:id="42" w:name="_Toc50042876"/>
      <w:r w:rsidRPr="000D4F94">
        <w:t>Lab Configuration</w:t>
      </w:r>
      <w:bookmarkEnd w:id="41"/>
      <w:bookmarkEnd w:id="42"/>
    </w:p>
    <w:p w14:paraId="29BF7B88" w14:textId="2A437B52" w:rsidR="00187C5F" w:rsidRPr="000D4F94" w:rsidRDefault="00187C5F" w:rsidP="008B5904">
      <w:pPr>
        <w:pStyle w:val="40"/>
      </w:pPr>
      <w:bookmarkStart w:id="43" w:name="_Toc49938650"/>
      <w:r w:rsidRPr="000D4F94">
        <w:t>Configuration Roadmap</w:t>
      </w:r>
      <w:bookmarkEnd w:id="43"/>
    </w:p>
    <w:p w14:paraId="469A8C5C" w14:textId="77777777" w:rsidR="00187C5F" w:rsidRDefault="00187C5F" w:rsidP="00D04637">
      <w:pPr>
        <w:pStyle w:val="1e"/>
        <w:numPr>
          <w:ilvl w:val="0"/>
          <w:numId w:val="14"/>
        </w:numPr>
      </w:pPr>
      <w:r>
        <w:t>Configure IP addresses for devices.</w:t>
      </w:r>
    </w:p>
    <w:p w14:paraId="32077200" w14:textId="77777777" w:rsidR="00187C5F" w:rsidRDefault="00187C5F" w:rsidP="00D04637">
      <w:pPr>
        <w:pStyle w:val="1e"/>
        <w:numPr>
          <w:ilvl w:val="0"/>
          <w:numId w:val="14"/>
        </w:numPr>
      </w:pPr>
      <w:r>
        <w:t>Configure OSPF in the backbone area to build the underlying network.</w:t>
      </w:r>
    </w:p>
    <w:p w14:paraId="62AD35E7" w14:textId="77777777" w:rsidR="00187C5F" w:rsidRDefault="00187C5F" w:rsidP="00D04637">
      <w:pPr>
        <w:pStyle w:val="1e"/>
        <w:numPr>
          <w:ilvl w:val="0"/>
          <w:numId w:val="14"/>
        </w:numPr>
      </w:pPr>
      <w:r>
        <w:t>Deploy Generalized TTL Security Mechanism (</w:t>
      </w:r>
      <w:r w:rsidRPr="00B16A85">
        <w:t>GTSM</w:t>
      </w:r>
      <w:r>
        <w:t>) and BGP authentication between branches and the backbone network to ensure BGP network security.</w:t>
      </w:r>
    </w:p>
    <w:p w14:paraId="29F9B8D5" w14:textId="77777777" w:rsidR="00187C5F" w:rsidRDefault="00187C5F" w:rsidP="00D04637">
      <w:pPr>
        <w:pStyle w:val="1e"/>
        <w:numPr>
          <w:ilvl w:val="0"/>
          <w:numId w:val="14"/>
        </w:numPr>
      </w:pPr>
      <w:r>
        <w:t>Configure R1, R3, and R5 to establish Internal BGP (IBGP) peer relationships with R2 and R4, and configure R1, R3, and R5 as RR clients of R2 and R4.</w:t>
      </w:r>
    </w:p>
    <w:p w14:paraId="6C349C04" w14:textId="77777777" w:rsidR="00187C5F" w:rsidRDefault="00187C5F" w:rsidP="00D04637">
      <w:pPr>
        <w:pStyle w:val="1e"/>
        <w:numPr>
          <w:ilvl w:val="0"/>
          <w:numId w:val="14"/>
        </w:numPr>
      </w:pPr>
      <w:r>
        <w:t>Configure R3 as a level-1 RR, establish IBGP peer relationships with R2 and R4, and configure R2 and R4 as RR clients of R3.</w:t>
      </w:r>
    </w:p>
    <w:p w14:paraId="39524116" w14:textId="77777777" w:rsidR="00187C5F" w:rsidRDefault="00187C5F" w:rsidP="00D04637">
      <w:pPr>
        <w:pStyle w:val="1e"/>
        <w:numPr>
          <w:ilvl w:val="0"/>
          <w:numId w:val="14"/>
        </w:numPr>
      </w:pPr>
      <w:r>
        <w:t>Configure R1, R2, and R3 to add the community attribute to the routes of Loopback0 interfaces to mark the originating AS of the OA service.</w:t>
      </w:r>
    </w:p>
    <w:p w14:paraId="2397B7BE" w14:textId="77777777" w:rsidR="00187C5F" w:rsidRDefault="00187C5F" w:rsidP="00D04637">
      <w:pPr>
        <w:pStyle w:val="1e"/>
        <w:numPr>
          <w:ilvl w:val="0"/>
          <w:numId w:val="14"/>
        </w:numPr>
      </w:pPr>
      <w:r>
        <w:t>Configure a routing policy on R1, R3, and R5 and use the AS-Path Filter tool to filter routes of Loopback1 interfaces.</w:t>
      </w:r>
    </w:p>
    <w:p w14:paraId="056421AB" w14:textId="1D8992BE" w:rsidR="00187C5F" w:rsidRDefault="00187C5F" w:rsidP="008B5904">
      <w:pPr>
        <w:pStyle w:val="40"/>
      </w:pPr>
      <w:bookmarkStart w:id="44" w:name="_Toc49938651"/>
      <w:r w:rsidRPr="000D4F94">
        <w:t>Configuration Procedure</w:t>
      </w:r>
      <w:bookmarkEnd w:id="44"/>
    </w:p>
    <w:p w14:paraId="600BE889" w14:textId="6D6C426F" w:rsidR="00187C5F" w:rsidRPr="00D63D35" w:rsidRDefault="00187C5F" w:rsidP="00D04637">
      <w:pPr>
        <w:pStyle w:val="3"/>
        <w:numPr>
          <w:ilvl w:val="5"/>
          <w:numId w:val="23"/>
        </w:numPr>
      </w:pPr>
      <w:r w:rsidRPr="00D63D35">
        <w:t>Configure IP addresses for interconnection interfaces and loopback interfaces.</w:t>
      </w:r>
    </w:p>
    <w:p w14:paraId="290E1714" w14:textId="77777777" w:rsidR="00187C5F" w:rsidRDefault="00187C5F" w:rsidP="00187C5F">
      <w:pPr>
        <w:pStyle w:val="1e"/>
      </w:pPr>
      <w:r>
        <w:t># Name the devices.</w:t>
      </w:r>
    </w:p>
    <w:p w14:paraId="1C982D97" w14:textId="77777777" w:rsidR="00187C5F" w:rsidRDefault="00187C5F" w:rsidP="00187C5F">
      <w:pPr>
        <w:pStyle w:val="1e"/>
      </w:pPr>
      <w:r>
        <w:t>The configuration details are not provided.</w:t>
      </w:r>
    </w:p>
    <w:p w14:paraId="1519ACBC" w14:textId="77777777" w:rsidR="00187C5F" w:rsidRDefault="00187C5F" w:rsidP="00187C5F">
      <w:pPr>
        <w:pStyle w:val="1e"/>
      </w:pPr>
      <w:r>
        <w:t># Disable the interfaces that are not used in this experiment.</w:t>
      </w:r>
    </w:p>
    <w:p w14:paraId="15046897" w14:textId="77777777" w:rsidR="00187C5F" w:rsidRDefault="00187C5F" w:rsidP="00187C5F">
      <w:pPr>
        <w:pStyle w:val="1e"/>
      </w:pPr>
      <w:r>
        <w:t>The configuration details are not provided.</w:t>
      </w:r>
    </w:p>
    <w:p w14:paraId="652D167C" w14:textId="77777777" w:rsidR="00187C5F" w:rsidRDefault="00187C5F" w:rsidP="00187C5F">
      <w:pPr>
        <w:pStyle w:val="1e"/>
      </w:pPr>
      <w:r>
        <w:t># Configure IP addresses for GE0/0/2, GE0/0/3, and Loopback0 on R1.</w:t>
      </w:r>
    </w:p>
    <w:p w14:paraId="0DC484A4" w14:textId="77777777" w:rsidR="00187C5F" w:rsidRDefault="00187C5F" w:rsidP="00187C5F">
      <w:pPr>
        <w:pStyle w:val="2f3"/>
        <w:rPr>
          <w:rFonts w:hint="eastAsia"/>
        </w:rPr>
      </w:pPr>
      <w:r>
        <w:t>[R1]interface LoopBack0</w:t>
      </w:r>
    </w:p>
    <w:p w14:paraId="47214924" w14:textId="77777777" w:rsidR="00187C5F" w:rsidRDefault="00187C5F" w:rsidP="00187C5F">
      <w:pPr>
        <w:pStyle w:val="2f3"/>
        <w:rPr>
          <w:rFonts w:hint="eastAsia"/>
        </w:rPr>
      </w:pPr>
      <w:r>
        <w:t>[R1-LoopBack0] ip address 10.10.10.1 255.255.255.255</w:t>
      </w:r>
    </w:p>
    <w:p w14:paraId="62FFC171" w14:textId="77777777" w:rsidR="00187C5F" w:rsidRDefault="00187C5F" w:rsidP="00187C5F">
      <w:pPr>
        <w:pStyle w:val="2f3"/>
        <w:rPr>
          <w:rFonts w:hint="eastAsia"/>
        </w:rPr>
      </w:pPr>
      <w:r>
        <w:t>[R1-LoopBack0] quit</w:t>
      </w:r>
    </w:p>
    <w:p w14:paraId="08AD0450" w14:textId="77777777" w:rsidR="00187C5F" w:rsidRDefault="00187C5F" w:rsidP="00187C5F">
      <w:pPr>
        <w:pStyle w:val="2f3"/>
        <w:rPr>
          <w:rFonts w:hint="eastAsia"/>
        </w:rPr>
      </w:pPr>
      <w:r>
        <w:t>[R1]interface GigabitEthernet0/0/2</w:t>
      </w:r>
    </w:p>
    <w:p w14:paraId="708B38FE" w14:textId="77777777" w:rsidR="00187C5F" w:rsidRDefault="00187C5F" w:rsidP="00187C5F">
      <w:pPr>
        <w:pStyle w:val="2f3"/>
        <w:rPr>
          <w:rFonts w:hint="eastAsia"/>
        </w:rPr>
      </w:pPr>
      <w:r>
        <w:t>[R1-GigabitEthernet0/0/2] ip address 10.0.12.1 255.255.255.0</w:t>
      </w:r>
    </w:p>
    <w:p w14:paraId="28165080" w14:textId="77777777" w:rsidR="00187C5F" w:rsidRDefault="00187C5F" w:rsidP="00187C5F">
      <w:pPr>
        <w:pStyle w:val="2f3"/>
        <w:rPr>
          <w:rFonts w:hint="eastAsia"/>
        </w:rPr>
      </w:pPr>
      <w:r>
        <w:t>[R1-GigabitEthernet0/0/2] quit</w:t>
      </w:r>
    </w:p>
    <w:p w14:paraId="7B1B0B73" w14:textId="77777777" w:rsidR="00187C5F" w:rsidRDefault="00187C5F" w:rsidP="00187C5F">
      <w:pPr>
        <w:pStyle w:val="2f3"/>
        <w:rPr>
          <w:rFonts w:hint="eastAsia"/>
        </w:rPr>
      </w:pPr>
      <w:r>
        <w:t>[R1]interface GigabitEthernet0/0/3</w:t>
      </w:r>
    </w:p>
    <w:p w14:paraId="57932985" w14:textId="77777777" w:rsidR="00187C5F" w:rsidRDefault="00187C5F" w:rsidP="00187C5F">
      <w:pPr>
        <w:pStyle w:val="2f3"/>
        <w:rPr>
          <w:rFonts w:hint="eastAsia"/>
        </w:rPr>
      </w:pPr>
      <w:r>
        <w:t>[R1-GigabitEthernet0/0/3] ip address 10.0.11.2 255.255.255.0</w:t>
      </w:r>
    </w:p>
    <w:p w14:paraId="43ACBF23" w14:textId="77777777" w:rsidR="00187C5F" w:rsidRDefault="00187C5F" w:rsidP="00187C5F">
      <w:pPr>
        <w:pStyle w:val="2f3"/>
        <w:rPr>
          <w:rFonts w:hint="eastAsia"/>
        </w:rPr>
      </w:pPr>
      <w:r>
        <w:t>[R1-GigabitEthernet0/0/3] quit</w:t>
      </w:r>
    </w:p>
    <w:p w14:paraId="552D8A2A" w14:textId="77777777" w:rsidR="00187C5F" w:rsidRDefault="00187C5F" w:rsidP="00187C5F">
      <w:pPr>
        <w:pStyle w:val="1e"/>
      </w:pPr>
      <w:r>
        <w:t># Configure IP addresses for GE0/0/2, GE0/0/3, and Loopback0 on R2.</w:t>
      </w:r>
    </w:p>
    <w:p w14:paraId="4F1A4F0A" w14:textId="77777777" w:rsidR="00187C5F" w:rsidRDefault="00187C5F" w:rsidP="00187C5F">
      <w:pPr>
        <w:pStyle w:val="2f3"/>
        <w:rPr>
          <w:rFonts w:hint="eastAsia"/>
        </w:rPr>
      </w:pPr>
      <w:r>
        <w:lastRenderedPageBreak/>
        <w:t>[R2]interface LoopBack0</w:t>
      </w:r>
    </w:p>
    <w:p w14:paraId="3F570E0C" w14:textId="77777777" w:rsidR="00187C5F" w:rsidRDefault="00187C5F" w:rsidP="00187C5F">
      <w:pPr>
        <w:pStyle w:val="2f3"/>
        <w:rPr>
          <w:rFonts w:hint="eastAsia"/>
        </w:rPr>
      </w:pPr>
      <w:r>
        <w:t xml:space="preserve">[R2-LoopBack0] ip address 10.10.10.2 255.255.255.255 </w:t>
      </w:r>
    </w:p>
    <w:p w14:paraId="09C2ACEB" w14:textId="77777777" w:rsidR="00187C5F" w:rsidRDefault="00187C5F" w:rsidP="00187C5F">
      <w:pPr>
        <w:pStyle w:val="2f3"/>
        <w:rPr>
          <w:rFonts w:hint="eastAsia"/>
        </w:rPr>
      </w:pPr>
      <w:r>
        <w:t>[R2-LoopBack0] quit</w:t>
      </w:r>
    </w:p>
    <w:p w14:paraId="0C705C96" w14:textId="77777777" w:rsidR="00187C5F" w:rsidRDefault="00187C5F" w:rsidP="00187C5F">
      <w:pPr>
        <w:pStyle w:val="2f3"/>
        <w:rPr>
          <w:rFonts w:hint="eastAsia"/>
        </w:rPr>
      </w:pPr>
      <w:r>
        <w:t>[R2]interface GigabitEthernet0/0/2</w:t>
      </w:r>
    </w:p>
    <w:p w14:paraId="4D9C9639" w14:textId="77777777" w:rsidR="00187C5F" w:rsidRDefault="00187C5F" w:rsidP="00187C5F">
      <w:pPr>
        <w:pStyle w:val="2f3"/>
        <w:rPr>
          <w:rFonts w:hint="eastAsia"/>
        </w:rPr>
      </w:pPr>
      <w:r>
        <w:t>[R2-GigabitEthernet0/0/2] ip address 10.0.23.2 255.255.255.0</w:t>
      </w:r>
    </w:p>
    <w:p w14:paraId="0B3BD73C" w14:textId="77777777" w:rsidR="00187C5F" w:rsidRDefault="00187C5F" w:rsidP="00187C5F">
      <w:pPr>
        <w:pStyle w:val="2f3"/>
        <w:rPr>
          <w:rFonts w:hint="eastAsia"/>
        </w:rPr>
      </w:pPr>
      <w:r>
        <w:t>[R2-GigabitEthernet0/0/2] quit</w:t>
      </w:r>
    </w:p>
    <w:p w14:paraId="11BCDA10" w14:textId="77777777" w:rsidR="00187C5F" w:rsidRDefault="00187C5F" w:rsidP="00187C5F">
      <w:pPr>
        <w:pStyle w:val="2f3"/>
        <w:rPr>
          <w:rFonts w:hint="eastAsia"/>
        </w:rPr>
      </w:pPr>
      <w:r>
        <w:t>[R2]interface GigabitEthernet0/0/3</w:t>
      </w:r>
    </w:p>
    <w:p w14:paraId="1506534F" w14:textId="77777777" w:rsidR="00187C5F" w:rsidRDefault="00187C5F" w:rsidP="00187C5F">
      <w:pPr>
        <w:pStyle w:val="2f3"/>
        <w:rPr>
          <w:rFonts w:hint="eastAsia"/>
        </w:rPr>
      </w:pPr>
      <w:r>
        <w:t>[R2-GigabitEthernet0/0/3] ip address 10.0.12.2 255.255.255.0</w:t>
      </w:r>
    </w:p>
    <w:p w14:paraId="2EB6B9B8" w14:textId="77777777" w:rsidR="00187C5F" w:rsidRDefault="00187C5F" w:rsidP="00187C5F">
      <w:pPr>
        <w:pStyle w:val="2f3"/>
        <w:rPr>
          <w:rFonts w:hint="eastAsia"/>
        </w:rPr>
      </w:pPr>
      <w:r>
        <w:t>[R2-GigabitEthernet0/0/3] quit</w:t>
      </w:r>
    </w:p>
    <w:p w14:paraId="32FF8E47" w14:textId="77777777" w:rsidR="00187C5F" w:rsidRDefault="00187C5F" w:rsidP="00187C5F">
      <w:pPr>
        <w:pStyle w:val="1e"/>
      </w:pPr>
      <w:r>
        <w:t># Configure IP addresses for GE0/0/1, GE0/0/2, GE0/0/3, and Loopback0 on R3.</w:t>
      </w:r>
    </w:p>
    <w:p w14:paraId="110209BF" w14:textId="77777777" w:rsidR="00187C5F" w:rsidRDefault="00187C5F" w:rsidP="00187C5F">
      <w:pPr>
        <w:pStyle w:val="2f3"/>
        <w:rPr>
          <w:rFonts w:hint="eastAsia"/>
        </w:rPr>
      </w:pPr>
      <w:r>
        <w:t>[R3]interface LoopBack0</w:t>
      </w:r>
    </w:p>
    <w:p w14:paraId="163C9099" w14:textId="77777777" w:rsidR="00187C5F" w:rsidRDefault="00187C5F" w:rsidP="00187C5F">
      <w:pPr>
        <w:pStyle w:val="2f3"/>
        <w:rPr>
          <w:rFonts w:hint="eastAsia"/>
        </w:rPr>
      </w:pPr>
      <w:r>
        <w:t>[R3-LoopBack0] ip address 10.10.10.3 255.255.255.255</w:t>
      </w:r>
    </w:p>
    <w:p w14:paraId="2C83F781" w14:textId="77777777" w:rsidR="00187C5F" w:rsidRDefault="00187C5F" w:rsidP="00187C5F">
      <w:pPr>
        <w:pStyle w:val="2f3"/>
        <w:rPr>
          <w:rFonts w:hint="eastAsia"/>
        </w:rPr>
      </w:pPr>
      <w:r>
        <w:t>[R3-LoopBack0] quit</w:t>
      </w:r>
    </w:p>
    <w:p w14:paraId="5DBAD2FF" w14:textId="77777777" w:rsidR="00187C5F" w:rsidRDefault="00187C5F" w:rsidP="00187C5F">
      <w:pPr>
        <w:pStyle w:val="2f3"/>
        <w:rPr>
          <w:rFonts w:hint="eastAsia"/>
        </w:rPr>
      </w:pPr>
      <w:r>
        <w:t>[R3]interface GigabitEthernet0/0/1</w:t>
      </w:r>
    </w:p>
    <w:p w14:paraId="633D773F" w14:textId="77777777" w:rsidR="00187C5F" w:rsidRDefault="00187C5F" w:rsidP="00187C5F">
      <w:pPr>
        <w:pStyle w:val="2f3"/>
        <w:rPr>
          <w:rFonts w:hint="eastAsia"/>
        </w:rPr>
      </w:pPr>
      <w:r>
        <w:t>[R3-GigabitEthernet0/0/1] ip address 10.0.35.3 255.255.255.0</w:t>
      </w:r>
    </w:p>
    <w:p w14:paraId="48149A55" w14:textId="77777777" w:rsidR="00187C5F" w:rsidRDefault="00187C5F" w:rsidP="00187C5F">
      <w:pPr>
        <w:pStyle w:val="2f3"/>
        <w:rPr>
          <w:rFonts w:hint="eastAsia"/>
        </w:rPr>
      </w:pPr>
      <w:r>
        <w:t>[R3-GigabitEthernet0/0/1] quit</w:t>
      </w:r>
    </w:p>
    <w:p w14:paraId="59717EAD" w14:textId="77777777" w:rsidR="00187C5F" w:rsidRDefault="00187C5F" w:rsidP="00187C5F">
      <w:pPr>
        <w:pStyle w:val="2f3"/>
        <w:rPr>
          <w:rFonts w:hint="eastAsia"/>
        </w:rPr>
      </w:pPr>
      <w:r>
        <w:t>[R3]interface GigabitEthernet0/0/2</w:t>
      </w:r>
    </w:p>
    <w:p w14:paraId="72159DD8" w14:textId="77777777" w:rsidR="00187C5F" w:rsidRDefault="00187C5F" w:rsidP="00187C5F">
      <w:pPr>
        <w:pStyle w:val="2f3"/>
        <w:rPr>
          <w:rFonts w:hint="eastAsia"/>
        </w:rPr>
      </w:pPr>
      <w:r>
        <w:t>[R3-GigabitEthernet0/0/2] ip address 10.0.34.3 255.255.255.0</w:t>
      </w:r>
    </w:p>
    <w:p w14:paraId="42554FFE" w14:textId="77777777" w:rsidR="00187C5F" w:rsidRDefault="00187C5F" w:rsidP="00187C5F">
      <w:pPr>
        <w:pStyle w:val="2f3"/>
        <w:rPr>
          <w:rFonts w:hint="eastAsia"/>
        </w:rPr>
      </w:pPr>
      <w:r>
        <w:t>[R3-GigabitEthernet0/0/2] quit</w:t>
      </w:r>
    </w:p>
    <w:p w14:paraId="5DEAAC19" w14:textId="77777777" w:rsidR="00187C5F" w:rsidRDefault="00187C5F" w:rsidP="00187C5F">
      <w:pPr>
        <w:pStyle w:val="2f3"/>
        <w:rPr>
          <w:rFonts w:hint="eastAsia"/>
        </w:rPr>
      </w:pPr>
      <w:r>
        <w:t>[R3]interface GigabitEthernet0/0/3</w:t>
      </w:r>
    </w:p>
    <w:p w14:paraId="0ED91958" w14:textId="77777777" w:rsidR="00187C5F" w:rsidRDefault="00187C5F" w:rsidP="00187C5F">
      <w:pPr>
        <w:pStyle w:val="2f3"/>
        <w:rPr>
          <w:rFonts w:hint="eastAsia"/>
        </w:rPr>
      </w:pPr>
      <w:r>
        <w:t>[R3-GigabitEthernet0/0/3] ip address 10.0.23.3 255.255.255.0</w:t>
      </w:r>
    </w:p>
    <w:p w14:paraId="39AE0BC7" w14:textId="77777777" w:rsidR="00187C5F" w:rsidRDefault="00187C5F" w:rsidP="00187C5F">
      <w:pPr>
        <w:pStyle w:val="2f3"/>
        <w:rPr>
          <w:rFonts w:hint="eastAsia"/>
        </w:rPr>
      </w:pPr>
      <w:r>
        <w:t>[R3-GigabitEthernet0/0/3] quit</w:t>
      </w:r>
    </w:p>
    <w:p w14:paraId="65069DB8" w14:textId="77777777" w:rsidR="00187C5F" w:rsidRDefault="00187C5F" w:rsidP="00187C5F">
      <w:pPr>
        <w:pStyle w:val="1e"/>
      </w:pPr>
      <w:r>
        <w:t># Configure IP addresses for GE0/0/2, GE0/0/3, GE0/0/5, and Loopback0 on R4.</w:t>
      </w:r>
    </w:p>
    <w:p w14:paraId="49DD802C" w14:textId="77777777" w:rsidR="00187C5F" w:rsidRDefault="00187C5F" w:rsidP="00187C5F">
      <w:pPr>
        <w:pStyle w:val="2f3"/>
        <w:rPr>
          <w:rFonts w:hint="eastAsia"/>
        </w:rPr>
      </w:pPr>
      <w:r>
        <w:t>[R4]interface LoopBack0</w:t>
      </w:r>
    </w:p>
    <w:p w14:paraId="518AFA24" w14:textId="77777777" w:rsidR="00187C5F" w:rsidRDefault="00187C5F" w:rsidP="00187C5F">
      <w:pPr>
        <w:pStyle w:val="2f3"/>
        <w:rPr>
          <w:rFonts w:hint="eastAsia"/>
        </w:rPr>
      </w:pPr>
      <w:r>
        <w:t>[R4-LoopBack0] ip address 10.10.10.4 255.255.255.255</w:t>
      </w:r>
    </w:p>
    <w:p w14:paraId="5BAB0EF8" w14:textId="77777777" w:rsidR="00187C5F" w:rsidRDefault="00187C5F" w:rsidP="00187C5F">
      <w:pPr>
        <w:pStyle w:val="2f3"/>
        <w:rPr>
          <w:rFonts w:hint="eastAsia"/>
        </w:rPr>
      </w:pPr>
      <w:r>
        <w:t>[R4-LoopBack0] quit</w:t>
      </w:r>
    </w:p>
    <w:p w14:paraId="4C6A1C68" w14:textId="77777777" w:rsidR="00187C5F" w:rsidRDefault="00187C5F" w:rsidP="00187C5F">
      <w:pPr>
        <w:pStyle w:val="2f3"/>
        <w:rPr>
          <w:rFonts w:hint="eastAsia"/>
        </w:rPr>
      </w:pPr>
      <w:r>
        <w:t>[R4]interface GigabitEthernet0/0/2</w:t>
      </w:r>
    </w:p>
    <w:p w14:paraId="1DD0933B" w14:textId="77777777" w:rsidR="00187C5F" w:rsidRDefault="00187C5F" w:rsidP="00187C5F">
      <w:pPr>
        <w:pStyle w:val="2f3"/>
        <w:rPr>
          <w:rFonts w:hint="eastAsia"/>
        </w:rPr>
      </w:pPr>
      <w:r>
        <w:t>[R4-GigabitEthernet0/0/2] ip address 10.0.45.4 255.255.255.0</w:t>
      </w:r>
    </w:p>
    <w:p w14:paraId="65AD02EB" w14:textId="77777777" w:rsidR="00187C5F" w:rsidRDefault="00187C5F" w:rsidP="00187C5F">
      <w:pPr>
        <w:pStyle w:val="2f3"/>
        <w:rPr>
          <w:rFonts w:hint="eastAsia"/>
        </w:rPr>
      </w:pPr>
      <w:r>
        <w:t>[R4-GigabitEthernet0/0/2] quit</w:t>
      </w:r>
    </w:p>
    <w:p w14:paraId="3955CBF6" w14:textId="77777777" w:rsidR="00187C5F" w:rsidRDefault="00187C5F" w:rsidP="00187C5F">
      <w:pPr>
        <w:pStyle w:val="2f3"/>
        <w:rPr>
          <w:rFonts w:hint="eastAsia"/>
        </w:rPr>
      </w:pPr>
      <w:r>
        <w:t>[R4]interface GigabitEthernet0/0/3</w:t>
      </w:r>
    </w:p>
    <w:p w14:paraId="2B7E66FF" w14:textId="77777777" w:rsidR="00187C5F" w:rsidRDefault="00187C5F" w:rsidP="00187C5F">
      <w:pPr>
        <w:pStyle w:val="2f3"/>
        <w:rPr>
          <w:rFonts w:hint="eastAsia"/>
        </w:rPr>
      </w:pPr>
      <w:r>
        <w:t>[R4-GigabitEthernet0/0/3] ip address 10.0.34.4 255.255.255.0</w:t>
      </w:r>
    </w:p>
    <w:p w14:paraId="2B421B2E" w14:textId="77777777" w:rsidR="00187C5F" w:rsidRDefault="00187C5F" w:rsidP="00187C5F">
      <w:pPr>
        <w:pStyle w:val="2f3"/>
        <w:rPr>
          <w:rFonts w:hint="eastAsia"/>
        </w:rPr>
      </w:pPr>
      <w:r>
        <w:t>[R4-GigabitEthernet0/0/3] quit</w:t>
      </w:r>
    </w:p>
    <w:p w14:paraId="221985AF" w14:textId="77777777" w:rsidR="00187C5F" w:rsidRDefault="00187C5F" w:rsidP="00187C5F">
      <w:pPr>
        <w:pStyle w:val="1e"/>
      </w:pPr>
      <w:r>
        <w:t># Configure IP addresses for GE0/0/3, GE0/0/4, and Loopback0 on R5.</w:t>
      </w:r>
    </w:p>
    <w:p w14:paraId="482A5979" w14:textId="77777777" w:rsidR="00187C5F" w:rsidRDefault="00187C5F" w:rsidP="00187C5F">
      <w:pPr>
        <w:pStyle w:val="2f3"/>
        <w:rPr>
          <w:rFonts w:hint="eastAsia"/>
        </w:rPr>
      </w:pPr>
      <w:r>
        <w:t>[R5]interface LoopBack0</w:t>
      </w:r>
    </w:p>
    <w:p w14:paraId="1BB75B10" w14:textId="77777777" w:rsidR="00187C5F" w:rsidRDefault="00187C5F" w:rsidP="00187C5F">
      <w:pPr>
        <w:pStyle w:val="2f3"/>
        <w:rPr>
          <w:rFonts w:hint="eastAsia"/>
        </w:rPr>
      </w:pPr>
      <w:r>
        <w:t>[R5-LoopBack0] ip address 10.10.10.5 255.255.255.255</w:t>
      </w:r>
    </w:p>
    <w:p w14:paraId="642D4210" w14:textId="77777777" w:rsidR="00187C5F" w:rsidRDefault="00187C5F" w:rsidP="00187C5F">
      <w:pPr>
        <w:pStyle w:val="2f3"/>
        <w:rPr>
          <w:rFonts w:hint="eastAsia"/>
        </w:rPr>
      </w:pPr>
      <w:r>
        <w:t>[R5-LoopBack0] quit</w:t>
      </w:r>
    </w:p>
    <w:p w14:paraId="374C4411" w14:textId="77777777" w:rsidR="00187C5F" w:rsidRDefault="00187C5F" w:rsidP="00187C5F">
      <w:pPr>
        <w:pStyle w:val="2f3"/>
        <w:rPr>
          <w:rFonts w:hint="eastAsia"/>
        </w:rPr>
      </w:pPr>
      <w:r>
        <w:t>[R5]interface GigabitEthernet0/0/3</w:t>
      </w:r>
    </w:p>
    <w:p w14:paraId="03DC1B5E" w14:textId="77777777" w:rsidR="00187C5F" w:rsidRDefault="00187C5F" w:rsidP="00187C5F">
      <w:pPr>
        <w:pStyle w:val="2f3"/>
        <w:rPr>
          <w:rFonts w:hint="eastAsia"/>
        </w:rPr>
      </w:pPr>
      <w:r>
        <w:t>[R5-GigabitEthernet0/0/3] ip address 10.0.45.5 255.255.255.0</w:t>
      </w:r>
    </w:p>
    <w:p w14:paraId="2E129ACC" w14:textId="77777777" w:rsidR="00187C5F" w:rsidRDefault="00187C5F" w:rsidP="00187C5F">
      <w:pPr>
        <w:pStyle w:val="2f3"/>
        <w:rPr>
          <w:rFonts w:hint="eastAsia"/>
        </w:rPr>
      </w:pPr>
      <w:r>
        <w:t>[R5-GigabitEthernet0/0/3] quit</w:t>
      </w:r>
    </w:p>
    <w:p w14:paraId="1AC9600D" w14:textId="77777777" w:rsidR="00187C5F" w:rsidRDefault="00187C5F" w:rsidP="00187C5F">
      <w:pPr>
        <w:pStyle w:val="2f3"/>
        <w:rPr>
          <w:rFonts w:hint="eastAsia"/>
        </w:rPr>
      </w:pPr>
      <w:r>
        <w:t>[R5]interface GigabitEthernet0/0/4</w:t>
      </w:r>
    </w:p>
    <w:p w14:paraId="3A768154" w14:textId="77777777" w:rsidR="00187C5F" w:rsidRDefault="00187C5F" w:rsidP="00187C5F">
      <w:pPr>
        <w:pStyle w:val="2f3"/>
        <w:rPr>
          <w:rFonts w:hint="eastAsia"/>
        </w:rPr>
      </w:pPr>
      <w:r>
        <w:t>[R5-GigabitEthernet0/0/4] ip address 10.0.25.5 255.255.255.0</w:t>
      </w:r>
    </w:p>
    <w:p w14:paraId="6F4C4C9A" w14:textId="77777777" w:rsidR="00187C5F" w:rsidRDefault="00187C5F" w:rsidP="00187C5F">
      <w:pPr>
        <w:pStyle w:val="2f3"/>
        <w:rPr>
          <w:rFonts w:hint="eastAsia"/>
        </w:rPr>
      </w:pPr>
      <w:r>
        <w:t>[R5-GigabitEthernet0/0/4] quit</w:t>
      </w:r>
    </w:p>
    <w:p w14:paraId="5D23AF06" w14:textId="77777777" w:rsidR="00187C5F" w:rsidRDefault="00187C5F" w:rsidP="00187C5F">
      <w:pPr>
        <w:pStyle w:val="1e"/>
      </w:pPr>
      <w:r>
        <w:t># Configure the VLAN to which GE0/0/1 of S1 belongs and IP addresses for VLANIF 1, Loopback0, and Loopback1.</w:t>
      </w:r>
    </w:p>
    <w:p w14:paraId="3CFE556B" w14:textId="77777777" w:rsidR="00187C5F" w:rsidRDefault="00187C5F" w:rsidP="00187C5F">
      <w:pPr>
        <w:pStyle w:val="2f3"/>
        <w:rPr>
          <w:rFonts w:hint="eastAsia"/>
        </w:rPr>
      </w:pPr>
      <w:r>
        <w:t>[S1]interface LoopBack0</w:t>
      </w:r>
    </w:p>
    <w:p w14:paraId="041FB45B" w14:textId="77777777" w:rsidR="00187C5F" w:rsidRDefault="00187C5F" w:rsidP="00187C5F">
      <w:pPr>
        <w:pStyle w:val="2f3"/>
        <w:rPr>
          <w:rFonts w:hint="eastAsia"/>
        </w:rPr>
      </w:pPr>
      <w:r>
        <w:t>[S1-LoopBack0] ip address 10.0.1.1 255.255.255.255</w:t>
      </w:r>
    </w:p>
    <w:p w14:paraId="4F56A94D" w14:textId="77777777" w:rsidR="00187C5F" w:rsidRDefault="00187C5F" w:rsidP="00187C5F">
      <w:pPr>
        <w:pStyle w:val="2f3"/>
        <w:rPr>
          <w:rFonts w:hint="eastAsia"/>
        </w:rPr>
      </w:pPr>
      <w:r>
        <w:t>[S1-LoopBack0] quit</w:t>
      </w:r>
    </w:p>
    <w:p w14:paraId="4AA9C930" w14:textId="77777777" w:rsidR="00187C5F" w:rsidRDefault="00187C5F" w:rsidP="00187C5F">
      <w:pPr>
        <w:pStyle w:val="2f3"/>
        <w:rPr>
          <w:rFonts w:hint="eastAsia"/>
        </w:rPr>
      </w:pPr>
      <w:r>
        <w:t>[S1]interface LoopBack1</w:t>
      </w:r>
    </w:p>
    <w:p w14:paraId="6E980496" w14:textId="77777777" w:rsidR="00187C5F" w:rsidRDefault="00187C5F" w:rsidP="00187C5F">
      <w:pPr>
        <w:pStyle w:val="2f3"/>
        <w:rPr>
          <w:rFonts w:hint="eastAsia"/>
        </w:rPr>
      </w:pPr>
      <w:r>
        <w:t>[S1-LoopBack1] ip address 10.1.1.1 255.255.255.255</w:t>
      </w:r>
    </w:p>
    <w:p w14:paraId="58F4D9A3" w14:textId="77777777" w:rsidR="00187C5F" w:rsidRDefault="00187C5F" w:rsidP="00187C5F">
      <w:pPr>
        <w:pStyle w:val="2f3"/>
        <w:rPr>
          <w:rFonts w:hint="eastAsia"/>
        </w:rPr>
      </w:pPr>
      <w:r>
        <w:lastRenderedPageBreak/>
        <w:t>[S1-LoopBack1] quit</w:t>
      </w:r>
    </w:p>
    <w:p w14:paraId="444E38D4" w14:textId="77777777" w:rsidR="00187C5F" w:rsidRDefault="00187C5F" w:rsidP="00187C5F">
      <w:pPr>
        <w:pStyle w:val="2f3"/>
        <w:rPr>
          <w:rFonts w:hint="eastAsia"/>
        </w:rPr>
      </w:pPr>
      <w:r>
        <w:t>[S1]interface GigabitEthernet0/0/1</w:t>
      </w:r>
    </w:p>
    <w:p w14:paraId="07E6E51A" w14:textId="77777777" w:rsidR="00187C5F" w:rsidRDefault="00187C5F" w:rsidP="00187C5F">
      <w:pPr>
        <w:pStyle w:val="2f3"/>
        <w:rPr>
          <w:rFonts w:hint="eastAsia"/>
        </w:rPr>
      </w:pPr>
      <w:r>
        <w:t>[S1-GigabitEthernet0/0/1] port link-type access</w:t>
      </w:r>
    </w:p>
    <w:p w14:paraId="3FEFBFE2" w14:textId="77777777" w:rsidR="00187C5F" w:rsidRDefault="00187C5F" w:rsidP="00187C5F">
      <w:pPr>
        <w:pStyle w:val="2f3"/>
        <w:rPr>
          <w:rFonts w:hint="eastAsia"/>
        </w:rPr>
      </w:pPr>
      <w:r>
        <w:t>[S1-GigabitEthernet0/0/1] port default vlan 1</w:t>
      </w:r>
    </w:p>
    <w:p w14:paraId="6BA105BC" w14:textId="77777777" w:rsidR="00187C5F" w:rsidRDefault="00187C5F" w:rsidP="00187C5F">
      <w:pPr>
        <w:pStyle w:val="2f3"/>
        <w:rPr>
          <w:rFonts w:hint="eastAsia"/>
        </w:rPr>
      </w:pPr>
      <w:r>
        <w:t>[S1-GigabitEthernet0/0/1] quit</w:t>
      </w:r>
    </w:p>
    <w:p w14:paraId="1B65E5D3" w14:textId="77777777" w:rsidR="00187C5F" w:rsidRDefault="00187C5F" w:rsidP="00187C5F">
      <w:pPr>
        <w:pStyle w:val="2f3"/>
        <w:rPr>
          <w:rFonts w:hint="eastAsia"/>
        </w:rPr>
      </w:pPr>
      <w:r>
        <w:t>[S1]interface Vlanif 1</w:t>
      </w:r>
    </w:p>
    <w:p w14:paraId="2F2E921D" w14:textId="77777777" w:rsidR="00187C5F" w:rsidRDefault="00187C5F" w:rsidP="00187C5F">
      <w:pPr>
        <w:pStyle w:val="2f3"/>
        <w:rPr>
          <w:rFonts w:hint="eastAsia"/>
        </w:rPr>
      </w:pPr>
      <w:r>
        <w:t>[S1-Vlanif1] ip address 10.1.11.1 24</w:t>
      </w:r>
    </w:p>
    <w:p w14:paraId="28A840CC" w14:textId="77777777" w:rsidR="00187C5F" w:rsidRDefault="00187C5F" w:rsidP="00187C5F">
      <w:pPr>
        <w:pStyle w:val="2f3"/>
        <w:rPr>
          <w:rFonts w:hint="eastAsia"/>
        </w:rPr>
      </w:pPr>
      <w:r>
        <w:t>[S1-Vlanif1] quit</w:t>
      </w:r>
    </w:p>
    <w:p w14:paraId="59CA98EA" w14:textId="77777777" w:rsidR="00187C5F" w:rsidRDefault="00187C5F" w:rsidP="00187C5F">
      <w:pPr>
        <w:pStyle w:val="1e"/>
      </w:pPr>
      <w:r>
        <w:t># Configure the VLAN to which GE0/0/5 of S2 belongs and IP addresses for VLANIF 1, Loopback0, and Loopback1.</w:t>
      </w:r>
    </w:p>
    <w:p w14:paraId="4C593BCC" w14:textId="77777777" w:rsidR="00187C5F" w:rsidRDefault="00187C5F" w:rsidP="00187C5F">
      <w:pPr>
        <w:pStyle w:val="2f3"/>
        <w:rPr>
          <w:rFonts w:hint="eastAsia"/>
        </w:rPr>
      </w:pPr>
      <w:r>
        <w:t>[S2]interface LoopBack0</w:t>
      </w:r>
    </w:p>
    <w:p w14:paraId="1657E571" w14:textId="77777777" w:rsidR="00187C5F" w:rsidRDefault="00187C5F" w:rsidP="00187C5F">
      <w:pPr>
        <w:pStyle w:val="2f3"/>
        <w:rPr>
          <w:rFonts w:hint="eastAsia"/>
        </w:rPr>
      </w:pPr>
      <w:r>
        <w:t>[S2-LoopBack0] ip address 10.0.2.1 255.255.255.255</w:t>
      </w:r>
    </w:p>
    <w:p w14:paraId="4509DBD8" w14:textId="77777777" w:rsidR="00187C5F" w:rsidRDefault="00187C5F" w:rsidP="00187C5F">
      <w:pPr>
        <w:pStyle w:val="2f3"/>
        <w:rPr>
          <w:rFonts w:hint="eastAsia"/>
        </w:rPr>
      </w:pPr>
      <w:r>
        <w:t>[S2-LoopBack0] quit</w:t>
      </w:r>
    </w:p>
    <w:p w14:paraId="2643C55D" w14:textId="77777777" w:rsidR="00187C5F" w:rsidRDefault="00187C5F" w:rsidP="00187C5F">
      <w:pPr>
        <w:pStyle w:val="2f3"/>
        <w:rPr>
          <w:rFonts w:hint="eastAsia"/>
        </w:rPr>
      </w:pPr>
      <w:r>
        <w:t>[S2]interface LoopBack1</w:t>
      </w:r>
    </w:p>
    <w:p w14:paraId="10F736BD" w14:textId="77777777" w:rsidR="00187C5F" w:rsidRDefault="00187C5F" w:rsidP="00187C5F">
      <w:pPr>
        <w:pStyle w:val="2f3"/>
        <w:rPr>
          <w:rFonts w:hint="eastAsia"/>
        </w:rPr>
      </w:pPr>
      <w:r>
        <w:t>[S2-LoopBack1] ip address 10.1.2.1 255.255.255.255</w:t>
      </w:r>
    </w:p>
    <w:p w14:paraId="76FB9BBE" w14:textId="77777777" w:rsidR="00187C5F" w:rsidRDefault="00187C5F" w:rsidP="00187C5F">
      <w:pPr>
        <w:pStyle w:val="2f3"/>
        <w:rPr>
          <w:rFonts w:hint="eastAsia"/>
        </w:rPr>
      </w:pPr>
      <w:r>
        <w:t>[S2-LoopBack1] quit</w:t>
      </w:r>
    </w:p>
    <w:p w14:paraId="2D92B2DF" w14:textId="77777777" w:rsidR="00187C5F" w:rsidRDefault="00187C5F" w:rsidP="00187C5F">
      <w:pPr>
        <w:pStyle w:val="2f3"/>
        <w:rPr>
          <w:rFonts w:hint="eastAsia"/>
        </w:rPr>
      </w:pPr>
      <w:r>
        <w:t>[S2]interface GigabitEthernet0/0/5</w:t>
      </w:r>
    </w:p>
    <w:p w14:paraId="6FE4EFBF" w14:textId="77777777" w:rsidR="00187C5F" w:rsidRDefault="00187C5F" w:rsidP="00187C5F">
      <w:pPr>
        <w:pStyle w:val="2f3"/>
        <w:rPr>
          <w:rFonts w:hint="eastAsia"/>
        </w:rPr>
      </w:pPr>
      <w:r>
        <w:t>[S2-GigabitEthernet0/0/5] port link-type access</w:t>
      </w:r>
    </w:p>
    <w:p w14:paraId="3CCE7151" w14:textId="77777777" w:rsidR="00187C5F" w:rsidRDefault="00187C5F" w:rsidP="00187C5F">
      <w:pPr>
        <w:pStyle w:val="2f3"/>
        <w:rPr>
          <w:rFonts w:hint="eastAsia"/>
        </w:rPr>
      </w:pPr>
      <w:r>
        <w:t>[S2-GigabitEthernet0/0/5] port default vlan 1</w:t>
      </w:r>
    </w:p>
    <w:p w14:paraId="56DDFEE0" w14:textId="77777777" w:rsidR="00187C5F" w:rsidRDefault="00187C5F" w:rsidP="00187C5F">
      <w:pPr>
        <w:pStyle w:val="2f3"/>
        <w:rPr>
          <w:rFonts w:hint="eastAsia"/>
        </w:rPr>
      </w:pPr>
      <w:r>
        <w:t>[S2-GigabitEthernet0/0/5] quit</w:t>
      </w:r>
    </w:p>
    <w:p w14:paraId="1D87B809" w14:textId="77777777" w:rsidR="00187C5F" w:rsidRDefault="00187C5F" w:rsidP="00187C5F">
      <w:pPr>
        <w:pStyle w:val="2f3"/>
        <w:rPr>
          <w:rFonts w:hint="eastAsia"/>
        </w:rPr>
      </w:pPr>
      <w:r>
        <w:t>[S2]interface Vlanif 1</w:t>
      </w:r>
    </w:p>
    <w:p w14:paraId="7AABF0E1" w14:textId="77777777" w:rsidR="00187C5F" w:rsidRDefault="00187C5F" w:rsidP="00187C5F">
      <w:pPr>
        <w:pStyle w:val="2f3"/>
        <w:rPr>
          <w:rFonts w:hint="eastAsia"/>
        </w:rPr>
      </w:pPr>
      <w:r>
        <w:t>[S2-Vlanif1] ip address 10.1.25.2 24</w:t>
      </w:r>
    </w:p>
    <w:p w14:paraId="3144F01C" w14:textId="77777777" w:rsidR="00187C5F" w:rsidRDefault="00187C5F" w:rsidP="00187C5F">
      <w:pPr>
        <w:pStyle w:val="2f3"/>
        <w:rPr>
          <w:rFonts w:hint="eastAsia"/>
        </w:rPr>
      </w:pPr>
      <w:r>
        <w:t>[S2-Vlanif1] quit</w:t>
      </w:r>
    </w:p>
    <w:p w14:paraId="3CBC2C20" w14:textId="77777777" w:rsidR="00187C5F" w:rsidRDefault="00187C5F" w:rsidP="00187C5F">
      <w:pPr>
        <w:pStyle w:val="1e"/>
      </w:pPr>
      <w:r>
        <w:t># Configure the VLAN to which GE0/0/3 of S5 belongs and IP addresses for VLANIF 1, Loopback0, and Loopback1.</w:t>
      </w:r>
    </w:p>
    <w:p w14:paraId="19F5AC2E" w14:textId="77777777" w:rsidR="00187C5F" w:rsidRDefault="00187C5F" w:rsidP="00187C5F">
      <w:pPr>
        <w:pStyle w:val="2f3"/>
        <w:rPr>
          <w:rFonts w:hint="eastAsia"/>
        </w:rPr>
      </w:pPr>
      <w:r>
        <w:t>[S5]interface LoopBack0</w:t>
      </w:r>
    </w:p>
    <w:p w14:paraId="00DB316A" w14:textId="77777777" w:rsidR="00187C5F" w:rsidRDefault="00187C5F" w:rsidP="00187C5F">
      <w:pPr>
        <w:pStyle w:val="2f3"/>
        <w:rPr>
          <w:rFonts w:hint="eastAsia"/>
        </w:rPr>
      </w:pPr>
      <w:r>
        <w:t>[S5-LoopBack0] ip address 10.0.2.1 255.255.255.255</w:t>
      </w:r>
    </w:p>
    <w:p w14:paraId="740354AB" w14:textId="77777777" w:rsidR="00187C5F" w:rsidRDefault="00187C5F" w:rsidP="00187C5F">
      <w:pPr>
        <w:pStyle w:val="2f3"/>
        <w:rPr>
          <w:rFonts w:hint="eastAsia"/>
        </w:rPr>
      </w:pPr>
      <w:r>
        <w:t>[S5-LoopBack0] quit</w:t>
      </w:r>
    </w:p>
    <w:p w14:paraId="3ED427EC" w14:textId="77777777" w:rsidR="00187C5F" w:rsidRDefault="00187C5F" w:rsidP="00187C5F">
      <w:pPr>
        <w:pStyle w:val="2f3"/>
        <w:rPr>
          <w:rFonts w:hint="eastAsia"/>
        </w:rPr>
      </w:pPr>
      <w:r>
        <w:t>[S5]interface LoopBack1</w:t>
      </w:r>
    </w:p>
    <w:p w14:paraId="6C0C5B3A" w14:textId="77777777" w:rsidR="00187C5F" w:rsidRDefault="00187C5F" w:rsidP="00187C5F">
      <w:pPr>
        <w:pStyle w:val="2f3"/>
        <w:rPr>
          <w:rFonts w:hint="eastAsia"/>
        </w:rPr>
      </w:pPr>
      <w:r>
        <w:t>[S5-LoopBack1] ip address 10.1.2.1 255.255.255.255</w:t>
      </w:r>
    </w:p>
    <w:p w14:paraId="3114BFC0" w14:textId="77777777" w:rsidR="00187C5F" w:rsidRDefault="00187C5F" w:rsidP="00187C5F">
      <w:pPr>
        <w:pStyle w:val="2f3"/>
        <w:rPr>
          <w:rFonts w:hint="eastAsia"/>
        </w:rPr>
      </w:pPr>
      <w:r>
        <w:t>[S5-LoopBack1] quit</w:t>
      </w:r>
    </w:p>
    <w:p w14:paraId="040CF003" w14:textId="77777777" w:rsidR="00187C5F" w:rsidRDefault="00187C5F" w:rsidP="00187C5F">
      <w:pPr>
        <w:pStyle w:val="2f3"/>
        <w:rPr>
          <w:rFonts w:hint="eastAsia"/>
        </w:rPr>
      </w:pPr>
      <w:r>
        <w:t>[S5]interface GigabitEthernet0/0/3</w:t>
      </w:r>
    </w:p>
    <w:p w14:paraId="7F604C99" w14:textId="77777777" w:rsidR="00187C5F" w:rsidRDefault="00187C5F" w:rsidP="00187C5F">
      <w:pPr>
        <w:pStyle w:val="2f3"/>
        <w:rPr>
          <w:rFonts w:hint="eastAsia"/>
        </w:rPr>
      </w:pPr>
      <w:r>
        <w:t>[S5-GigabitEthernet0/0/3] port link-type access</w:t>
      </w:r>
    </w:p>
    <w:p w14:paraId="2C677B8D" w14:textId="77777777" w:rsidR="00187C5F" w:rsidRDefault="00187C5F" w:rsidP="00187C5F">
      <w:pPr>
        <w:pStyle w:val="2f3"/>
        <w:rPr>
          <w:rFonts w:hint="eastAsia"/>
        </w:rPr>
      </w:pPr>
      <w:r>
        <w:t>[S5-GigabitEthernet0/0/3] port default vlan 1</w:t>
      </w:r>
    </w:p>
    <w:p w14:paraId="18FB8E57" w14:textId="77777777" w:rsidR="00187C5F" w:rsidRDefault="00187C5F" w:rsidP="00187C5F">
      <w:pPr>
        <w:pStyle w:val="2f3"/>
        <w:rPr>
          <w:rFonts w:hint="eastAsia"/>
        </w:rPr>
      </w:pPr>
      <w:r>
        <w:t>[S5-GigabitEthernet0/0/3] quit</w:t>
      </w:r>
    </w:p>
    <w:p w14:paraId="05906957" w14:textId="77777777" w:rsidR="00187C5F" w:rsidRDefault="00187C5F" w:rsidP="00187C5F">
      <w:pPr>
        <w:pStyle w:val="2f3"/>
        <w:rPr>
          <w:rFonts w:hint="eastAsia"/>
        </w:rPr>
      </w:pPr>
      <w:r>
        <w:t>[S5]interface Vlanif 1</w:t>
      </w:r>
    </w:p>
    <w:p w14:paraId="1025D7E5" w14:textId="77777777" w:rsidR="00187C5F" w:rsidRDefault="00187C5F" w:rsidP="00187C5F">
      <w:pPr>
        <w:pStyle w:val="2f3"/>
        <w:rPr>
          <w:rFonts w:hint="eastAsia"/>
        </w:rPr>
      </w:pPr>
      <w:r>
        <w:t>[S5-Vlanif1] ip address 10.1.35.5 24</w:t>
      </w:r>
    </w:p>
    <w:p w14:paraId="16D822E4" w14:textId="77777777" w:rsidR="00187C5F" w:rsidRDefault="00187C5F" w:rsidP="00187C5F">
      <w:pPr>
        <w:pStyle w:val="2f3"/>
        <w:rPr>
          <w:rFonts w:hint="eastAsia"/>
        </w:rPr>
      </w:pPr>
      <w:r>
        <w:t>[S5-Vlanif1] quit</w:t>
      </w:r>
    </w:p>
    <w:p w14:paraId="7CBF4F3B" w14:textId="77777777" w:rsidR="00187C5F" w:rsidRDefault="00187C5F" w:rsidP="00187C5F">
      <w:pPr>
        <w:pStyle w:val="1e"/>
      </w:pPr>
      <w:r>
        <w:t># Check the connectivity of IP addresses of interconnection interfaces on R1, R3, and R5.</w:t>
      </w:r>
    </w:p>
    <w:p w14:paraId="524F726F" w14:textId="77777777" w:rsidR="00187C5F" w:rsidRDefault="00187C5F" w:rsidP="00187C5F">
      <w:pPr>
        <w:pStyle w:val="2f3"/>
        <w:rPr>
          <w:rFonts w:hint="eastAsia"/>
        </w:rPr>
      </w:pPr>
      <w:r>
        <w:t>&lt;R1&gt;ping -c 1 10.0.11.1</w:t>
      </w:r>
    </w:p>
    <w:p w14:paraId="4CE5EAA9" w14:textId="77777777" w:rsidR="00187C5F" w:rsidRDefault="00187C5F" w:rsidP="00187C5F">
      <w:pPr>
        <w:pStyle w:val="2f3"/>
        <w:rPr>
          <w:rFonts w:hint="eastAsia"/>
        </w:rPr>
      </w:pPr>
      <w:r>
        <w:t xml:space="preserve">  PING 10.0.11.1: 56  data bytes, press CTRL_C to break</w:t>
      </w:r>
    </w:p>
    <w:p w14:paraId="2B68232C" w14:textId="77777777" w:rsidR="00187C5F" w:rsidRDefault="00187C5F" w:rsidP="00187C5F">
      <w:pPr>
        <w:pStyle w:val="2f3"/>
        <w:rPr>
          <w:rFonts w:hint="eastAsia"/>
        </w:rPr>
      </w:pPr>
      <w:r>
        <w:t xml:space="preserve">    Reply from 10.0.11.1: bytes=56 Sequence=1 ttl=255 time=90 ms</w:t>
      </w:r>
    </w:p>
    <w:p w14:paraId="551A174A" w14:textId="77777777" w:rsidR="00187C5F" w:rsidRDefault="00187C5F" w:rsidP="00187C5F">
      <w:pPr>
        <w:pStyle w:val="2f3"/>
        <w:rPr>
          <w:rFonts w:hint="eastAsia"/>
        </w:rPr>
      </w:pPr>
    </w:p>
    <w:p w14:paraId="64FC5696" w14:textId="77777777" w:rsidR="00187C5F" w:rsidRDefault="00187C5F" w:rsidP="00187C5F">
      <w:pPr>
        <w:pStyle w:val="2f3"/>
        <w:rPr>
          <w:rFonts w:hint="eastAsia"/>
        </w:rPr>
      </w:pPr>
      <w:r>
        <w:t xml:space="preserve">  --- 10.0.11.1ping statistics ---</w:t>
      </w:r>
    </w:p>
    <w:p w14:paraId="3F929721" w14:textId="77777777" w:rsidR="00187C5F" w:rsidRDefault="00187C5F" w:rsidP="00187C5F">
      <w:pPr>
        <w:pStyle w:val="2f3"/>
        <w:rPr>
          <w:rFonts w:hint="eastAsia"/>
        </w:rPr>
      </w:pPr>
      <w:r>
        <w:t xml:space="preserve">    1 packet(s) transmitted</w:t>
      </w:r>
    </w:p>
    <w:p w14:paraId="75BC9045" w14:textId="77777777" w:rsidR="00187C5F" w:rsidRDefault="00187C5F" w:rsidP="00187C5F">
      <w:pPr>
        <w:pStyle w:val="2f3"/>
        <w:rPr>
          <w:rFonts w:hint="eastAsia"/>
        </w:rPr>
      </w:pPr>
      <w:r>
        <w:t xml:space="preserve">    1 packet(s) received</w:t>
      </w:r>
    </w:p>
    <w:p w14:paraId="5DF7AB9D" w14:textId="77777777" w:rsidR="00187C5F" w:rsidRDefault="00187C5F" w:rsidP="00187C5F">
      <w:pPr>
        <w:pStyle w:val="2f3"/>
        <w:rPr>
          <w:rFonts w:hint="eastAsia"/>
        </w:rPr>
      </w:pPr>
      <w:r>
        <w:t xml:space="preserve">    0.00% packet loss</w:t>
      </w:r>
    </w:p>
    <w:p w14:paraId="017F8C51" w14:textId="77777777" w:rsidR="00187C5F" w:rsidRDefault="00187C5F" w:rsidP="00187C5F">
      <w:pPr>
        <w:pStyle w:val="2f3"/>
        <w:rPr>
          <w:rFonts w:hint="eastAsia"/>
        </w:rPr>
      </w:pPr>
      <w:r>
        <w:t xml:space="preserve">    round-trip min/avg/max = 90/90/90 ms</w:t>
      </w:r>
    </w:p>
    <w:p w14:paraId="1536B095" w14:textId="77777777" w:rsidR="00187C5F" w:rsidRDefault="00187C5F" w:rsidP="00187C5F">
      <w:pPr>
        <w:pStyle w:val="2f3"/>
        <w:rPr>
          <w:rFonts w:hint="eastAsia"/>
        </w:rPr>
      </w:pPr>
    </w:p>
    <w:p w14:paraId="6E20FD99" w14:textId="77777777" w:rsidR="00187C5F" w:rsidRDefault="00187C5F" w:rsidP="00187C5F">
      <w:pPr>
        <w:pStyle w:val="2f3"/>
        <w:rPr>
          <w:rFonts w:hint="eastAsia"/>
        </w:rPr>
      </w:pPr>
      <w:r>
        <w:t>&lt;R1&gt;ping -c 1 10.0.12.2</w:t>
      </w:r>
    </w:p>
    <w:p w14:paraId="02ADC824" w14:textId="77777777" w:rsidR="00187C5F" w:rsidRDefault="00187C5F" w:rsidP="00187C5F">
      <w:pPr>
        <w:pStyle w:val="2f3"/>
        <w:rPr>
          <w:rFonts w:hint="eastAsia"/>
        </w:rPr>
      </w:pPr>
      <w:r>
        <w:t xml:space="preserve">  PING 10.0.12.2: 56  data bytes, press CTRL_C to break</w:t>
      </w:r>
    </w:p>
    <w:p w14:paraId="5FE3B803" w14:textId="77777777" w:rsidR="00187C5F" w:rsidRDefault="00187C5F" w:rsidP="00187C5F">
      <w:pPr>
        <w:pStyle w:val="2f3"/>
        <w:rPr>
          <w:rFonts w:hint="eastAsia"/>
        </w:rPr>
      </w:pPr>
      <w:r>
        <w:lastRenderedPageBreak/>
        <w:t xml:space="preserve">    Reply from 10.0.12.2: bytes=56 Sequence=1 ttl=255 time=140 ms</w:t>
      </w:r>
    </w:p>
    <w:p w14:paraId="3E172801" w14:textId="77777777" w:rsidR="00187C5F" w:rsidRDefault="00187C5F" w:rsidP="00187C5F">
      <w:pPr>
        <w:pStyle w:val="2f3"/>
        <w:rPr>
          <w:rFonts w:hint="eastAsia"/>
        </w:rPr>
      </w:pPr>
    </w:p>
    <w:p w14:paraId="196681D6" w14:textId="77777777" w:rsidR="00187C5F" w:rsidRDefault="00187C5F" w:rsidP="00187C5F">
      <w:pPr>
        <w:pStyle w:val="2f3"/>
        <w:rPr>
          <w:rFonts w:hint="eastAsia"/>
        </w:rPr>
      </w:pPr>
      <w:r>
        <w:t xml:space="preserve">  --- 10.0.12.2 ping statistics ---</w:t>
      </w:r>
    </w:p>
    <w:p w14:paraId="0C8FAF8F" w14:textId="77777777" w:rsidR="00187C5F" w:rsidRDefault="00187C5F" w:rsidP="00187C5F">
      <w:pPr>
        <w:pStyle w:val="2f3"/>
        <w:rPr>
          <w:rFonts w:hint="eastAsia"/>
        </w:rPr>
      </w:pPr>
      <w:r>
        <w:t xml:space="preserve">    1 packet(s) transmitted</w:t>
      </w:r>
    </w:p>
    <w:p w14:paraId="7F4EB8FE" w14:textId="77777777" w:rsidR="00187C5F" w:rsidRDefault="00187C5F" w:rsidP="00187C5F">
      <w:pPr>
        <w:pStyle w:val="2f3"/>
        <w:rPr>
          <w:rFonts w:hint="eastAsia"/>
        </w:rPr>
      </w:pPr>
      <w:r>
        <w:t xml:space="preserve">    1 packet(s) received</w:t>
      </w:r>
    </w:p>
    <w:p w14:paraId="0A1BE362" w14:textId="77777777" w:rsidR="00187C5F" w:rsidRDefault="00187C5F" w:rsidP="00187C5F">
      <w:pPr>
        <w:pStyle w:val="2f3"/>
        <w:rPr>
          <w:rFonts w:hint="eastAsia"/>
        </w:rPr>
      </w:pPr>
      <w:r>
        <w:t xml:space="preserve">    0.00% packet loss</w:t>
      </w:r>
    </w:p>
    <w:p w14:paraId="6AEEEADC" w14:textId="77777777" w:rsidR="00187C5F" w:rsidRDefault="00187C5F" w:rsidP="00187C5F">
      <w:pPr>
        <w:pStyle w:val="2f3"/>
        <w:rPr>
          <w:rFonts w:hint="eastAsia"/>
        </w:rPr>
      </w:pPr>
      <w:r>
        <w:t>round-trip min/avg/max = 140/140/140 ms</w:t>
      </w:r>
    </w:p>
    <w:p w14:paraId="6AB4E5F7" w14:textId="77777777" w:rsidR="00187C5F" w:rsidRDefault="00187C5F" w:rsidP="00187C5F">
      <w:pPr>
        <w:pStyle w:val="2f3"/>
        <w:rPr>
          <w:rFonts w:hint="eastAsia"/>
        </w:rPr>
      </w:pPr>
    </w:p>
    <w:p w14:paraId="38E7323C" w14:textId="77777777" w:rsidR="00187C5F" w:rsidRDefault="00187C5F" w:rsidP="00187C5F">
      <w:pPr>
        <w:pStyle w:val="2f3"/>
        <w:rPr>
          <w:rFonts w:hint="eastAsia"/>
        </w:rPr>
      </w:pPr>
      <w:r>
        <w:t>&lt;R3&gt;ping -c 1 10.0.23.2</w:t>
      </w:r>
    </w:p>
    <w:p w14:paraId="187F0B28" w14:textId="77777777" w:rsidR="00187C5F" w:rsidRDefault="00187C5F" w:rsidP="00187C5F">
      <w:pPr>
        <w:pStyle w:val="2f3"/>
        <w:rPr>
          <w:rFonts w:hint="eastAsia"/>
        </w:rPr>
      </w:pPr>
      <w:r>
        <w:t xml:space="preserve">  PING 10.0.23.2: 56  data bytes, press CTRL_C to break</w:t>
      </w:r>
    </w:p>
    <w:p w14:paraId="5CDBAB76" w14:textId="77777777" w:rsidR="00187C5F" w:rsidRDefault="00187C5F" w:rsidP="00187C5F">
      <w:pPr>
        <w:pStyle w:val="2f3"/>
        <w:rPr>
          <w:rFonts w:hint="eastAsia"/>
        </w:rPr>
      </w:pPr>
      <w:r>
        <w:t xml:space="preserve">    Reply from 10.0.23.2: bytes=56 Sequence=1 ttl=255 time=70 ms</w:t>
      </w:r>
    </w:p>
    <w:p w14:paraId="724DB4F7" w14:textId="77777777" w:rsidR="00187C5F" w:rsidRDefault="00187C5F" w:rsidP="00187C5F">
      <w:pPr>
        <w:pStyle w:val="2f3"/>
        <w:rPr>
          <w:rFonts w:hint="eastAsia"/>
        </w:rPr>
      </w:pPr>
    </w:p>
    <w:p w14:paraId="2A246589" w14:textId="77777777" w:rsidR="00187C5F" w:rsidRDefault="00187C5F" w:rsidP="00187C5F">
      <w:pPr>
        <w:pStyle w:val="2f3"/>
        <w:rPr>
          <w:rFonts w:hint="eastAsia"/>
        </w:rPr>
      </w:pPr>
      <w:r>
        <w:t xml:space="preserve">  --- 10.0.23.2ping statistics ---</w:t>
      </w:r>
    </w:p>
    <w:p w14:paraId="515811B5" w14:textId="77777777" w:rsidR="00187C5F" w:rsidRDefault="00187C5F" w:rsidP="00187C5F">
      <w:pPr>
        <w:pStyle w:val="2f3"/>
        <w:rPr>
          <w:rFonts w:hint="eastAsia"/>
        </w:rPr>
      </w:pPr>
      <w:r>
        <w:t xml:space="preserve">    1 packet(s) transmitted</w:t>
      </w:r>
    </w:p>
    <w:p w14:paraId="3AAC3DE5" w14:textId="77777777" w:rsidR="00187C5F" w:rsidRDefault="00187C5F" w:rsidP="00187C5F">
      <w:pPr>
        <w:pStyle w:val="2f3"/>
        <w:rPr>
          <w:rFonts w:hint="eastAsia"/>
        </w:rPr>
      </w:pPr>
      <w:r>
        <w:t xml:space="preserve">    1 packet(s) received</w:t>
      </w:r>
    </w:p>
    <w:p w14:paraId="7CCF5EAB" w14:textId="77777777" w:rsidR="00187C5F" w:rsidRDefault="00187C5F" w:rsidP="00187C5F">
      <w:pPr>
        <w:pStyle w:val="2f3"/>
        <w:rPr>
          <w:rFonts w:hint="eastAsia"/>
        </w:rPr>
      </w:pPr>
      <w:r>
        <w:t xml:space="preserve">    0.00% packet loss</w:t>
      </w:r>
    </w:p>
    <w:p w14:paraId="3A6FB637" w14:textId="77777777" w:rsidR="00187C5F" w:rsidRDefault="00187C5F" w:rsidP="00187C5F">
      <w:pPr>
        <w:pStyle w:val="2f3"/>
        <w:rPr>
          <w:rFonts w:hint="eastAsia"/>
        </w:rPr>
      </w:pPr>
      <w:r>
        <w:t xml:space="preserve">    round-trip min/avg/max = 70/70/70 ms</w:t>
      </w:r>
    </w:p>
    <w:p w14:paraId="6AAE2BA1" w14:textId="77777777" w:rsidR="00187C5F" w:rsidRDefault="00187C5F" w:rsidP="00187C5F">
      <w:pPr>
        <w:pStyle w:val="2f3"/>
        <w:rPr>
          <w:rFonts w:hint="eastAsia"/>
        </w:rPr>
      </w:pPr>
    </w:p>
    <w:p w14:paraId="36CC9C8D" w14:textId="77777777" w:rsidR="00187C5F" w:rsidRDefault="00187C5F" w:rsidP="00187C5F">
      <w:pPr>
        <w:pStyle w:val="2f3"/>
        <w:rPr>
          <w:rFonts w:hint="eastAsia"/>
        </w:rPr>
      </w:pPr>
      <w:r>
        <w:t>&lt;R3&gt;ping -c 1 10.0.34.4</w:t>
      </w:r>
    </w:p>
    <w:p w14:paraId="629E97A0" w14:textId="77777777" w:rsidR="00187C5F" w:rsidRDefault="00187C5F" w:rsidP="00187C5F">
      <w:pPr>
        <w:pStyle w:val="2f3"/>
        <w:rPr>
          <w:rFonts w:hint="eastAsia"/>
        </w:rPr>
      </w:pPr>
      <w:r>
        <w:t xml:space="preserve">  PING 10.0.34.4: 56  data bytes, press CTRL_C to break</w:t>
      </w:r>
    </w:p>
    <w:p w14:paraId="792BBD1F" w14:textId="77777777" w:rsidR="00187C5F" w:rsidRDefault="00187C5F" w:rsidP="00187C5F">
      <w:pPr>
        <w:pStyle w:val="2f3"/>
        <w:rPr>
          <w:rFonts w:hint="eastAsia"/>
        </w:rPr>
      </w:pPr>
      <w:r>
        <w:t xml:space="preserve">    Reply from 10.0.34.4: bytes=56 Sequence=1 ttl=255 time=60 ms</w:t>
      </w:r>
    </w:p>
    <w:p w14:paraId="1E0352F6" w14:textId="77777777" w:rsidR="00187C5F" w:rsidRDefault="00187C5F" w:rsidP="00187C5F">
      <w:pPr>
        <w:pStyle w:val="2f3"/>
        <w:rPr>
          <w:rFonts w:hint="eastAsia"/>
        </w:rPr>
      </w:pPr>
    </w:p>
    <w:p w14:paraId="00927539" w14:textId="77777777" w:rsidR="00187C5F" w:rsidRDefault="00187C5F" w:rsidP="00187C5F">
      <w:pPr>
        <w:pStyle w:val="2f3"/>
        <w:rPr>
          <w:rFonts w:hint="eastAsia"/>
        </w:rPr>
      </w:pPr>
      <w:r>
        <w:t xml:space="preserve">  --- 10.0.34.4ping statistics ---</w:t>
      </w:r>
    </w:p>
    <w:p w14:paraId="0DA7B49F" w14:textId="77777777" w:rsidR="00187C5F" w:rsidRDefault="00187C5F" w:rsidP="00187C5F">
      <w:pPr>
        <w:pStyle w:val="2f3"/>
        <w:rPr>
          <w:rFonts w:hint="eastAsia"/>
        </w:rPr>
      </w:pPr>
      <w:r>
        <w:t xml:space="preserve">    1 packet(s) transmitted</w:t>
      </w:r>
    </w:p>
    <w:p w14:paraId="75C8F1FB" w14:textId="77777777" w:rsidR="00187C5F" w:rsidRDefault="00187C5F" w:rsidP="00187C5F">
      <w:pPr>
        <w:pStyle w:val="2f3"/>
        <w:rPr>
          <w:rFonts w:hint="eastAsia"/>
        </w:rPr>
      </w:pPr>
      <w:r>
        <w:t xml:space="preserve">    1 packet(s) received</w:t>
      </w:r>
    </w:p>
    <w:p w14:paraId="38F814B2" w14:textId="77777777" w:rsidR="00187C5F" w:rsidRDefault="00187C5F" w:rsidP="00187C5F">
      <w:pPr>
        <w:pStyle w:val="2f3"/>
        <w:rPr>
          <w:rFonts w:hint="eastAsia"/>
        </w:rPr>
      </w:pPr>
      <w:r>
        <w:t xml:space="preserve">    0.00% packet loss</w:t>
      </w:r>
    </w:p>
    <w:p w14:paraId="203EBF1E" w14:textId="77777777" w:rsidR="00187C5F" w:rsidRDefault="00187C5F" w:rsidP="00187C5F">
      <w:pPr>
        <w:pStyle w:val="2f3"/>
        <w:rPr>
          <w:rFonts w:hint="eastAsia"/>
        </w:rPr>
      </w:pPr>
      <w:r>
        <w:t xml:space="preserve">    round-trip min/avg/max = 60/60/60 ms</w:t>
      </w:r>
    </w:p>
    <w:p w14:paraId="22369C32" w14:textId="77777777" w:rsidR="00187C5F" w:rsidRDefault="00187C5F" w:rsidP="00187C5F">
      <w:pPr>
        <w:pStyle w:val="2f3"/>
        <w:rPr>
          <w:rFonts w:hint="eastAsia"/>
        </w:rPr>
      </w:pPr>
    </w:p>
    <w:p w14:paraId="2412E9C8" w14:textId="77777777" w:rsidR="00187C5F" w:rsidRDefault="00187C5F" w:rsidP="00187C5F">
      <w:pPr>
        <w:pStyle w:val="2f3"/>
        <w:rPr>
          <w:rFonts w:hint="eastAsia"/>
        </w:rPr>
      </w:pPr>
      <w:r>
        <w:t>&lt;R3&gt;ping -c 1 10.0.35.5</w:t>
      </w:r>
    </w:p>
    <w:p w14:paraId="049F594E" w14:textId="77777777" w:rsidR="00187C5F" w:rsidRDefault="00187C5F" w:rsidP="00187C5F">
      <w:pPr>
        <w:pStyle w:val="2f3"/>
        <w:rPr>
          <w:rFonts w:hint="eastAsia"/>
        </w:rPr>
      </w:pPr>
      <w:r>
        <w:t xml:space="preserve">  PING 10.0.35.5: 56  data bytes, press CTRL_C to break</w:t>
      </w:r>
    </w:p>
    <w:p w14:paraId="7031A8ED" w14:textId="77777777" w:rsidR="00187C5F" w:rsidRDefault="00187C5F" w:rsidP="00187C5F">
      <w:pPr>
        <w:pStyle w:val="2f3"/>
        <w:rPr>
          <w:rFonts w:hint="eastAsia"/>
        </w:rPr>
      </w:pPr>
      <w:r>
        <w:t xml:space="preserve">    Reply from 10.0.35.5: bytes=56 Sequence=1 ttl=255 time=50 ms</w:t>
      </w:r>
    </w:p>
    <w:p w14:paraId="3C2A70A7" w14:textId="77777777" w:rsidR="00187C5F" w:rsidRDefault="00187C5F" w:rsidP="00187C5F">
      <w:pPr>
        <w:pStyle w:val="2f3"/>
        <w:rPr>
          <w:rFonts w:hint="eastAsia"/>
        </w:rPr>
      </w:pPr>
    </w:p>
    <w:p w14:paraId="43308784" w14:textId="77777777" w:rsidR="00187C5F" w:rsidRDefault="00187C5F" w:rsidP="00187C5F">
      <w:pPr>
        <w:pStyle w:val="2f3"/>
        <w:rPr>
          <w:rFonts w:hint="eastAsia"/>
        </w:rPr>
      </w:pPr>
      <w:r>
        <w:t xml:space="preserve">  --- 10.0.35.5 ping statistics ---</w:t>
      </w:r>
    </w:p>
    <w:p w14:paraId="37CBAC6B" w14:textId="77777777" w:rsidR="00187C5F" w:rsidRDefault="00187C5F" w:rsidP="00187C5F">
      <w:pPr>
        <w:pStyle w:val="2f3"/>
        <w:rPr>
          <w:rFonts w:hint="eastAsia"/>
        </w:rPr>
      </w:pPr>
      <w:r>
        <w:t xml:space="preserve">    1 packet(s) transmitted</w:t>
      </w:r>
    </w:p>
    <w:p w14:paraId="1BA25A11" w14:textId="77777777" w:rsidR="00187C5F" w:rsidRDefault="00187C5F" w:rsidP="00187C5F">
      <w:pPr>
        <w:pStyle w:val="2f3"/>
        <w:rPr>
          <w:rFonts w:hint="eastAsia"/>
        </w:rPr>
      </w:pPr>
      <w:r>
        <w:t xml:space="preserve">    1 packet(s) received</w:t>
      </w:r>
    </w:p>
    <w:p w14:paraId="3E6605CF" w14:textId="77777777" w:rsidR="00187C5F" w:rsidRDefault="00187C5F" w:rsidP="00187C5F">
      <w:pPr>
        <w:pStyle w:val="2f3"/>
        <w:rPr>
          <w:rFonts w:hint="eastAsia"/>
        </w:rPr>
      </w:pPr>
      <w:r>
        <w:t xml:space="preserve">    0.00% packet loss</w:t>
      </w:r>
    </w:p>
    <w:p w14:paraId="6AF9A28D" w14:textId="77777777" w:rsidR="00187C5F" w:rsidRDefault="00187C5F" w:rsidP="00187C5F">
      <w:pPr>
        <w:pStyle w:val="2f3"/>
        <w:rPr>
          <w:rFonts w:hint="eastAsia"/>
        </w:rPr>
      </w:pPr>
      <w:r>
        <w:t>round-trip min/avg/max = 50/50/50 ms</w:t>
      </w:r>
    </w:p>
    <w:p w14:paraId="05DDD896" w14:textId="77777777" w:rsidR="00187C5F" w:rsidRDefault="00187C5F" w:rsidP="00187C5F">
      <w:pPr>
        <w:pStyle w:val="2f3"/>
        <w:rPr>
          <w:rFonts w:hint="eastAsia"/>
        </w:rPr>
      </w:pPr>
    </w:p>
    <w:p w14:paraId="2ACAB28F" w14:textId="77777777" w:rsidR="00187C5F" w:rsidRDefault="00187C5F" w:rsidP="00187C5F">
      <w:pPr>
        <w:pStyle w:val="2f3"/>
        <w:rPr>
          <w:rFonts w:hint="eastAsia"/>
        </w:rPr>
      </w:pPr>
      <w:r>
        <w:t>&lt;R5&gt;ping -c 1 10.0.45.4</w:t>
      </w:r>
    </w:p>
    <w:p w14:paraId="3D30D70A" w14:textId="77777777" w:rsidR="00187C5F" w:rsidRDefault="00187C5F" w:rsidP="00187C5F">
      <w:pPr>
        <w:pStyle w:val="2f3"/>
        <w:rPr>
          <w:rFonts w:hint="eastAsia"/>
        </w:rPr>
      </w:pPr>
      <w:r>
        <w:t xml:space="preserve">  PING 10.0.45.4: 56  data bytes, press CTRL_C to break</w:t>
      </w:r>
    </w:p>
    <w:p w14:paraId="15B6723A" w14:textId="77777777" w:rsidR="00187C5F" w:rsidRDefault="00187C5F" w:rsidP="00187C5F">
      <w:pPr>
        <w:pStyle w:val="2f3"/>
        <w:rPr>
          <w:rFonts w:hint="eastAsia"/>
        </w:rPr>
      </w:pPr>
      <w:r>
        <w:t xml:space="preserve">    Reply from 10.0.45.4: bytes=56 Sequence=1 ttl=255 time=60 ms</w:t>
      </w:r>
    </w:p>
    <w:p w14:paraId="1348DB83" w14:textId="77777777" w:rsidR="00187C5F" w:rsidRDefault="00187C5F" w:rsidP="00187C5F">
      <w:pPr>
        <w:pStyle w:val="2f3"/>
        <w:rPr>
          <w:rFonts w:hint="eastAsia"/>
        </w:rPr>
      </w:pPr>
    </w:p>
    <w:p w14:paraId="6D19EC28" w14:textId="77777777" w:rsidR="00187C5F" w:rsidRDefault="00187C5F" w:rsidP="00187C5F">
      <w:pPr>
        <w:pStyle w:val="2f3"/>
        <w:rPr>
          <w:rFonts w:hint="eastAsia"/>
        </w:rPr>
      </w:pPr>
      <w:r>
        <w:t xml:space="preserve">  --- 10.0.45.4 ping statistics ---</w:t>
      </w:r>
    </w:p>
    <w:p w14:paraId="1685A3E2" w14:textId="77777777" w:rsidR="00187C5F" w:rsidRDefault="00187C5F" w:rsidP="00187C5F">
      <w:pPr>
        <w:pStyle w:val="2f3"/>
        <w:rPr>
          <w:rFonts w:hint="eastAsia"/>
        </w:rPr>
      </w:pPr>
      <w:r>
        <w:t xml:space="preserve">    1 packet(s) transmitted</w:t>
      </w:r>
    </w:p>
    <w:p w14:paraId="1FECD791" w14:textId="77777777" w:rsidR="00187C5F" w:rsidRDefault="00187C5F" w:rsidP="00187C5F">
      <w:pPr>
        <w:pStyle w:val="2f3"/>
        <w:rPr>
          <w:rFonts w:hint="eastAsia"/>
        </w:rPr>
      </w:pPr>
      <w:r>
        <w:t xml:space="preserve">    1 packet(s) received</w:t>
      </w:r>
    </w:p>
    <w:p w14:paraId="5C168D92" w14:textId="77777777" w:rsidR="00187C5F" w:rsidRDefault="00187C5F" w:rsidP="00187C5F">
      <w:pPr>
        <w:pStyle w:val="2f3"/>
        <w:rPr>
          <w:rFonts w:hint="eastAsia"/>
        </w:rPr>
      </w:pPr>
      <w:r>
        <w:t xml:space="preserve">    0.00% packet loss</w:t>
      </w:r>
    </w:p>
    <w:p w14:paraId="68420735" w14:textId="77777777" w:rsidR="00187C5F" w:rsidRDefault="00187C5F" w:rsidP="00187C5F">
      <w:pPr>
        <w:pStyle w:val="2f3"/>
        <w:rPr>
          <w:rFonts w:hint="eastAsia"/>
        </w:rPr>
      </w:pPr>
      <w:r>
        <w:t xml:space="preserve">    round-trip min/avg/max = 60/60/60 ms</w:t>
      </w:r>
    </w:p>
    <w:p w14:paraId="481B6F0B" w14:textId="77777777" w:rsidR="00187C5F" w:rsidRDefault="00187C5F" w:rsidP="00187C5F">
      <w:pPr>
        <w:pStyle w:val="2f3"/>
        <w:rPr>
          <w:rFonts w:hint="eastAsia"/>
        </w:rPr>
      </w:pPr>
    </w:p>
    <w:p w14:paraId="5F7FDD53" w14:textId="77777777" w:rsidR="00187C5F" w:rsidRDefault="00187C5F" w:rsidP="00187C5F">
      <w:pPr>
        <w:pStyle w:val="2f3"/>
        <w:rPr>
          <w:rFonts w:hint="eastAsia"/>
        </w:rPr>
      </w:pPr>
      <w:r>
        <w:t>&lt;R5&gt;ping -c 1 10.0.25.2</w:t>
      </w:r>
    </w:p>
    <w:p w14:paraId="475A9B4F" w14:textId="77777777" w:rsidR="00187C5F" w:rsidRDefault="00187C5F" w:rsidP="00187C5F">
      <w:pPr>
        <w:pStyle w:val="2f3"/>
        <w:rPr>
          <w:rFonts w:hint="eastAsia"/>
        </w:rPr>
      </w:pPr>
      <w:r>
        <w:t xml:space="preserve">  PING 10.0.25.2: 56  data bytes, press CTRL_C to break</w:t>
      </w:r>
    </w:p>
    <w:p w14:paraId="7A04FD96" w14:textId="77777777" w:rsidR="00187C5F" w:rsidRDefault="00187C5F" w:rsidP="00187C5F">
      <w:pPr>
        <w:pStyle w:val="2f3"/>
        <w:rPr>
          <w:rFonts w:hint="eastAsia"/>
        </w:rPr>
      </w:pPr>
      <w:r>
        <w:t xml:space="preserve">    Reply from 10.0.25.2: bytes=56 Sequence=1 ttl=255 time=50 ms</w:t>
      </w:r>
    </w:p>
    <w:p w14:paraId="2C81662B" w14:textId="77777777" w:rsidR="00187C5F" w:rsidRDefault="00187C5F" w:rsidP="00187C5F">
      <w:pPr>
        <w:pStyle w:val="2f3"/>
        <w:rPr>
          <w:rFonts w:hint="eastAsia"/>
        </w:rPr>
      </w:pPr>
    </w:p>
    <w:p w14:paraId="7B395111" w14:textId="77777777" w:rsidR="00187C5F" w:rsidRDefault="00187C5F" w:rsidP="00187C5F">
      <w:pPr>
        <w:pStyle w:val="2f3"/>
        <w:rPr>
          <w:rFonts w:hint="eastAsia"/>
        </w:rPr>
      </w:pPr>
      <w:r>
        <w:t xml:space="preserve">  --- 10.0.25.2 ping statistics ---</w:t>
      </w:r>
    </w:p>
    <w:p w14:paraId="60E7E406" w14:textId="77777777" w:rsidR="00187C5F" w:rsidRDefault="00187C5F" w:rsidP="00187C5F">
      <w:pPr>
        <w:pStyle w:val="2f3"/>
        <w:rPr>
          <w:rFonts w:hint="eastAsia"/>
        </w:rPr>
      </w:pPr>
      <w:r>
        <w:t xml:space="preserve">    1 packet(s) transmitted</w:t>
      </w:r>
    </w:p>
    <w:p w14:paraId="3B2394EB" w14:textId="77777777" w:rsidR="00187C5F" w:rsidRDefault="00187C5F" w:rsidP="00187C5F">
      <w:pPr>
        <w:pStyle w:val="2f3"/>
        <w:rPr>
          <w:rFonts w:hint="eastAsia"/>
        </w:rPr>
      </w:pPr>
      <w:r>
        <w:t xml:space="preserve">    1 packet(s) received</w:t>
      </w:r>
    </w:p>
    <w:p w14:paraId="5F14D3EF" w14:textId="77777777" w:rsidR="00187C5F" w:rsidRDefault="00187C5F" w:rsidP="00187C5F">
      <w:pPr>
        <w:pStyle w:val="2f3"/>
        <w:rPr>
          <w:rFonts w:hint="eastAsia"/>
        </w:rPr>
      </w:pPr>
      <w:r>
        <w:lastRenderedPageBreak/>
        <w:t xml:space="preserve">    0.00% packet loss</w:t>
      </w:r>
    </w:p>
    <w:p w14:paraId="3D136C7D" w14:textId="77777777" w:rsidR="00187C5F" w:rsidRDefault="00187C5F" w:rsidP="00187C5F">
      <w:pPr>
        <w:pStyle w:val="2f3"/>
        <w:rPr>
          <w:rFonts w:hint="eastAsia"/>
        </w:rPr>
      </w:pPr>
      <w:r>
        <w:t>round-trip min/avg/max = 50/50/50 ms</w:t>
      </w:r>
    </w:p>
    <w:p w14:paraId="2D35CA22" w14:textId="77777777" w:rsidR="00187C5F" w:rsidRPr="00D63D35" w:rsidRDefault="00187C5F" w:rsidP="00D07FAA">
      <w:pPr>
        <w:pStyle w:val="3"/>
      </w:pPr>
      <w:r w:rsidRPr="00D63D35">
        <w:t>Configure OSPF on the backbone network to set up an underlying network.</w:t>
      </w:r>
    </w:p>
    <w:p w14:paraId="03984236" w14:textId="77777777" w:rsidR="00187C5F" w:rsidRDefault="00187C5F" w:rsidP="00187C5F">
      <w:pPr>
        <w:pStyle w:val="1e"/>
      </w:pPr>
      <w:r>
        <w:t>Configure an OSPF process on each router according to the topology design. Set the process ID to 1, area ID to 0, and router ID to the loopback interface's IP address of the router. R1 with the router ID of 10.10.10.1 is used as an example.</w:t>
      </w:r>
    </w:p>
    <w:p w14:paraId="0330CC84" w14:textId="77777777" w:rsidR="00187C5F" w:rsidRDefault="00187C5F" w:rsidP="00187C5F">
      <w:pPr>
        <w:pStyle w:val="1e"/>
      </w:pPr>
      <w:r>
        <w:t>Configure routes of OSPF interfaces in AS 65100 to be accurately advertised.</w:t>
      </w:r>
    </w:p>
    <w:p w14:paraId="02228E97" w14:textId="77777777" w:rsidR="00187C5F" w:rsidRDefault="00187C5F" w:rsidP="00187C5F">
      <w:pPr>
        <w:pStyle w:val="1e"/>
      </w:pPr>
      <w:r>
        <w:t># Configure R1.</w:t>
      </w:r>
    </w:p>
    <w:p w14:paraId="02C4F7E6" w14:textId="77777777" w:rsidR="00187C5F" w:rsidRDefault="00187C5F" w:rsidP="00187C5F">
      <w:pPr>
        <w:pStyle w:val="2f3"/>
        <w:rPr>
          <w:rFonts w:hint="eastAsia"/>
        </w:rPr>
      </w:pPr>
      <w:r>
        <w:t>[R1]router id 10.10.10.1</w:t>
      </w:r>
    </w:p>
    <w:p w14:paraId="5966F024" w14:textId="77777777" w:rsidR="00187C5F" w:rsidRDefault="00187C5F" w:rsidP="00187C5F">
      <w:pPr>
        <w:pStyle w:val="2f3"/>
        <w:rPr>
          <w:rFonts w:hint="eastAsia"/>
        </w:rPr>
      </w:pPr>
      <w:r>
        <w:t xml:space="preserve">[R1]ospf 1 </w:t>
      </w:r>
    </w:p>
    <w:p w14:paraId="5D177321" w14:textId="77777777" w:rsidR="00187C5F" w:rsidRDefault="00187C5F" w:rsidP="00187C5F">
      <w:pPr>
        <w:pStyle w:val="2f3"/>
        <w:rPr>
          <w:rFonts w:hint="eastAsia"/>
        </w:rPr>
      </w:pPr>
      <w:r>
        <w:t xml:space="preserve">[R1-ospf-1] area 0 </w:t>
      </w:r>
    </w:p>
    <w:p w14:paraId="67A898BF" w14:textId="77777777" w:rsidR="00187C5F" w:rsidRDefault="00187C5F" w:rsidP="00187C5F">
      <w:pPr>
        <w:pStyle w:val="2f3"/>
        <w:rPr>
          <w:rFonts w:hint="eastAsia"/>
        </w:rPr>
      </w:pPr>
      <w:r>
        <w:t>[R1-ospf-1-area-0.0.0.0] network 10.10.10.1 0.0.0.0</w:t>
      </w:r>
    </w:p>
    <w:p w14:paraId="49F8B678" w14:textId="77777777" w:rsidR="00187C5F" w:rsidRDefault="00187C5F" w:rsidP="00187C5F">
      <w:pPr>
        <w:pStyle w:val="2f3"/>
        <w:rPr>
          <w:rFonts w:hint="eastAsia"/>
        </w:rPr>
      </w:pPr>
      <w:r>
        <w:t>[R1-ospf-1-area-0.0.0.0] network 10. 0.12.1 0.0.0.0</w:t>
      </w:r>
    </w:p>
    <w:p w14:paraId="657D06B0" w14:textId="77777777" w:rsidR="00187C5F" w:rsidRDefault="00187C5F" w:rsidP="00187C5F">
      <w:pPr>
        <w:pStyle w:val="1e"/>
      </w:pPr>
      <w:r>
        <w:t># Configure R2.</w:t>
      </w:r>
    </w:p>
    <w:p w14:paraId="087679C3" w14:textId="77777777" w:rsidR="00187C5F" w:rsidRDefault="00187C5F" w:rsidP="00187C5F">
      <w:pPr>
        <w:pStyle w:val="2f3"/>
        <w:rPr>
          <w:rFonts w:hint="eastAsia"/>
        </w:rPr>
      </w:pPr>
      <w:r>
        <w:t>[R2]router id 10.10.10.2</w:t>
      </w:r>
    </w:p>
    <w:p w14:paraId="4429EFED" w14:textId="77777777" w:rsidR="00187C5F" w:rsidRDefault="00187C5F" w:rsidP="00187C5F">
      <w:pPr>
        <w:pStyle w:val="2f3"/>
        <w:rPr>
          <w:rFonts w:hint="eastAsia"/>
        </w:rPr>
      </w:pPr>
      <w:r>
        <w:t xml:space="preserve">[R2]ospf 1 </w:t>
      </w:r>
    </w:p>
    <w:p w14:paraId="17E638E2" w14:textId="77777777" w:rsidR="00187C5F" w:rsidRDefault="00187C5F" w:rsidP="00187C5F">
      <w:pPr>
        <w:pStyle w:val="2f3"/>
        <w:rPr>
          <w:rFonts w:hint="eastAsia"/>
        </w:rPr>
      </w:pPr>
      <w:r>
        <w:t xml:space="preserve">[R2-ospf-1] area 0 </w:t>
      </w:r>
    </w:p>
    <w:p w14:paraId="7620EB26" w14:textId="77777777" w:rsidR="00187C5F" w:rsidRDefault="00187C5F" w:rsidP="00187C5F">
      <w:pPr>
        <w:pStyle w:val="2f3"/>
        <w:rPr>
          <w:rFonts w:hint="eastAsia"/>
        </w:rPr>
      </w:pPr>
      <w:r>
        <w:t>[R2-ospf-1-area-0.0.0.0] network 10.10.10.2 0.0.0.0</w:t>
      </w:r>
    </w:p>
    <w:p w14:paraId="67EA01B8" w14:textId="77777777" w:rsidR="00187C5F" w:rsidRDefault="00187C5F" w:rsidP="00187C5F">
      <w:pPr>
        <w:pStyle w:val="2f3"/>
        <w:rPr>
          <w:rFonts w:hint="eastAsia"/>
        </w:rPr>
      </w:pPr>
      <w:r>
        <w:t>[R2-ospf-1-area-0.0.0.0] network 10.0.12.2 0.0.0.0</w:t>
      </w:r>
    </w:p>
    <w:p w14:paraId="1750E5DC" w14:textId="77777777" w:rsidR="00187C5F" w:rsidRDefault="00187C5F" w:rsidP="00187C5F">
      <w:pPr>
        <w:pStyle w:val="2f3"/>
        <w:rPr>
          <w:rFonts w:hint="eastAsia"/>
        </w:rPr>
      </w:pPr>
      <w:r>
        <w:t>[R2-ospf-1-area-0.0.0.0] network 10.0.23.2 0.0.0.0</w:t>
      </w:r>
    </w:p>
    <w:p w14:paraId="158EDF9F" w14:textId="77777777" w:rsidR="00187C5F" w:rsidRDefault="00187C5F" w:rsidP="00187C5F">
      <w:pPr>
        <w:pStyle w:val="1e"/>
      </w:pPr>
      <w:r>
        <w:t># Configure R3.</w:t>
      </w:r>
    </w:p>
    <w:p w14:paraId="2525A12B" w14:textId="77777777" w:rsidR="00187C5F" w:rsidRDefault="00187C5F" w:rsidP="00187C5F">
      <w:pPr>
        <w:pStyle w:val="2f3"/>
        <w:rPr>
          <w:rFonts w:hint="eastAsia"/>
        </w:rPr>
      </w:pPr>
      <w:r>
        <w:t>[R3]router id 10.10.10.3</w:t>
      </w:r>
    </w:p>
    <w:p w14:paraId="2FA4B042" w14:textId="77777777" w:rsidR="00187C5F" w:rsidRDefault="00187C5F" w:rsidP="00187C5F">
      <w:pPr>
        <w:pStyle w:val="2f3"/>
        <w:rPr>
          <w:rFonts w:hint="eastAsia"/>
        </w:rPr>
      </w:pPr>
      <w:r>
        <w:t xml:space="preserve">[R3]ospf 1 </w:t>
      </w:r>
    </w:p>
    <w:p w14:paraId="5C0AB24F" w14:textId="77777777" w:rsidR="00187C5F" w:rsidRDefault="00187C5F" w:rsidP="00187C5F">
      <w:pPr>
        <w:pStyle w:val="2f3"/>
        <w:rPr>
          <w:rFonts w:hint="eastAsia"/>
        </w:rPr>
      </w:pPr>
      <w:r>
        <w:t xml:space="preserve">[R3-ospf-1] area 0 </w:t>
      </w:r>
    </w:p>
    <w:p w14:paraId="216774D7" w14:textId="77777777" w:rsidR="00187C5F" w:rsidRDefault="00187C5F" w:rsidP="00187C5F">
      <w:pPr>
        <w:pStyle w:val="2f3"/>
        <w:rPr>
          <w:rFonts w:hint="eastAsia"/>
        </w:rPr>
      </w:pPr>
      <w:r>
        <w:t>[R3-ospf-1-area-0.0.0.0] network 10.10.10.3 0.0.0.0</w:t>
      </w:r>
    </w:p>
    <w:p w14:paraId="18FA246A" w14:textId="77777777" w:rsidR="00187C5F" w:rsidRDefault="00187C5F" w:rsidP="00187C5F">
      <w:pPr>
        <w:pStyle w:val="2f3"/>
        <w:rPr>
          <w:rFonts w:hint="eastAsia"/>
        </w:rPr>
      </w:pPr>
      <w:r>
        <w:t>[R3-ospf-1-area-0.0.0.0] network 10.0.23.3 0.0.0.0</w:t>
      </w:r>
    </w:p>
    <w:p w14:paraId="4F53B4D9" w14:textId="77777777" w:rsidR="00187C5F" w:rsidRDefault="00187C5F" w:rsidP="00187C5F">
      <w:pPr>
        <w:pStyle w:val="2f3"/>
        <w:rPr>
          <w:rFonts w:hint="eastAsia"/>
        </w:rPr>
      </w:pPr>
      <w:r>
        <w:t>[R3-ospf-1-area-0.0.0.0] network 10.0.34.3 0.0.0.0</w:t>
      </w:r>
    </w:p>
    <w:p w14:paraId="594DC777" w14:textId="77777777" w:rsidR="00187C5F" w:rsidRDefault="00187C5F" w:rsidP="00187C5F">
      <w:pPr>
        <w:pStyle w:val="2f3"/>
        <w:rPr>
          <w:rFonts w:hint="eastAsia"/>
        </w:rPr>
      </w:pPr>
      <w:r>
        <w:t>[R3-ospf-1-area-0.0.0.0] network 10.0.35.3 0.0.0.0</w:t>
      </w:r>
    </w:p>
    <w:p w14:paraId="17EA09E2" w14:textId="77777777" w:rsidR="00187C5F" w:rsidRDefault="00187C5F" w:rsidP="00187C5F">
      <w:pPr>
        <w:pStyle w:val="1e"/>
      </w:pPr>
      <w:r>
        <w:t># Configure R4.</w:t>
      </w:r>
    </w:p>
    <w:p w14:paraId="0889DAED" w14:textId="77777777" w:rsidR="00187C5F" w:rsidRDefault="00187C5F" w:rsidP="00187C5F">
      <w:pPr>
        <w:pStyle w:val="2f3"/>
        <w:rPr>
          <w:rFonts w:hint="eastAsia"/>
        </w:rPr>
      </w:pPr>
      <w:r>
        <w:t>[R4]router id 10.10.10.4</w:t>
      </w:r>
    </w:p>
    <w:p w14:paraId="2BA075F0" w14:textId="77777777" w:rsidR="00187C5F" w:rsidRDefault="00187C5F" w:rsidP="00187C5F">
      <w:pPr>
        <w:pStyle w:val="2f3"/>
        <w:rPr>
          <w:rFonts w:hint="eastAsia"/>
        </w:rPr>
      </w:pPr>
      <w:r>
        <w:t xml:space="preserve">[R4]ospf 1 </w:t>
      </w:r>
    </w:p>
    <w:p w14:paraId="45D948BC" w14:textId="77777777" w:rsidR="00187C5F" w:rsidRDefault="00187C5F" w:rsidP="00187C5F">
      <w:pPr>
        <w:pStyle w:val="2f3"/>
        <w:rPr>
          <w:rFonts w:hint="eastAsia"/>
        </w:rPr>
      </w:pPr>
      <w:r>
        <w:t xml:space="preserve">[R4-ospf-1] area 0 </w:t>
      </w:r>
    </w:p>
    <w:p w14:paraId="3BC83840" w14:textId="77777777" w:rsidR="00187C5F" w:rsidRDefault="00187C5F" w:rsidP="00187C5F">
      <w:pPr>
        <w:pStyle w:val="2f3"/>
        <w:rPr>
          <w:rFonts w:hint="eastAsia"/>
        </w:rPr>
      </w:pPr>
      <w:r>
        <w:t>[R4-ospf-1-area-0.0.0.0] network 10.10.10.4 0.0.0.0</w:t>
      </w:r>
    </w:p>
    <w:p w14:paraId="0B22D4EE" w14:textId="77777777" w:rsidR="00187C5F" w:rsidRDefault="00187C5F" w:rsidP="00187C5F">
      <w:pPr>
        <w:pStyle w:val="2f3"/>
        <w:rPr>
          <w:rFonts w:hint="eastAsia"/>
        </w:rPr>
      </w:pPr>
      <w:r>
        <w:t>[R4-ospf-1-area-0.0.0.0] network 10.0.34.4 0.0.0.0</w:t>
      </w:r>
    </w:p>
    <w:p w14:paraId="524F7498" w14:textId="77777777" w:rsidR="00187C5F" w:rsidRDefault="00187C5F" w:rsidP="00187C5F">
      <w:pPr>
        <w:pStyle w:val="2f3"/>
        <w:rPr>
          <w:rFonts w:hint="eastAsia"/>
        </w:rPr>
      </w:pPr>
      <w:r>
        <w:t>[R4-ospf-1-area-0.0.0.0] network 10.0.45.4 0.0.0.0</w:t>
      </w:r>
    </w:p>
    <w:p w14:paraId="4D38C5A8" w14:textId="77777777" w:rsidR="00187C5F" w:rsidRDefault="00187C5F" w:rsidP="00187C5F">
      <w:pPr>
        <w:pStyle w:val="1e"/>
      </w:pPr>
      <w:r>
        <w:t># Configure R5.</w:t>
      </w:r>
    </w:p>
    <w:p w14:paraId="1603A117" w14:textId="77777777" w:rsidR="00187C5F" w:rsidRDefault="00187C5F" w:rsidP="00187C5F">
      <w:pPr>
        <w:pStyle w:val="2f3"/>
        <w:rPr>
          <w:rFonts w:hint="eastAsia"/>
        </w:rPr>
      </w:pPr>
      <w:r>
        <w:t>[R5]router id 10.10.10.5</w:t>
      </w:r>
    </w:p>
    <w:p w14:paraId="2447A7C7" w14:textId="77777777" w:rsidR="00187C5F" w:rsidRDefault="00187C5F" w:rsidP="00187C5F">
      <w:pPr>
        <w:pStyle w:val="2f3"/>
        <w:rPr>
          <w:rFonts w:hint="eastAsia"/>
        </w:rPr>
      </w:pPr>
      <w:r>
        <w:t xml:space="preserve">[R5]ospf 1 </w:t>
      </w:r>
    </w:p>
    <w:p w14:paraId="6BFC4E83" w14:textId="77777777" w:rsidR="00187C5F" w:rsidRDefault="00187C5F" w:rsidP="00187C5F">
      <w:pPr>
        <w:pStyle w:val="2f3"/>
        <w:rPr>
          <w:rFonts w:hint="eastAsia"/>
        </w:rPr>
      </w:pPr>
      <w:r>
        <w:t xml:space="preserve">[R5-ospf-1] area 0 </w:t>
      </w:r>
    </w:p>
    <w:p w14:paraId="495CF3E5" w14:textId="77777777" w:rsidR="00187C5F" w:rsidRDefault="00187C5F" w:rsidP="00187C5F">
      <w:pPr>
        <w:pStyle w:val="2f3"/>
        <w:rPr>
          <w:rFonts w:hint="eastAsia"/>
        </w:rPr>
      </w:pPr>
      <w:r>
        <w:t>[R5-ospf-1-area-0.0.0.0] network 10.10.10.5 0.0.0.0</w:t>
      </w:r>
    </w:p>
    <w:p w14:paraId="0E057F39" w14:textId="77777777" w:rsidR="00187C5F" w:rsidRDefault="00187C5F" w:rsidP="00187C5F">
      <w:pPr>
        <w:pStyle w:val="2f3"/>
        <w:rPr>
          <w:rFonts w:hint="eastAsia"/>
        </w:rPr>
      </w:pPr>
      <w:r>
        <w:t>[R5-ospf-1-area-0.0.0.0] network 10.0.45.5 0.0.0.0</w:t>
      </w:r>
    </w:p>
    <w:p w14:paraId="03EE57D2" w14:textId="77777777" w:rsidR="00187C5F" w:rsidRDefault="00187C5F" w:rsidP="00187C5F">
      <w:pPr>
        <w:pStyle w:val="1e"/>
      </w:pPr>
      <w:r>
        <w:t>Check the OSPF configuration.</w:t>
      </w:r>
    </w:p>
    <w:p w14:paraId="69ABC9E9" w14:textId="77777777" w:rsidR="00187C5F" w:rsidRDefault="00187C5F" w:rsidP="00187C5F">
      <w:pPr>
        <w:pStyle w:val="1e"/>
      </w:pPr>
      <w:r>
        <w:t># Check OSPF neighbor relationship information on R2 and R4.</w:t>
      </w:r>
    </w:p>
    <w:p w14:paraId="7E6DD971" w14:textId="77777777" w:rsidR="00187C5F" w:rsidRDefault="00187C5F" w:rsidP="00187C5F">
      <w:pPr>
        <w:pStyle w:val="2f3"/>
        <w:rPr>
          <w:rFonts w:hint="eastAsia"/>
        </w:rPr>
      </w:pPr>
      <w:r>
        <w:lastRenderedPageBreak/>
        <w:t xml:space="preserve">[R2]display ospf peer brief </w:t>
      </w:r>
    </w:p>
    <w:p w14:paraId="573BB02C" w14:textId="77777777" w:rsidR="00187C5F" w:rsidRDefault="00187C5F" w:rsidP="00187C5F">
      <w:pPr>
        <w:pStyle w:val="2f3"/>
        <w:rPr>
          <w:rFonts w:hint="eastAsia"/>
        </w:rPr>
      </w:pPr>
    </w:p>
    <w:p w14:paraId="27E26605" w14:textId="77777777" w:rsidR="00187C5F" w:rsidRDefault="00187C5F" w:rsidP="00187C5F">
      <w:pPr>
        <w:pStyle w:val="2f3"/>
        <w:rPr>
          <w:rFonts w:hint="eastAsia"/>
        </w:rPr>
      </w:pPr>
      <w:r>
        <w:t xml:space="preserve">  OSPF Process 1 with Router ID 10.10.10.2</w:t>
      </w:r>
    </w:p>
    <w:p w14:paraId="3370A615" w14:textId="77777777" w:rsidR="00187C5F" w:rsidRDefault="00187C5F" w:rsidP="00187C5F">
      <w:pPr>
        <w:pStyle w:val="2f3"/>
        <w:rPr>
          <w:rFonts w:hint="eastAsia"/>
        </w:rPr>
      </w:pPr>
      <w:r>
        <w:t xml:space="preserve">    Peer Statistic Information</w:t>
      </w:r>
    </w:p>
    <w:p w14:paraId="03A04C6C" w14:textId="77777777" w:rsidR="00187C5F" w:rsidRDefault="00187C5F" w:rsidP="00187C5F">
      <w:pPr>
        <w:pStyle w:val="2f3"/>
        <w:rPr>
          <w:rFonts w:hint="eastAsia"/>
        </w:rPr>
      </w:pPr>
      <w:r>
        <w:t xml:space="preserve"> -----------------------------------------------------------------------------------------------------</w:t>
      </w:r>
    </w:p>
    <w:p w14:paraId="37A08814" w14:textId="77777777" w:rsidR="00187C5F" w:rsidRDefault="00187C5F" w:rsidP="00187C5F">
      <w:pPr>
        <w:pStyle w:val="2f3"/>
        <w:rPr>
          <w:rFonts w:hint="eastAsia"/>
        </w:rPr>
      </w:pPr>
      <w:r>
        <w:t xml:space="preserve"> Area Id          Interface                        Neighbor id      State    </w:t>
      </w:r>
    </w:p>
    <w:p w14:paraId="24912DA0" w14:textId="77777777" w:rsidR="00187C5F" w:rsidRDefault="00187C5F" w:rsidP="00187C5F">
      <w:pPr>
        <w:pStyle w:val="2f3"/>
        <w:rPr>
          <w:rFonts w:hint="eastAsia"/>
        </w:rPr>
      </w:pPr>
      <w:r>
        <w:t xml:space="preserve"> 0.0.0.0          GigabitEthernet0/0/3               10.10.10.1       Full        </w:t>
      </w:r>
    </w:p>
    <w:p w14:paraId="70901C1A" w14:textId="77777777" w:rsidR="00187C5F" w:rsidRDefault="00187C5F" w:rsidP="00187C5F">
      <w:pPr>
        <w:pStyle w:val="2f3"/>
        <w:rPr>
          <w:rFonts w:hint="eastAsia"/>
        </w:rPr>
      </w:pPr>
      <w:r>
        <w:t xml:space="preserve"> 0.0.0.0          GigabitEthernet0/0/2               10.10.10.3       Full        </w:t>
      </w:r>
    </w:p>
    <w:p w14:paraId="63930E80" w14:textId="77777777" w:rsidR="00187C5F" w:rsidRDefault="00187C5F" w:rsidP="00187C5F">
      <w:pPr>
        <w:pStyle w:val="2f3"/>
        <w:rPr>
          <w:rFonts w:hint="eastAsia"/>
        </w:rPr>
      </w:pPr>
      <w:r>
        <w:t xml:space="preserve"> -----------------------------------------------------------------------------------------------------</w:t>
      </w:r>
    </w:p>
    <w:p w14:paraId="1BA0247C" w14:textId="77777777" w:rsidR="00187C5F" w:rsidRDefault="00187C5F" w:rsidP="00D07FAA">
      <w:pPr>
        <w:pStyle w:val="2f3"/>
        <w:rPr>
          <w:rFonts w:hint="eastAsia"/>
        </w:rPr>
      </w:pPr>
    </w:p>
    <w:p w14:paraId="69A476AC" w14:textId="77777777" w:rsidR="00187C5F" w:rsidRDefault="00187C5F" w:rsidP="00187C5F">
      <w:pPr>
        <w:pStyle w:val="2f3"/>
        <w:rPr>
          <w:rFonts w:hint="eastAsia"/>
        </w:rPr>
      </w:pPr>
      <w:r>
        <w:t xml:space="preserve">[R4]display ospf peer brief </w:t>
      </w:r>
    </w:p>
    <w:p w14:paraId="65698537" w14:textId="77777777" w:rsidR="00187C5F" w:rsidRDefault="00187C5F" w:rsidP="00187C5F">
      <w:pPr>
        <w:pStyle w:val="2f3"/>
        <w:rPr>
          <w:rFonts w:hint="eastAsia"/>
        </w:rPr>
      </w:pPr>
    </w:p>
    <w:p w14:paraId="1C287BEE" w14:textId="77777777" w:rsidR="00187C5F" w:rsidRDefault="00187C5F" w:rsidP="00187C5F">
      <w:pPr>
        <w:pStyle w:val="2f3"/>
        <w:rPr>
          <w:rFonts w:hint="eastAsia"/>
        </w:rPr>
      </w:pPr>
      <w:r>
        <w:t xml:space="preserve">  OSPF Process 1 with Router ID 10.10.10.4</w:t>
      </w:r>
    </w:p>
    <w:p w14:paraId="582710FB" w14:textId="77777777" w:rsidR="00187C5F" w:rsidRDefault="00187C5F" w:rsidP="00187C5F">
      <w:pPr>
        <w:pStyle w:val="2f3"/>
        <w:rPr>
          <w:rFonts w:hint="eastAsia"/>
        </w:rPr>
      </w:pPr>
      <w:r>
        <w:t xml:space="preserve">    Peer Statistic Information</w:t>
      </w:r>
    </w:p>
    <w:p w14:paraId="6DC35DE0" w14:textId="77777777" w:rsidR="00187C5F" w:rsidRDefault="00187C5F" w:rsidP="00187C5F">
      <w:pPr>
        <w:pStyle w:val="2f3"/>
        <w:rPr>
          <w:rFonts w:hint="eastAsia"/>
        </w:rPr>
      </w:pPr>
      <w:r>
        <w:t xml:space="preserve"> -----------------------------------------------------------------------------------------------------</w:t>
      </w:r>
    </w:p>
    <w:p w14:paraId="7AF53B67" w14:textId="77777777" w:rsidR="00187C5F" w:rsidRDefault="00187C5F" w:rsidP="00187C5F">
      <w:pPr>
        <w:pStyle w:val="2f3"/>
        <w:rPr>
          <w:rFonts w:hint="eastAsia"/>
        </w:rPr>
      </w:pPr>
      <w:r>
        <w:t xml:space="preserve"> Area Id          Interface                        Neighbor id      State    </w:t>
      </w:r>
    </w:p>
    <w:p w14:paraId="2CF4E750" w14:textId="77777777" w:rsidR="00187C5F" w:rsidRDefault="00187C5F" w:rsidP="00187C5F">
      <w:pPr>
        <w:pStyle w:val="2f3"/>
        <w:rPr>
          <w:rFonts w:hint="eastAsia"/>
        </w:rPr>
      </w:pPr>
      <w:r>
        <w:t xml:space="preserve"> 0.0.0.0          GigabitEthernet0/0/3               10.10.10.3       Full        </w:t>
      </w:r>
    </w:p>
    <w:p w14:paraId="4A5ABC82" w14:textId="77777777" w:rsidR="00187C5F" w:rsidRDefault="00187C5F" w:rsidP="00187C5F">
      <w:pPr>
        <w:pStyle w:val="2f3"/>
        <w:rPr>
          <w:rFonts w:hint="eastAsia"/>
        </w:rPr>
      </w:pPr>
      <w:r>
        <w:t xml:space="preserve"> 0.0.0.0          GigabitEthernet0/0/2               10.10.10.5       Full        </w:t>
      </w:r>
    </w:p>
    <w:p w14:paraId="62C98E1E" w14:textId="09BFDE30" w:rsidR="00187C5F" w:rsidRPr="008E2A4D" w:rsidRDefault="00187C5F" w:rsidP="00187C5F">
      <w:pPr>
        <w:pStyle w:val="2f3"/>
        <w:rPr>
          <w:rFonts w:hint="eastAsia"/>
        </w:rPr>
      </w:pPr>
      <w:r>
        <w:t xml:space="preserve"> -----------------------------------------------------------------------------------------------------</w:t>
      </w:r>
    </w:p>
    <w:p w14:paraId="695DEE83" w14:textId="77777777" w:rsidR="00187C5F" w:rsidRDefault="00187C5F" w:rsidP="00187C5F">
      <w:pPr>
        <w:pStyle w:val="1e"/>
      </w:pPr>
      <w:r>
        <w:t># Check the OSPF routing table and IP routing table on R2.</w:t>
      </w:r>
    </w:p>
    <w:p w14:paraId="5393FAB8" w14:textId="77777777" w:rsidR="00187C5F" w:rsidRDefault="00187C5F" w:rsidP="00187C5F">
      <w:pPr>
        <w:pStyle w:val="2f3"/>
        <w:rPr>
          <w:rFonts w:hint="eastAsia"/>
        </w:rPr>
      </w:pPr>
      <w:r>
        <w:t xml:space="preserve">[R2]display ospf routing </w:t>
      </w:r>
    </w:p>
    <w:p w14:paraId="6F064A98" w14:textId="77777777" w:rsidR="00187C5F" w:rsidRDefault="00187C5F" w:rsidP="00187C5F">
      <w:pPr>
        <w:pStyle w:val="2f3"/>
        <w:rPr>
          <w:rFonts w:hint="eastAsia"/>
        </w:rPr>
      </w:pPr>
    </w:p>
    <w:p w14:paraId="5F689CAF" w14:textId="77777777" w:rsidR="00187C5F" w:rsidRDefault="00187C5F" w:rsidP="00187C5F">
      <w:pPr>
        <w:pStyle w:val="2f3"/>
        <w:rPr>
          <w:rFonts w:hint="eastAsia"/>
        </w:rPr>
      </w:pPr>
      <w:r>
        <w:t xml:space="preserve">  OSPF Process 1 with Router ID 10.10.10.2</w:t>
      </w:r>
    </w:p>
    <w:p w14:paraId="4B4FBBF7" w14:textId="77777777" w:rsidR="00187C5F" w:rsidRDefault="00187C5F" w:rsidP="00187C5F">
      <w:pPr>
        <w:pStyle w:val="2f3"/>
        <w:rPr>
          <w:rFonts w:hint="eastAsia"/>
        </w:rPr>
      </w:pPr>
      <w:r>
        <w:t xml:space="preserve">    Routing Tables </w:t>
      </w:r>
    </w:p>
    <w:p w14:paraId="4CEADD21" w14:textId="77777777" w:rsidR="00187C5F" w:rsidRDefault="00187C5F" w:rsidP="00187C5F">
      <w:pPr>
        <w:pStyle w:val="2f3"/>
        <w:rPr>
          <w:rFonts w:hint="eastAsia"/>
        </w:rPr>
      </w:pPr>
    </w:p>
    <w:p w14:paraId="69321221" w14:textId="77777777" w:rsidR="00187C5F" w:rsidRDefault="00187C5F" w:rsidP="00187C5F">
      <w:pPr>
        <w:pStyle w:val="2f3"/>
        <w:rPr>
          <w:rFonts w:hint="eastAsia"/>
        </w:rPr>
      </w:pPr>
      <w:r>
        <w:t xml:space="preserve"> Routing for Network </w:t>
      </w:r>
    </w:p>
    <w:p w14:paraId="40EE5F58" w14:textId="77777777" w:rsidR="00187C5F" w:rsidRDefault="00187C5F" w:rsidP="00187C5F">
      <w:pPr>
        <w:pStyle w:val="2f3"/>
        <w:rPr>
          <w:rFonts w:hint="eastAsia"/>
        </w:rPr>
      </w:pPr>
      <w:r>
        <w:t xml:space="preserve"> Destination        Cost  Type       NextHop         AdvRouter       Area</w:t>
      </w:r>
    </w:p>
    <w:p w14:paraId="13CC8744" w14:textId="77777777" w:rsidR="00187C5F" w:rsidRDefault="00187C5F" w:rsidP="00187C5F">
      <w:pPr>
        <w:pStyle w:val="2f3"/>
        <w:rPr>
          <w:rFonts w:hint="eastAsia"/>
        </w:rPr>
      </w:pPr>
      <w:r>
        <w:t xml:space="preserve"> 10.0.12.0/24       1     Transit     10.0.12.2         10.10.10.2      0.0.0.0</w:t>
      </w:r>
    </w:p>
    <w:p w14:paraId="286DFC71" w14:textId="77777777" w:rsidR="00187C5F" w:rsidRDefault="00187C5F" w:rsidP="00187C5F">
      <w:pPr>
        <w:pStyle w:val="2f3"/>
        <w:rPr>
          <w:rFonts w:hint="eastAsia"/>
        </w:rPr>
      </w:pPr>
      <w:r>
        <w:t xml:space="preserve"> 10.0.23.0/24       1     Transit     10.0.23.1         10.10.10.2      0.0.0.0</w:t>
      </w:r>
    </w:p>
    <w:p w14:paraId="1E7A527F" w14:textId="77777777" w:rsidR="00187C5F" w:rsidRDefault="00187C5F" w:rsidP="00187C5F">
      <w:pPr>
        <w:pStyle w:val="2f3"/>
        <w:rPr>
          <w:rFonts w:hint="eastAsia"/>
        </w:rPr>
      </w:pPr>
      <w:r>
        <w:t xml:space="preserve"> 10.10.10.2/32      0     Stub       10.10.10.2        10.10.10.2      0.0.0.0</w:t>
      </w:r>
    </w:p>
    <w:p w14:paraId="55BB84A3" w14:textId="77777777" w:rsidR="00187C5F" w:rsidRDefault="00187C5F" w:rsidP="00187C5F">
      <w:pPr>
        <w:pStyle w:val="2f3"/>
        <w:rPr>
          <w:rFonts w:hint="eastAsia"/>
        </w:rPr>
      </w:pPr>
      <w:r>
        <w:t xml:space="preserve"> 10.0.34.0/24       2     Transit     10.0.23.2         10.10.10.4      0.0.0.0</w:t>
      </w:r>
    </w:p>
    <w:p w14:paraId="15DC4B64" w14:textId="77777777" w:rsidR="00187C5F" w:rsidRDefault="00187C5F" w:rsidP="00187C5F">
      <w:pPr>
        <w:pStyle w:val="2f3"/>
        <w:rPr>
          <w:rFonts w:hint="eastAsia"/>
        </w:rPr>
      </w:pPr>
      <w:r>
        <w:t xml:space="preserve"> 10.0.35.0/24       2     Stub       10.0.23.2         10.10.10.3      0.0.0.0</w:t>
      </w:r>
    </w:p>
    <w:p w14:paraId="3F44FD91" w14:textId="77777777" w:rsidR="00187C5F" w:rsidRDefault="00187C5F" w:rsidP="00187C5F">
      <w:pPr>
        <w:pStyle w:val="2f3"/>
        <w:rPr>
          <w:rFonts w:hint="eastAsia"/>
        </w:rPr>
      </w:pPr>
      <w:r>
        <w:t xml:space="preserve"> 10.0.45.0/24       3     Transit     10.0.23.2         10.10.10.5      0.0.0.0</w:t>
      </w:r>
    </w:p>
    <w:p w14:paraId="54C06D08" w14:textId="77777777" w:rsidR="00187C5F" w:rsidRDefault="00187C5F" w:rsidP="00187C5F">
      <w:pPr>
        <w:pStyle w:val="2f3"/>
        <w:rPr>
          <w:rFonts w:hint="eastAsia"/>
        </w:rPr>
      </w:pPr>
      <w:r>
        <w:t xml:space="preserve"> 10.10.10.1/32      1     Stub       10.0.12.1         10.10.10.1      0.0.0.0</w:t>
      </w:r>
    </w:p>
    <w:p w14:paraId="75239F13" w14:textId="77777777" w:rsidR="00187C5F" w:rsidRDefault="00187C5F" w:rsidP="00187C5F">
      <w:pPr>
        <w:pStyle w:val="2f3"/>
        <w:rPr>
          <w:rFonts w:hint="eastAsia"/>
        </w:rPr>
      </w:pPr>
      <w:r>
        <w:t xml:space="preserve"> 10.10.10.3/32      1     Stub       10.0.23.2       10.10.10.3      0.0.0.0</w:t>
      </w:r>
    </w:p>
    <w:p w14:paraId="729A8D91" w14:textId="77777777" w:rsidR="00187C5F" w:rsidRDefault="00187C5F" w:rsidP="00187C5F">
      <w:pPr>
        <w:pStyle w:val="2f3"/>
        <w:rPr>
          <w:rFonts w:hint="eastAsia"/>
        </w:rPr>
      </w:pPr>
      <w:r>
        <w:t xml:space="preserve"> 10.10.10.4/32      2     Stub       10.0.23.2       10.10.10.4      0.0.0.0</w:t>
      </w:r>
    </w:p>
    <w:p w14:paraId="2E35E2A5" w14:textId="77777777" w:rsidR="00187C5F" w:rsidRDefault="00187C5F" w:rsidP="00187C5F">
      <w:pPr>
        <w:pStyle w:val="2f3"/>
        <w:rPr>
          <w:rFonts w:hint="eastAsia"/>
        </w:rPr>
      </w:pPr>
      <w:r>
        <w:t xml:space="preserve"> 10.10.10.5/32      3     Stub       10.0.23.2       10.10.10.5      0.0.0.0</w:t>
      </w:r>
    </w:p>
    <w:p w14:paraId="6444AE3A" w14:textId="77777777" w:rsidR="00187C5F" w:rsidRDefault="00187C5F" w:rsidP="00187C5F">
      <w:pPr>
        <w:pStyle w:val="2f3"/>
        <w:rPr>
          <w:rFonts w:hint="eastAsia"/>
        </w:rPr>
      </w:pPr>
    </w:p>
    <w:p w14:paraId="39DCE28E" w14:textId="77777777" w:rsidR="00187C5F" w:rsidRDefault="00187C5F" w:rsidP="00187C5F">
      <w:pPr>
        <w:pStyle w:val="2f3"/>
        <w:rPr>
          <w:rFonts w:hint="eastAsia"/>
        </w:rPr>
      </w:pPr>
      <w:r>
        <w:t xml:space="preserve"> Total Nets: 10 </w:t>
      </w:r>
    </w:p>
    <w:p w14:paraId="69EC223F" w14:textId="77777777" w:rsidR="00187C5F" w:rsidRDefault="00187C5F" w:rsidP="00187C5F">
      <w:pPr>
        <w:pStyle w:val="2f3"/>
        <w:rPr>
          <w:rFonts w:hint="eastAsia"/>
        </w:rPr>
      </w:pPr>
      <w:r>
        <w:t xml:space="preserve"> Intra Area: 10  Inter Area: 0  ASE: 0  NSSA: 0</w:t>
      </w:r>
    </w:p>
    <w:p w14:paraId="22EAC1BA" w14:textId="77777777" w:rsidR="00187C5F" w:rsidRDefault="00187C5F" w:rsidP="00187C5F">
      <w:pPr>
        <w:pStyle w:val="2f3"/>
        <w:rPr>
          <w:rFonts w:hint="eastAsia"/>
        </w:rPr>
      </w:pPr>
    </w:p>
    <w:p w14:paraId="2316B332" w14:textId="77777777" w:rsidR="00187C5F" w:rsidRDefault="00187C5F" w:rsidP="00187C5F">
      <w:pPr>
        <w:pStyle w:val="2f3"/>
        <w:rPr>
          <w:rFonts w:hint="eastAsia"/>
        </w:rPr>
      </w:pPr>
      <w:r>
        <w:t xml:space="preserve">[R2]display ip routing-table </w:t>
      </w:r>
    </w:p>
    <w:p w14:paraId="38E5489A" w14:textId="77777777" w:rsidR="00187C5F" w:rsidRDefault="00187C5F" w:rsidP="00187C5F">
      <w:pPr>
        <w:pStyle w:val="2f3"/>
        <w:rPr>
          <w:rFonts w:hint="eastAsia"/>
        </w:rPr>
      </w:pPr>
      <w:r>
        <w:t>Route Flags: R - relay, D - download to fib</w:t>
      </w:r>
    </w:p>
    <w:p w14:paraId="4F1F01B4" w14:textId="77777777" w:rsidR="00187C5F" w:rsidRDefault="00187C5F" w:rsidP="00187C5F">
      <w:pPr>
        <w:pStyle w:val="2f3"/>
        <w:rPr>
          <w:rFonts w:hint="eastAsia"/>
        </w:rPr>
      </w:pPr>
      <w:r>
        <w:t>------------------------------------------------------------------------------</w:t>
      </w:r>
    </w:p>
    <w:p w14:paraId="73913459" w14:textId="77777777" w:rsidR="00187C5F" w:rsidRDefault="00187C5F" w:rsidP="00187C5F">
      <w:pPr>
        <w:pStyle w:val="2f3"/>
        <w:rPr>
          <w:rFonts w:hint="eastAsia"/>
        </w:rPr>
      </w:pPr>
      <w:r>
        <w:t>Routing Tables: Public</w:t>
      </w:r>
    </w:p>
    <w:p w14:paraId="249231FF" w14:textId="77777777" w:rsidR="00187C5F" w:rsidRDefault="00187C5F" w:rsidP="00187C5F">
      <w:pPr>
        <w:pStyle w:val="2f3"/>
        <w:rPr>
          <w:rFonts w:hint="eastAsia"/>
        </w:rPr>
      </w:pPr>
      <w:r>
        <w:t xml:space="preserve">         Destinations : 18       Routes : 18       </w:t>
      </w:r>
    </w:p>
    <w:p w14:paraId="1794BA43" w14:textId="77777777" w:rsidR="00187C5F" w:rsidRDefault="00187C5F" w:rsidP="00187C5F">
      <w:pPr>
        <w:pStyle w:val="2f3"/>
        <w:rPr>
          <w:rFonts w:hint="eastAsia"/>
        </w:rPr>
      </w:pPr>
    </w:p>
    <w:p w14:paraId="3FBA5FC7" w14:textId="77777777" w:rsidR="00187C5F" w:rsidRDefault="00187C5F" w:rsidP="00187C5F">
      <w:pPr>
        <w:pStyle w:val="2f3"/>
        <w:rPr>
          <w:rFonts w:hint="eastAsia"/>
        </w:rPr>
      </w:pPr>
      <w:r>
        <w:t>Destination/Mask    Proto   Pre  Cost      Flags NextHop         Interface</w:t>
      </w:r>
    </w:p>
    <w:p w14:paraId="6BF91B0D" w14:textId="77777777" w:rsidR="00187C5F" w:rsidRDefault="00187C5F" w:rsidP="00187C5F">
      <w:pPr>
        <w:pStyle w:val="2f3"/>
        <w:rPr>
          <w:rFonts w:hint="eastAsia"/>
        </w:rPr>
      </w:pPr>
    </w:p>
    <w:p w14:paraId="4E8F9FAF" w14:textId="77777777" w:rsidR="00187C5F" w:rsidRDefault="00187C5F" w:rsidP="00187C5F">
      <w:pPr>
        <w:pStyle w:val="2f3"/>
        <w:rPr>
          <w:rFonts w:hint="eastAsia"/>
        </w:rPr>
      </w:pPr>
      <w:r>
        <w:t xml:space="preserve">      10.0.12.0/24  Direct  0    0           D   10.0.12.2       GigabitEthernet0/0/3</w:t>
      </w:r>
    </w:p>
    <w:p w14:paraId="76EDCE05" w14:textId="77777777" w:rsidR="00187C5F" w:rsidRDefault="00187C5F" w:rsidP="00187C5F">
      <w:pPr>
        <w:pStyle w:val="2f3"/>
        <w:rPr>
          <w:rFonts w:hint="eastAsia"/>
        </w:rPr>
      </w:pPr>
      <w:r>
        <w:t xml:space="preserve">      10.0.12.2/32  Direct  0    0           D   127.0.0.1       GigabitEthernet0/0/3</w:t>
      </w:r>
    </w:p>
    <w:p w14:paraId="1C0580AB" w14:textId="77777777" w:rsidR="00187C5F" w:rsidRDefault="00187C5F" w:rsidP="00187C5F">
      <w:pPr>
        <w:pStyle w:val="2f3"/>
        <w:rPr>
          <w:rFonts w:hint="eastAsia"/>
        </w:rPr>
      </w:pPr>
      <w:r>
        <w:t xml:space="preserve">    10.0.12.255/32  Direct  0    0           D   127.0.0.1       GigabitEthernet0/0/3</w:t>
      </w:r>
    </w:p>
    <w:p w14:paraId="1A25D480" w14:textId="77777777" w:rsidR="00187C5F" w:rsidRDefault="00187C5F" w:rsidP="00187C5F">
      <w:pPr>
        <w:pStyle w:val="2f3"/>
        <w:rPr>
          <w:rFonts w:hint="eastAsia"/>
        </w:rPr>
      </w:pPr>
      <w:r>
        <w:t xml:space="preserve">      10.0.23.0/24  Direct  0    0           D   10.0.23.1       GigabitEthernet0/0/2</w:t>
      </w:r>
    </w:p>
    <w:p w14:paraId="3855E4B4" w14:textId="77777777" w:rsidR="00187C5F" w:rsidRDefault="00187C5F" w:rsidP="00187C5F">
      <w:pPr>
        <w:pStyle w:val="2f3"/>
        <w:rPr>
          <w:rFonts w:hint="eastAsia"/>
        </w:rPr>
      </w:pPr>
      <w:r>
        <w:t xml:space="preserve">      10.0.23.2/32  Direct  0    0           D   127.0.0.1       GigabitEthernet0/0/2</w:t>
      </w:r>
    </w:p>
    <w:p w14:paraId="52339BB1" w14:textId="77777777" w:rsidR="00187C5F" w:rsidRDefault="00187C5F" w:rsidP="00187C5F">
      <w:pPr>
        <w:pStyle w:val="2f3"/>
        <w:rPr>
          <w:rFonts w:hint="eastAsia"/>
        </w:rPr>
      </w:pPr>
      <w:r>
        <w:lastRenderedPageBreak/>
        <w:t xml:space="preserve">    10.0.23.255/32  Direct  0    0           D   127.0.0.1       GigabitEthernet0/0/2</w:t>
      </w:r>
    </w:p>
    <w:p w14:paraId="20E8A806" w14:textId="77777777" w:rsidR="00187C5F" w:rsidRDefault="00187C5F" w:rsidP="00187C5F">
      <w:pPr>
        <w:pStyle w:val="2f3"/>
        <w:rPr>
          <w:rFonts w:hint="eastAsia"/>
        </w:rPr>
      </w:pPr>
      <w:r>
        <w:t xml:space="preserve">      10.0.34.0/24  OSPF  10   2           D   10.0.23.2       GigabitEthernet0/0/2</w:t>
      </w:r>
    </w:p>
    <w:p w14:paraId="1882B60A" w14:textId="77777777" w:rsidR="00187C5F" w:rsidRDefault="00187C5F" w:rsidP="00187C5F">
      <w:pPr>
        <w:pStyle w:val="2f3"/>
        <w:rPr>
          <w:rFonts w:hint="eastAsia"/>
        </w:rPr>
      </w:pPr>
      <w:r>
        <w:t xml:space="preserve">      10.0.35.0/24  OSPF  10   2           D   10.0.23.2       GigabitEthernet0/0/2</w:t>
      </w:r>
    </w:p>
    <w:p w14:paraId="698E5886" w14:textId="77777777" w:rsidR="00187C5F" w:rsidRDefault="00187C5F" w:rsidP="00187C5F">
      <w:pPr>
        <w:pStyle w:val="2f3"/>
        <w:rPr>
          <w:rFonts w:hint="eastAsia"/>
        </w:rPr>
      </w:pPr>
      <w:r>
        <w:t xml:space="preserve">      10.0.45.0/24  OSPF  10   3           D   10.0.23.2       GigabitEthernet0/0/2</w:t>
      </w:r>
    </w:p>
    <w:p w14:paraId="14E7040B" w14:textId="77777777" w:rsidR="00187C5F" w:rsidRDefault="00187C5F" w:rsidP="00187C5F">
      <w:pPr>
        <w:pStyle w:val="2f3"/>
        <w:rPr>
          <w:rFonts w:hint="eastAsia"/>
        </w:rPr>
      </w:pPr>
      <w:r>
        <w:t xml:space="preserve">     10.10.10.1/32  OSPF  10   1           D   10.0.12.1       GigabitEthernet0/0/3</w:t>
      </w:r>
    </w:p>
    <w:p w14:paraId="7D92DB08" w14:textId="77777777" w:rsidR="00187C5F" w:rsidRDefault="00187C5F" w:rsidP="00187C5F">
      <w:pPr>
        <w:pStyle w:val="2f3"/>
        <w:rPr>
          <w:rFonts w:hint="eastAsia"/>
        </w:rPr>
      </w:pPr>
      <w:r>
        <w:t xml:space="preserve">     10.10.10.2/32  Direct  0    0           D   127.0.0.1       LoopBack0</w:t>
      </w:r>
    </w:p>
    <w:p w14:paraId="05E9B53A" w14:textId="77777777" w:rsidR="00187C5F" w:rsidRDefault="00187C5F" w:rsidP="00187C5F">
      <w:pPr>
        <w:pStyle w:val="2f3"/>
        <w:rPr>
          <w:rFonts w:hint="eastAsia"/>
        </w:rPr>
      </w:pPr>
      <w:r>
        <w:t xml:space="preserve">     10.10.10.3/32  OSPF  10   1           D   10.0.23.2       GigabitEthernet0/0/2</w:t>
      </w:r>
    </w:p>
    <w:p w14:paraId="71DA1429" w14:textId="77777777" w:rsidR="00187C5F" w:rsidRDefault="00187C5F" w:rsidP="00187C5F">
      <w:pPr>
        <w:pStyle w:val="2f3"/>
        <w:rPr>
          <w:rFonts w:hint="eastAsia"/>
        </w:rPr>
      </w:pPr>
      <w:r>
        <w:t xml:space="preserve">     10.10.10.4/32  OSPF  10   2           D   10.0.23.2       GigabitEthernet0/0/2</w:t>
      </w:r>
    </w:p>
    <w:p w14:paraId="56445B89" w14:textId="77777777" w:rsidR="00187C5F" w:rsidRDefault="00187C5F" w:rsidP="00187C5F">
      <w:pPr>
        <w:pStyle w:val="2f3"/>
        <w:rPr>
          <w:rFonts w:hint="eastAsia"/>
        </w:rPr>
      </w:pPr>
      <w:r>
        <w:t xml:space="preserve">     10.10.10.5/32  OSPF  10   3           D   10.0.23.2       GigabitEthernet0/0/2</w:t>
      </w:r>
    </w:p>
    <w:p w14:paraId="17786D51" w14:textId="77777777" w:rsidR="00187C5F" w:rsidRDefault="00187C5F" w:rsidP="00187C5F">
      <w:pPr>
        <w:pStyle w:val="2f3"/>
        <w:rPr>
          <w:rFonts w:hint="eastAsia"/>
        </w:rPr>
      </w:pPr>
      <w:r>
        <w:t xml:space="preserve">      127.0.0.0/8   Direct  0    0           D   127.0.0.1       InLoopBack0</w:t>
      </w:r>
    </w:p>
    <w:p w14:paraId="0206680A" w14:textId="77777777" w:rsidR="00187C5F" w:rsidRDefault="00187C5F" w:rsidP="00187C5F">
      <w:pPr>
        <w:pStyle w:val="2f3"/>
        <w:rPr>
          <w:rFonts w:hint="eastAsia"/>
        </w:rPr>
      </w:pPr>
      <w:r>
        <w:t xml:space="preserve">      127.0.0.1/32  Direct  0    0           D   127.0.0.1       InLoopBack0</w:t>
      </w:r>
    </w:p>
    <w:p w14:paraId="4AD1F02B" w14:textId="77777777" w:rsidR="00187C5F" w:rsidRDefault="00187C5F" w:rsidP="00187C5F">
      <w:pPr>
        <w:pStyle w:val="2f3"/>
        <w:rPr>
          <w:rFonts w:hint="eastAsia"/>
        </w:rPr>
      </w:pPr>
      <w:r>
        <w:t>127.255.255.255/32  Direct  0    0           D   127.0.0.1       InLoopBack0</w:t>
      </w:r>
    </w:p>
    <w:p w14:paraId="72F785BA" w14:textId="77777777" w:rsidR="00187C5F" w:rsidRDefault="00187C5F" w:rsidP="00187C5F">
      <w:pPr>
        <w:pStyle w:val="2f3"/>
        <w:rPr>
          <w:rFonts w:hint="eastAsia"/>
        </w:rPr>
      </w:pPr>
      <w:r>
        <w:t>255.255.255.255/32  Direct  0    0           D   127.0.0.1       InLoopBack0</w:t>
      </w:r>
    </w:p>
    <w:p w14:paraId="1CD214D4" w14:textId="77777777" w:rsidR="00187C5F" w:rsidRDefault="00187C5F" w:rsidP="00187C5F">
      <w:pPr>
        <w:pStyle w:val="1e"/>
      </w:pPr>
      <w:r>
        <w:t>The preceding command output shows that the OSPF process of R2 has learned all routes in AS 65100 and the routes are preferentially selected in the IP routing table.</w:t>
      </w:r>
    </w:p>
    <w:p w14:paraId="4275BDFD" w14:textId="77777777" w:rsidR="00187C5F" w:rsidRPr="00D63D35" w:rsidRDefault="00187C5F" w:rsidP="00D07FAA">
      <w:pPr>
        <w:pStyle w:val="3"/>
      </w:pPr>
      <w:r w:rsidRPr="00D63D35">
        <w:t>Configure EBGP peers and deploy GTSM and BGP authentication between EBGP peers.</w:t>
      </w:r>
    </w:p>
    <w:p w14:paraId="3A067CDC" w14:textId="77777777" w:rsidR="00187C5F" w:rsidRDefault="00187C5F" w:rsidP="00187C5F">
      <w:pPr>
        <w:pStyle w:val="1e"/>
      </w:pPr>
      <w:r>
        <w:t>Establish EBGP peer relationships between S1 and R1, between S5 and R3, and between S2 and R5. Configure BGP authentication, set the authentication password to Huawei@123, and set the TTL in GTSM to 255.</w:t>
      </w:r>
    </w:p>
    <w:p w14:paraId="25F0D79E" w14:textId="77777777" w:rsidR="00187C5F" w:rsidRDefault="00187C5F" w:rsidP="00187C5F">
      <w:pPr>
        <w:pStyle w:val="1e"/>
      </w:pPr>
      <w:r>
        <w:t>In this experiment, S1 belongs to AS 65001, S2 belongs to AS 65002, S5 belongs to AS 65003, R1, R3, and R5 belongs to AS 65100.</w:t>
      </w:r>
    </w:p>
    <w:p w14:paraId="238C9E1E" w14:textId="77777777" w:rsidR="00187C5F" w:rsidRDefault="00187C5F" w:rsidP="00187C5F">
      <w:pPr>
        <w:pStyle w:val="1e"/>
      </w:pPr>
      <w:r>
        <w:t># Configure EBGP peers on S1 and R1, and configure BGP authentication and GTSM. GTSM only needs to be configured on the backbone network side.</w:t>
      </w:r>
    </w:p>
    <w:p w14:paraId="649AB6F1" w14:textId="77777777" w:rsidR="00187C5F" w:rsidRDefault="00187C5F" w:rsidP="00187C5F">
      <w:pPr>
        <w:pStyle w:val="2f3"/>
        <w:rPr>
          <w:rFonts w:hint="eastAsia"/>
        </w:rPr>
      </w:pPr>
      <w:r>
        <w:t>[R1]bgp 65100</w:t>
      </w:r>
    </w:p>
    <w:p w14:paraId="1E6937C9" w14:textId="77777777" w:rsidR="00187C5F" w:rsidRDefault="00187C5F" w:rsidP="00187C5F">
      <w:pPr>
        <w:pStyle w:val="2f3"/>
        <w:rPr>
          <w:rFonts w:hint="eastAsia"/>
        </w:rPr>
      </w:pPr>
      <w:r>
        <w:t xml:space="preserve">[R1-bgp] peer 10.0.11.1 as-number 65001 </w:t>
      </w:r>
    </w:p>
    <w:p w14:paraId="458DD3A4" w14:textId="77777777" w:rsidR="00187C5F" w:rsidRDefault="00187C5F" w:rsidP="00187C5F">
      <w:pPr>
        <w:pStyle w:val="2f3"/>
        <w:rPr>
          <w:rFonts w:hint="eastAsia"/>
        </w:rPr>
      </w:pPr>
      <w:r>
        <w:t xml:space="preserve">[R1-bgp] peer 10.0.11.1 password cipher Huawei@123 </w:t>
      </w:r>
    </w:p>
    <w:p w14:paraId="6CFD0834" w14:textId="77777777" w:rsidR="00187C5F" w:rsidRDefault="00187C5F" w:rsidP="00187C5F">
      <w:pPr>
        <w:pStyle w:val="2f3"/>
        <w:rPr>
          <w:rFonts w:hint="eastAsia"/>
        </w:rPr>
      </w:pPr>
      <w:r>
        <w:t>[R1-bgp] peer 10.0.11.1 valid-ttl-hops 255</w:t>
      </w:r>
    </w:p>
    <w:p w14:paraId="423093A0" w14:textId="77777777" w:rsidR="00187C5F" w:rsidRDefault="00187C5F" w:rsidP="00187C5F">
      <w:pPr>
        <w:pStyle w:val="2f3"/>
        <w:rPr>
          <w:rFonts w:hint="eastAsia"/>
        </w:rPr>
      </w:pPr>
    </w:p>
    <w:p w14:paraId="5C9C27C8" w14:textId="77777777" w:rsidR="00187C5F" w:rsidRDefault="00187C5F" w:rsidP="00187C5F">
      <w:pPr>
        <w:pStyle w:val="2f3"/>
        <w:rPr>
          <w:rFonts w:hint="eastAsia"/>
        </w:rPr>
      </w:pPr>
      <w:r>
        <w:t>[S1]bgp 65001</w:t>
      </w:r>
    </w:p>
    <w:p w14:paraId="6DAF0882" w14:textId="77777777" w:rsidR="00187C5F" w:rsidRDefault="00187C5F" w:rsidP="00187C5F">
      <w:pPr>
        <w:pStyle w:val="2f3"/>
        <w:rPr>
          <w:rFonts w:hint="eastAsia"/>
        </w:rPr>
      </w:pPr>
      <w:r>
        <w:t xml:space="preserve">[S1-bgp] peer 10.0.11.2 as-number 65100 </w:t>
      </w:r>
    </w:p>
    <w:p w14:paraId="6EE64FCC" w14:textId="77777777" w:rsidR="00187C5F" w:rsidRDefault="00187C5F" w:rsidP="00187C5F">
      <w:pPr>
        <w:pStyle w:val="2f3"/>
        <w:rPr>
          <w:rFonts w:hint="eastAsia"/>
        </w:rPr>
      </w:pPr>
      <w:r>
        <w:t xml:space="preserve">[S1-bgp] peer 10.0.11.2 password cipher Huawei@123 </w:t>
      </w:r>
    </w:p>
    <w:p w14:paraId="14902698" w14:textId="77777777" w:rsidR="00187C5F" w:rsidRDefault="00187C5F" w:rsidP="00187C5F">
      <w:pPr>
        <w:pStyle w:val="1e"/>
      </w:pPr>
      <w:r>
        <w:t># Configure EBGP peers on S5 and R3, and configure BGP authentication and GTSM. GTSM only needs to be configured on the backbone network side.</w:t>
      </w:r>
    </w:p>
    <w:p w14:paraId="792554D4" w14:textId="77777777" w:rsidR="00187C5F" w:rsidRDefault="00187C5F" w:rsidP="00187C5F">
      <w:pPr>
        <w:pStyle w:val="2f3"/>
        <w:rPr>
          <w:rFonts w:hint="eastAsia"/>
        </w:rPr>
      </w:pPr>
      <w:r>
        <w:t>[R3]bgp 65100</w:t>
      </w:r>
    </w:p>
    <w:p w14:paraId="28345163" w14:textId="77777777" w:rsidR="00187C5F" w:rsidRDefault="00187C5F" w:rsidP="00187C5F">
      <w:pPr>
        <w:pStyle w:val="2f3"/>
        <w:rPr>
          <w:rFonts w:hint="eastAsia"/>
        </w:rPr>
      </w:pPr>
      <w:r>
        <w:t xml:space="preserve">[R3-bgp] peer 10.0.35.5 as-number 65003 </w:t>
      </w:r>
    </w:p>
    <w:p w14:paraId="7A230CEA" w14:textId="77777777" w:rsidR="00187C5F" w:rsidRDefault="00187C5F" w:rsidP="00187C5F">
      <w:pPr>
        <w:pStyle w:val="2f3"/>
        <w:rPr>
          <w:rFonts w:hint="eastAsia"/>
        </w:rPr>
      </w:pPr>
      <w:r>
        <w:t xml:space="preserve">[R3-bgp] peer 10.0.35.5 password cipher Huawei@123 </w:t>
      </w:r>
    </w:p>
    <w:p w14:paraId="2DB377ED" w14:textId="77777777" w:rsidR="00187C5F" w:rsidRDefault="00187C5F" w:rsidP="00187C5F">
      <w:pPr>
        <w:pStyle w:val="2f3"/>
        <w:rPr>
          <w:rFonts w:hint="eastAsia"/>
        </w:rPr>
      </w:pPr>
      <w:r>
        <w:t>[R3-bgp] peer 10.0.35.5 valid-ttl-hops 255</w:t>
      </w:r>
    </w:p>
    <w:p w14:paraId="590C8FF2" w14:textId="77777777" w:rsidR="00187C5F" w:rsidRDefault="00187C5F" w:rsidP="00187C5F">
      <w:pPr>
        <w:pStyle w:val="2f3"/>
        <w:rPr>
          <w:rFonts w:hint="eastAsia"/>
        </w:rPr>
      </w:pPr>
    </w:p>
    <w:p w14:paraId="51FB1061" w14:textId="77777777" w:rsidR="00187C5F" w:rsidRDefault="00187C5F" w:rsidP="00187C5F">
      <w:pPr>
        <w:pStyle w:val="2f3"/>
        <w:rPr>
          <w:rFonts w:hint="eastAsia"/>
        </w:rPr>
      </w:pPr>
      <w:r>
        <w:t>[S5]bgp 65003</w:t>
      </w:r>
    </w:p>
    <w:p w14:paraId="27B02E6F" w14:textId="77777777" w:rsidR="00187C5F" w:rsidRDefault="00187C5F" w:rsidP="00187C5F">
      <w:pPr>
        <w:pStyle w:val="2f3"/>
        <w:rPr>
          <w:rFonts w:hint="eastAsia"/>
        </w:rPr>
      </w:pPr>
      <w:r>
        <w:t xml:space="preserve">[S5-bgp] peer 10.0.35.3 as-number 65100 </w:t>
      </w:r>
    </w:p>
    <w:p w14:paraId="2CF21FF5" w14:textId="77777777" w:rsidR="00187C5F" w:rsidRDefault="00187C5F" w:rsidP="00187C5F">
      <w:pPr>
        <w:pStyle w:val="2f3"/>
        <w:rPr>
          <w:rFonts w:hint="eastAsia"/>
        </w:rPr>
      </w:pPr>
      <w:r>
        <w:t xml:space="preserve">[S5-bgp] peer 10.0.35.3 password cipher Huawei@123 </w:t>
      </w:r>
    </w:p>
    <w:p w14:paraId="5FC0C65B" w14:textId="77777777" w:rsidR="00187C5F" w:rsidRDefault="00187C5F" w:rsidP="00187C5F">
      <w:pPr>
        <w:pStyle w:val="1e"/>
      </w:pPr>
      <w:r>
        <w:t># Configure EBGP peers on S2 and R5, and configure BGP authentication and GTSM. GTSM only needs to be configured on the backbone network side.</w:t>
      </w:r>
    </w:p>
    <w:p w14:paraId="01866E6C" w14:textId="77777777" w:rsidR="00187C5F" w:rsidRDefault="00187C5F" w:rsidP="00187C5F">
      <w:pPr>
        <w:pStyle w:val="2f3"/>
        <w:rPr>
          <w:rFonts w:hint="eastAsia"/>
        </w:rPr>
      </w:pPr>
      <w:r>
        <w:t>[R5]bgp 65100</w:t>
      </w:r>
    </w:p>
    <w:p w14:paraId="1D46E527" w14:textId="77777777" w:rsidR="00187C5F" w:rsidRDefault="00187C5F" w:rsidP="00187C5F">
      <w:pPr>
        <w:pStyle w:val="2f3"/>
        <w:rPr>
          <w:rFonts w:hint="eastAsia"/>
        </w:rPr>
      </w:pPr>
      <w:r>
        <w:t xml:space="preserve">[R5-bgp] peer 10.0.25.2 as-number 65002 </w:t>
      </w:r>
    </w:p>
    <w:p w14:paraId="43D1BA52" w14:textId="77777777" w:rsidR="00187C5F" w:rsidRDefault="00187C5F" w:rsidP="00187C5F">
      <w:pPr>
        <w:pStyle w:val="2f3"/>
        <w:rPr>
          <w:rFonts w:hint="eastAsia"/>
        </w:rPr>
      </w:pPr>
      <w:r>
        <w:t xml:space="preserve">[R5-bgp] peer 10.0.25.2 password cipher Huawei@123 </w:t>
      </w:r>
    </w:p>
    <w:p w14:paraId="5FE5C71F" w14:textId="77777777" w:rsidR="00187C5F" w:rsidRDefault="00187C5F" w:rsidP="00187C5F">
      <w:pPr>
        <w:pStyle w:val="2f3"/>
        <w:rPr>
          <w:rFonts w:hint="eastAsia"/>
        </w:rPr>
      </w:pPr>
      <w:r>
        <w:t>[R5-bgp] peer 10.0.25.2 valid-ttl-hops 255</w:t>
      </w:r>
    </w:p>
    <w:p w14:paraId="0D14E501" w14:textId="77777777" w:rsidR="00187C5F" w:rsidRDefault="00187C5F" w:rsidP="00187C5F">
      <w:pPr>
        <w:pStyle w:val="2f3"/>
        <w:rPr>
          <w:rFonts w:hint="eastAsia"/>
        </w:rPr>
      </w:pPr>
    </w:p>
    <w:p w14:paraId="75A20AB0" w14:textId="77777777" w:rsidR="00187C5F" w:rsidRDefault="00187C5F" w:rsidP="00187C5F">
      <w:pPr>
        <w:pStyle w:val="2f3"/>
        <w:rPr>
          <w:rFonts w:hint="eastAsia"/>
        </w:rPr>
      </w:pPr>
      <w:r>
        <w:t>[S2]bgp 65002</w:t>
      </w:r>
    </w:p>
    <w:p w14:paraId="6480EC09" w14:textId="77777777" w:rsidR="00187C5F" w:rsidRDefault="00187C5F" w:rsidP="00187C5F">
      <w:pPr>
        <w:pStyle w:val="2f3"/>
        <w:rPr>
          <w:rFonts w:hint="eastAsia"/>
        </w:rPr>
      </w:pPr>
      <w:r>
        <w:t xml:space="preserve">[S2-bgp] peer 10.0.25.5 as-number 65001 </w:t>
      </w:r>
    </w:p>
    <w:p w14:paraId="40EBF6E7" w14:textId="77777777" w:rsidR="00187C5F" w:rsidRDefault="00187C5F" w:rsidP="00187C5F">
      <w:pPr>
        <w:pStyle w:val="2f3"/>
        <w:rPr>
          <w:rFonts w:hint="eastAsia"/>
        </w:rPr>
      </w:pPr>
      <w:r>
        <w:t xml:space="preserve">[S2-bgp] peer 10.0.25.5 password cipher Huawei@123 </w:t>
      </w:r>
    </w:p>
    <w:p w14:paraId="376BC965" w14:textId="77777777" w:rsidR="00187C5F" w:rsidRDefault="00187C5F" w:rsidP="00187C5F">
      <w:pPr>
        <w:pStyle w:val="1e"/>
      </w:pPr>
      <w:r>
        <w:t>Check the EBGP configuration.</w:t>
      </w:r>
    </w:p>
    <w:p w14:paraId="3D19FA7D" w14:textId="77777777" w:rsidR="00187C5F" w:rsidRDefault="00187C5F" w:rsidP="00187C5F">
      <w:pPr>
        <w:pStyle w:val="1e"/>
      </w:pPr>
      <w:r>
        <w:t># Check the BGP peer relationship status on R1, R3, and R5.</w:t>
      </w:r>
    </w:p>
    <w:p w14:paraId="28AB5C3D" w14:textId="77777777" w:rsidR="00187C5F" w:rsidRDefault="00187C5F" w:rsidP="00187C5F">
      <w:pPr>
        <w:pStyle w:val="2f3"/>
        <w:rPr>
          <w:rFonts w:hint="eastAsia"/>
        </w:rPr>
      </w:pPr>
      <w:r>
        <w:t xml:space="preserve">[R1]display bgp peer </w:t>
      </w:r>
    </w:p>
    <w:p w14:paraId="50FE46EF" w14:textId="77777777" w:rsidR="00187C5F" w:rsidRDefault="00187C5F" w:rsidP="00187C5F">
      <w:pPr>
        <w:pStyle w:val="2f3"/>
        <w:rPr>
          <w:rFonts w:hint="eastAsia"/>
        </w:rPr>
      </w:pPr>
    </w:p>
    <w:p w14:paraId="45F41032" w14:textId="77777777" w:rsidR="00187C5F" w:rsidRDefault="00187C5F" w:rsidP="00187C5F">
      <w:pPr>
        <w:pStyle w:val="2f3"/>
        <w:rPr>
          <w:rFonts w:hint="eastAsia"/>
        </w:rPr>
      </w:pPr>
      <w:r>
        <w:t xml:space="preserve"> BGP local router ID : 10.10.10.1</w:t>
      </w:r>
    </w:p>
    <w:p w14:paraId="3F1E320B" w14:textId="77777777" w:rsidR="00187C5F" w:rsidRDefault="00187C5F" w:rsidP="00187C5F">
      <w:pPr>
        <w:pStyle w:val="2f3"/>
        <w:rPr>
          <w:rFonts w:hint="eastAsia"/>
        </w:rPr>
      </w:pPr>
      <w:r>
        <w:t xml:space="preserve"> Local AS number : 65100</w:t>
      </w:r>
    </w:p>
    <w:p w14:paraId="0472AEB6" w14:textId="77777777" w:rsidR="00187C5F" w:rsidRDefault="00187C5F" w:rsidP="00187C5F">
      <w:pPr>
        <w:pStyle w:val="2f3"/>
        <w:rPr>
          <w:rFonts w:hint="eastAsia"/>
        </w:rPr>
      </w:pPr>
      <w:r>
        <w:t xml:space="preserve"> Total number of peers : 1    Peers in established state : 1</w:t>
      </w:r>
    </w:p>
    <w:p w14:paraId="3EA52002" w14:textId="77777777" w:rsidR="00187C5F" w:rsidRDefault="00187C5F" w:rsidP="00187C5F">
      <w:pPr>
        <w:pStyle w:val="2f3"/>
        <w:rPr>
          <w:rFonts w:hint="eastAsia"/>
        </w:rPr>
      </w:pPr>
    </w:p>
    <w:p w14:paraId="5FC9C6CA" w14:textId="77777777" w:rsidR="00187C5F" w:rsidRDefault="00187C5F" w:rsidP="00187C5F">
      <w:pPr>
        <w:pStyle w:val="2f3"/>
        <w:rPr>
          <w:rFonts w:hint="eastAsia"/>
        </w:rPr>
      </w:pPr>
      <w:r>
        <w:t xml:space="preserve">  Peer            V          AS  MsgRcvd  MsgSent  OutQ  Up/Down       State  PrefRcv</w:t>
      </w:r>
    </w:p>
    <w:p w14:paraId="5ADC19F5" w14:textId="77777777" w:rsidR="00187C5F" w:rsidRDefault="00187C5F" w:rsidP="00187C5F">
      <w:pPr>
        <w:pStyle w:val="2f3"/>
        <w:rPr>
          <w:rFonts w:hint="eastAsia"/>
        </w:rPr>
      </w:pPr>
    </w:p>
    <w:p w14:paraId="48DCBF65" w14:textId="77777777" w:rsidR="00187C5F" w:rsidRDefault="00187C5F" w:rsidP="00187C5F">
      <w:pPr>
        <w:pStyle w:val="2f3"/>
        <w:rPr>
          <w:rFonts w:hint="eastAsia"/>
        </w:rPr>
      </w:pPr>
      <w:r>
        <w:t xml:space="preserve">  10.0.11.1         4       65001       12       15      0   00:10:16  Established     0 </w:t>
      </w:r>
    </w:p>
    <w:p w14:paraId="57A7550A" w14:textId="77777777" w:rsidR="00187C5F" w:rsidRDefault="00187C5F" w:rsidP="00187C5F">
      <w:pPr>
        <w:pStyle w:val="2f3"/>
        <w:rPr>
          <w:rFonts w:hint="eastAsia"/>
        </w:rPr>
      </w:pPr>
    </w:p>
    <w:p w14:paraId="4976482F" w14:textId="77777777" w:rsidR="00187C5F" w:rsidRDefault="00187C5F" w:rsidP="00187C5F">
      <w:pPr>
        <w:pStyle w:val="2f3"/>
        <w:rPr>
          <w:rFonts w:hint="eastAsia"/>
        </w:rPr>
      </w:pPr>
      <w:r>
        <w:t xml:space="preserve">[R3]display bgp peer </w:t>
      </w:r>
    </w:p>
    <w:p w14:paraId="59BC0DF6" w14:textId="77777777" w:rsidR="00187C5F" w:rsidRDefault="00187C5F" w:rsidP="00187C5F">
      <w:pPr>
        <w:pStyle w:val="2f3"/>
        <w:rPr>
          <w:rFonts w:hint="eastAsia"/>
        </w:rPr>
      </w:pPr>
    </w:p>
    <w:p w14:paraId="1E707CDF" w14:textId="77777777" w:rsidR="00187C5F" w:rsidRDefault="00187C5F" w:rsidP="00187C5F">
      <w:pPr>
        <w:pStyle w:val="2f3"/>
        <w:rPr>
          <w:rFonts w:hint="eastAsia"/>
        </w:rPr>
      </w:pPr>
      <w:r>
        <w:t xml:space="preserve"> BGP local router ID : 10.10.10.3</w:t>
      </w:r>
    </w:p>
    <w:p w14:paraId="5C733D11" w14:textId="77777777" w:rsidR="00187C5F" w:rsidRDefault="00187C5F" w:rsidP="00187C5F">
      <w:pPr>
        <w:pStyle w:val="2f3"/>
        <w:rPr>
          <w:rFonts w:hint="eastAsia"/>
        </w:rPr>
      </w:pPr>
      <w:r>
        <w:t xml:space="preserve"> Local AS number : 65100</w:t>
      </w:r>
    </w:p>
    <w:p w14:paraId="4BFAAF02" w14:textId="77777777" w:rsidR="00187C5F" w:rsidRDefault="00187C5F" w:rsidP="00187C5F">
      <w:pPr>
        <w:pStyle w:val="2f3"/>
        <w:rPr>
          <w:rFonts w:hint="eastAsia"/>
        </w:rPr>
      </w:pPr>
      <w:r>
        <w:t xml:space="preserve"> Total number of peers : 1    Peers in established state : 1</w:t>
      </w:r>
    </w:p>
    <w:p w14:paraId="6B18C6E7" w14:textId="77777777" w:rsidR="00187C5F" w:rsidRDefault="00187C5F" w:rsidP="00187C5F">
      <w:pPr>
        <w:pStyle w:val="2f3"/>
        <w:rPr>
          <w:rFonts w:hint="eastAsia"/>
        </w:rPr>
      </w:pPr>
    </w:p>
    <w:p w14:paraId="30936A54" w14:textId="77777777" w:rsidR="00187C5F" w:rsidRDefault="00187C5F" w:rsidP="00187C5F">
      <w:pPr>
        <w:pStyle w:val="2f3"/>
        <w:rPr>
          <w:rFonts w:hint="eastAsia"/>
        </w:rPr>
      </w:pPr>
      <w:r>
        <w:t xml:space="preserve">  Peer            V          AS  MsgRcvd  MsgSent  OutQ  Up/Down       State  PrefRcv</w:t>
      </w:r>
    </w:p>
    <w:p w14:paraId="2262ED43" w14:textId="77777777" w:rsidR="00187C5F" w:rsidRDefault="00187C5F" w:rsidP="00187C5F">
      <w:pPr>
        <w:pStyle w:val="2f3"/>
        <w:rPr>
          <w:rFonts w:hint="eastAsia"/>
        </w:rPr>
      </w:pPr>
    </w:p>
    <w:p w14:paraId="4834E786" w14:textId="77777777" w:rsidR="00187C5F" w:rsidRDefault="00187C5F" w:rsidP="00187C5F">
      <w:pPr>
        <w:pStyle w:val="2f3"/>
        <w:rPr>
          <w:rFonts w:hint="eastAsia"/>
        </w:rPr>
      </w:pPr>
      <w:r>
        <w:t xml:space="preserve">  10.0.35.5        4        65003       14       12      0   00:10:48  Established     0</w:t>
      </w:r>
    </w:p>
    <w:p w14:paraId="30A2E4C2" w14:textId="77777777" w:rsidR="00187C5F" w:rsidRDefault="00187C5F" w:rsidP="00187C5F">
      <w:pPr>
        <w:pStyle w:val="2f3"/>
        <w:rPr>
          <w:rFonts w:hint="eastAsia"/>
        </w:rPr>
      </w:pPr>
    </w:p>
    <w:p w14:paraId="742EC196" w14:textId="77777777" w:rsidR="00187C5F" w:rsidRDefault="00187C5F" w:rsidP="00187C5F">
      <w:pPr>
        <w:pStyle w:val="2f3"/>
        <w:rPr>
          <w:rFonts w:hint="eastAsia"/>
        </w:rPr>
      </w:pPr>
      <w:r>
        <w:t xml:space="preserve">[R5]display bgp peer </w:t>
      </w:r>
    </w:p>
    <w:p w14:paraId="40C592E6" w14:textId="77777777" w:rsidR="00187C5F" w:rsidRDefault="00187C5F" w:rsidP="00187C5F">
      <w:pPr>
        <w:pStyle w:val="2f3"/>
        <w:rPr>
          <w:rFonts w:hint="eastAsia"/>
        </w:rPr>
      </w:pPr>
    </w:p>
    <w:p w14:paraId="76A161AF" w14:textId="77777777" w:rsidR="00187C5F" w:rsidRDefault="00187C5F" w:rsidP="00187C5F">
      <w:pPr>
        <w:pStyle w:val="2f3"/>
        <w:rPr>
          <w:rFonts w:hint="eastAsia"/>
        </w:rPr>
      </w:pPr>
      <w:r>
        <w:t xml:space="preserve"> BGP local router ID : 10.10.10.5</w:t>
      </w:r>
    </w:p>
    <w:p w14:paraId="282D7880" w14:textId="77777777" w:rsidR="00187C5F" w:rsidRDefault="00187C5F" w:rsidP="00187C5F">
      <w:pPr>
        <w:pStyle w:val="2f3"/>
        <w:rPr>
          <w:rFonts w:hint="eastAsia"/>
        </w:rPr>
      </w:pPr>
      <w:r>
        <w:t xml:space="preserve"> Local AS number : 65100</w:t>
      </w:r>
    </w:p>
    <w:p w14:paraId="73749F23" w14:textId="77777777" w:rsidR="00187C5F" w:rsidRDefault="00187C5F" w:rsidP="00187C5F">
      <w:pPr>
        <w:pStyle w:val="2f3"/>
        <w:rPr>
          <w:rFonts w:hint="eastAsia"/>
        </w:rPr>
      </w:pPr>
      <w:r>
        <w:t xml:space="preserve"> Total number of peers : 1    Peers in established state : 1</w:t>
      </w:r>
    </w:p>
    <w:p w14:paraId="5C09FD58" w14:textId="77777777" w:rsidR="00187C5F" w:rsidRDefault="00187C5F" w:rsidP="00187C5F">
      <w:pPr>
        <w:pStyle w:val="2f3"/>
        <w:rPr>
          <w:rFonts w:hint="eastAsia"/>
        </w:rPr>
      </w:pPr>
    </w:p>
    <w:p w14:paraId="06490E16" w14:textId="77777777" w:rsidR="00187C5F" w:rsidRDefault="00187C5F" w:rsidP="00187C5F">
      <w:pPr>
        <w:pStyle w:val="2f3"/>
        <w:rPr>
          <w:rFonts w:hint="eastAsia"/>
        </w:rPr>
      </w:pPr>
      <w:r>
        <w:t xml:space="preserve">  Peer            V          AS  MsgRcvd  MsgSent  OutQ  Up/Down       State PrefRcv</w:t>
      </w:r>
    </w:p>
    <w:p w14:paraId="3BAE11CC" w14:textId="77777777" w:rsidR="00187C5F" w:rsidRDefault="00187C5F" w:rsidP="00187C5F">
      <w:pPr>
        <w:pStyle w:val="2f3"/>
        <w:rPr>
          <w:rFonts w:hint="eastAsia"/>
        </w:rPr>
      </w:pPr>
    </w:p>
    <w:p w14:paraId="1FED949B" w14:textId="77777777" w:rsidR="00187C5F" w:rsidRDefault="00187C5F" w:rsidP="00187C5F">
      <w:pPr>
        <w:pStyle w:val="2f3"/>
        <w:rPr>
          <w:rFonts w:hint="eastAsia"/>
        </w:rPr>
      </w:pPr>
      <w:r>
        <w:t xml:space="preserve">  10.0.25.2        4        65002       13       13      0   00:11:34  Established    0</w:t>
      </w:r>
    </w:p>
    <w:p w14:paraId="786ABB72" w14:textId="77777777" w:rsidR="00187C5F" w:rsidRDefault="00187C5F" w:rsidP="00187C5F">
      <w:pPr>
        <w:pStyle w:val="1e"/>
      </w:pPr>
      <w:r>
        <w:t>The neighbor relationships between R1, R3, and R5 and their peers are in Established state.</w:t>
      </w:r>
    </w:p>
    <w:p w14:paraId="31A60D02" w14:textId="77777777" w:rsidR="00187C5F" w:rsidRPr="00D63D35" w:rsidRDefault="00187C5F" w:rsidP="00D07FAA">
      <w:pPr>
        <w:pStyle w:val="3"/>
      </w:pPr>
      <w:r w:rsidRPr="00D63D35">
        <w:t xml:space="preserve">Configure IBGP peers and </w:t>
      </w:r>
      <w:r w:rsidRPr="00D63D35">
        <w:rPr>
          <w:rFonts w:hint="eastAsia"/>
        </w:rPr>
        <w:t>hier</w:t>
      </w:r>
      <w:r w:rsidRPr="00D63D35">
        <w:t>archical RRs.</w:t>
      </w:r>
    </w:p>
    <w:p w14:paraId="4A4DE4A9" w14:textId="77777777" w:rsidR="00187C5F" w:rsidRDefault="00187C5F" w:rsidP="00187C5F">
      <w:pPr>
        <w:pStyle w:val="1e"/>
      </w:pPr>
      <w:r>
        <w:t>R2 and R4 are level-2 RRs, and R1, R3, and R5 are clients of R2 and R4. To prevent route transmission between RRs in the same cluster, you need to change the cluster ID to 24.24.24.24.</w:t>
      </w:r>
    </w:p>
    <w:p w14:paraId="294A068E" w14:textId="77777777" w:rsidR="00187C5F" w:rsidRDefault="00187C5F" w:rsidP="00187C5F">
      <w:pPr>
        <w:pStyle w:val="1e"/>
      </w:pPr>
      <w:r>
        <w:t>R3 is a level-1 RR, and R2 and R4 are clients of R3.</w:t>
      </w:r>
    </w:p>
    <w:p w14:paraId="17EA434A" w14:textId="77777777" w:rsidR="00187C5F" w:rsidRDefault="00187C5F" w:rsidP="00187C5F">
      <w:pPr>
        <w:pStyle w:val="1e"/>
      </w:pPr>
      <w:r>
        <w:t>Deploy IBGP peers based on the topology and establish IBGP peer relationships based on loopback interface addresses. Because there are a large number of IBGP peers, configure a peer group.</w:t>
      </w:r>
    </w:p>
    <w:p w14:paraId="11242F39" w14:textId="77777777" w:rsidR="00187C5F" w:rsidRDefault="00187C5F" w:rsidP="00B810AB">
      <w:pPr>
        <w:pStyle w:val="1e"/>
      </w:pPr>
      <w:r>
        <w:t># Configure R1.</w:t>
      </w:r>
    </w:p>
    <w:p w14:paraId="3434602B" w14:textId="77777777" w:rsidR="00187C5F" w:rsidRDefault="00187C5F" w:rsidP="00B810AB">
      <w:pPr>
        <w:pStyle w:val="2f3"/>
        <w:rPr>
          <w:rFonts w:hint="eastAsia"/>
        </w:rPr>
      </w:pPr>
      <w:r>
        <w:t>[R1]bgp 65100</w:t>
      </w:r>
    </w:p>
    <w:p w14:paraId="585A2FE1" w14:textId="77777777" w:rsidR="00187C5F" w:rsidRDefault="00187C5F" w:rsidP="00B810AB">
      <w:pPr>
        <w:pStyle w:val="2f3"/>
        <w:rPr>
          <w:rFonts w:hint="eastAsia"/>
        </w:rPr>
      </w:pPr>
      <w:r>
        <w:lastRenderedPageBreak/>
        <w:t>[R1-bgp] group IBGP internal</w:t>
      </w:r>
    </w:p>
    <w:p w14:paraId="16EBB7E9" w14:textId="77777777" w:rsidR="00187C5F" w:rsidRDefault="00187C5F" w:rsidP="00B810AB">
      <w:pPr>
        <w:pStyle w:val="2f3"/>
        <w:rPr>
          <w:rFonts w:hint="eastAsia"/>
        </w:rPr>
      </w:pPr>
      <w:r>
        <w:t>[R1-bgp] peer IBGP connect-interface LoopBack0</w:t>
      </w:r>
    </w:p>
    <w:p w14:paraId="6BFB3212" w14:textId="77777777" w:rsidR="00187C5F" w:rsidRDefault="00187C5F" w:rsidP="00B810AB">
      <w:pPr>
        <w:pStyle w:val="2f3"/>
        <w:rPr>
          <w:rFonts w:hint="eastAsia"/>
        </w:rPr>
      </w:pPr>
      <w:r>
        <w:t>[R1-bgp] peer IBGP next-hop-local</w:t>
      </w:r>
    </w:p>
    <w:p w14:paraId="1EBCC0DF" w14:textId="77777777" w:rsidR="00187C5F" w:rsidRDefault="00187C5F" w:rsidP="00B810AB">
      <w:pPr>
        <w:pStyle w:val="2f3"/>
        <w:rPr>
          <w:rFonts w:hint="eastAsia"/>
        </w:rPr>
      </w:pPr>
      <w:r>
        <w:t xml:space="preserve">[R1-bgp] peer 10.10.10.2 group IBGP </w:t>
      </w:r>
    </w:p>
    <w:p w14:paraId="4A3FE6E1" w14:textId="77777777" w:rsidR="00187C5F" w:rsidRDefault="00187C5F" w:rsidP="00B810AB">
      <w:pPr>
        <w:pStyle w:val="2f3"/>
        <w:rPr>
          <w:rFonts w:hint="eastAsia"/>
        </w:rPr>
      </w:pPr>
      <w:r>
        <w:t>[R1-bgp] peer 10.10.10.4 group IBGP</w:t>
      </w:r>
    </w:p>
    <w:p w14:paraId="1089249A" w14:textId="77777777" w:rsidR="00187C5F" w:rsidRDefault="00187C5F" w:rsidP="00B810AB">
      <w:pPr>
        <w:pStyle w:val="1e"/>
      </w:pPr>
      <w:r>
        <w:t># Configure R2.</w:t>
      </w:r>
    </w:p>
    <w:p w14:paraId="784DD9C5" w14:textId="77777777" w:rsidR="00187C5F" w:rsidRDefault="00187C5F" w:rsidP="00B810AB">
      <w:pPr>
        <w:pStyle w:val="2f3"/>
        <w:rPr>
          <w:rFonts w:hint="eastAsia"/>
        </w:rPr>
      </w:pPr>
      <w:r>
        <w:t>[R2]bgp 65100</w:t>
      </w:r>
    </w:p>
    <w:p w14:paraId="5DA852C0" w14:textId="77777777" w:rsidR="00187C5F" w:rsidRDefault="00187C5F" w:rsidP="00B810AB">
      <w:pPr>
        <w:pStyle w:val="2f3"/>
        <w:rPr>
          <w:rFonts w:hint="eastAsia"/>
        </w:rPr>
      </w:pPr>
      <w:r>
        <w:t>[R2-bgp] group IBGP internal</w:t>
      </w:r>
    </w:p>
    <w:p w14:paraId="1D7B7714" w14:textId="77777777" w:rsidR="00187C5F" w:rsidRDefault="00187C5F" w:rsidP="00B810AB">
      <w:pPr>
        <w:pStyle w:val="2f3"/>
        <w:rPr>
          <w:rFonts w:hint="eastAsia"/>
        </w:rPr>
      </w:pPr>
      <w:r>
        <w:t>[R2-bgp] peer IBGP connect-interface LoopBack0</w:t>
      </w:r>
    </w:p>
    <w:p w14:paraId="24940040" w14:textId="77777777" w:rsidR="00187C5F" w:rsidRDefault="00187C5F" w:rsidP="00B810AB">
      <w:pPr>
        <w:pStyle w:val="2f3"/>
        <w:rPr>
          <w:rFonts w:hint="eastAsia"/>
        </w:rPr>
      </w:pPr>
      <w:r>
        <w:t xml:space="preserve">[R2-bgp] peer 10.10.10.1 group IBGP </w:t>
      </w:r>
    </w:p>
    <w:p w14:paraId="5CDA63C0" w14:textId="77777777" w:rsidR="00187C5F" w:rsidRDefault="00187C5F" w:rsidP="00B810AB">
      <w:pPr>
        <w:pStyle w:val="2f3"/>
        <w:rPr>
          <w:rFonts w:hint="eastAsia"/>
        </w:rPr>
      </w:pPr>
      <w:r>
        <w:t>[R2-bgp] peer 10.10.10.3 group IBGP</w:t>
      </w:r>
    </w:p>
    <w:p w14:paraId="4131A80C" w14:textId="77777777" w:rsidR="00187C5F" w:rsidRDefault="00187C5F" w:rsidP="00B810AB">
      <w:pPr>
        <w:pStyle w:val="2f3"/>
        <w:rPr>
          <w:rFonts w:hint="eastAsia"/>
        </w:rPr>
      </w:pPr>
      <w:r>
        <w:t xml:space="preserve">[R2-bgp] peer 10.10.10.4 group IBGP </w:t>
      </w:r>
    </w:p>
    <w:p w14:paraId="2908B265" w14:textId="77777777" w:rsidR="00187C5F" w:rsidRDefault="00187C5F" w:rsidP="00B810AB">
      <w:pPr>
        <w:pStyle w:val="2f3"/>
        <w:rPr>
          <w:rFonts w:hint="eastAsia"/>
        </w:rPr>
      </w:pPr>
      <w:r>
        <w:t>[R2-bgp] peer 10.10.10.5 group IBGP</w:t>
      </w:r>
    </w:p>
    <w:p w14:paraId="4DB0A4F5" w14:textId="77777777" w:rsidR="00187C5F" w:rsidRDefault="00187C5F" w:rsidP="00B810AB">
      <w:pPr>
        <w:pStyle w:val="1e"/>
      </w:pPr>
      <w:r>
        <w:t># Configure R3.</w:t>
      </w:r>
    </w:p>
    <w:p w14:paraId="0CB523CC" w14:textId="77777777" w:rsidR="00187C5F" w:rsidRDefault="00187C5F" w:rsidP="00B810AB">
      <w:pPr>
        <w:pStyle w:val="2f3"/>
        <w:rPr>
          <w:rFonts w:hint="eastAsia"/>
        </w:rPr>
      </w:pPr>
      <w:r>
        <w:t>[R3]bgp 65100</w:t>
      </w:r>
    </w:p>
    <w:p w14:paraId="1C2B05F4" w14:textId="77777777" w:rsidR="00187C5F" w:rsidRDefault="00187C5F" w:rsidP="00B810AB">
      <w:pPr>
        <w:pStyle w:val="2f3"/>
        <w:rPr>
          <w:rFonts w:hint="eastAsia"/>
        </w:rPr>
      </w:pPr>
      <w:r>
        <w:t>[R3-bgp] group IBGP internal</w:t>
      </w:r>
    </w:p>
    <w:p w14:paraId="39902800" w14:textId="77777777" w:rsidR="00187C5F" w:rsidRDefault="00187C5F" w:rsidP="00B810AB">
      <w:pPr>
        <w:pStyle w:val="2f3"/>
        <w:rPr>
          <w:rFonts w:hint="eastAsia"/>
        </w:rPr>
      </w:pPr>
      <w:r>
        <w:t>[R3-bgp] peer IBGP connect-interface LoopBack0</w:t>
      </w:r>
    </w:p>
    <w:p w14:paraId="6A5B50FA" w14:textId="77777777" w:rsidR="00187C5F" w:rsidRDefault="00187C5F" w:rsidP="00B810AB">
      <w:pPr>
        <w:pStyle w:val="2f3"/>
        <w:rPr>
          <w:rFonts w:hint="eastAsia"/>
        </w:rPr>
      </w:pPr>
      <w:r>
        <w:t>[R3-bgp] peer IBGP next-hop-local</w:t>
      </w:r>
    </w:p>
    <w:p w14:paraId="4C3E83E0" w14:textId="77777777" w:rsidR="00187C5F" w:rsidRDefault="00187C5F" w:rsidP="00B810AB">
      <w:pPr>
        <w:pStyle w:val="2f3"/>
        <w:rPr>
          <w:rFonts w:hint="eastAsia"/>
        </w:rPr>
      </w:pPr>
      <w:r>
        <w:t>[R3-bgp] peer 10.10.10.2 group IBGP</w:t>
      </w:r>
    </w:p>
    <w:p w14:paraId="15560849" w14:textId="77777777" w:rsidR="00187C5F" w:rsidRDefault="00187C5F" w:rsidP="00B810AB">
      <w:pPr>
        <w:pStyle w:val="2f3"/>
        <w:rPr>
          <w:rFonts w:hint="eastAsia"/>
        </w:rPr>
      </w:pPr>
      <w:r>
        <w:t xml:space="preserve">[R3-bgp] peer 10.10.10.4 group IBGP </w:t>
      </w:r>
    </w:p>
    <w:p w14:paraId="20889F2E" w14:textId="77777777" w:rsidR="00187C5F" w:rsidRDefault="00187C5F" w:rsidP="00B810AB">
      <w:pPr>
        <w:pStyle w:val="1e"/>
      </w:pPr>
      <w:r>
        <w:t># Configure R4.</w:t>
      </w:r>
    </w:p>
    <w:p w14:paraId="344F6634" w14:textId="77777777" w:rsidR="00187C5F" w:rsidRDefault="00187C5F" w:rsidP="00B810AB">
      <w:pPr>
        <w:pStyle w:val="2f3"/>
        <w:rPr>
          <w:rFonts w:hint="eastAsia"/>
        </w:rPr>
      </w:pPr>
      <w:r>
        <w:t>[R4]bgp 65100</w:t>
      </w:r>
    </w:p>
    <w:p w14:paraId="65109F19" w14:textId="77777777" w:rsidR="00187C5F" w:rsidRDefault="00187C5F" w:rsidP="00B810AB">
      <w:pPr>
        <w:pStyle w:val="2f3"/>
        <w:rPr>
          <w:rFonts w:hint="eastAsia"/>
        </w:rPr>
      </w:pPr>
      <w:r>
        <w:t>[R4-bgp] roup IBGP internal</w:t>
      </w:r>
    </w:p>
    <w:p w14:paraId="49B4637D" w14:textId="77777777" w:rsidR="00187C5F" w:rsidRDefault="00187C5F" w:rsidP="00B810AB">
      <w:pPr>
        <w:pStyle w:val="2f3"/>
        <w:rPr>
          <w:rFonts w:hint="eastAsia"/>
        </w:rPr>
      </w:pPr>
      <w:r>
        <w:t>[R4-bgp] peer IBGP connect-interface LoopBack0</w:t>
      </w:r>
    </w:p>
    <w:p w14:paraId="28599159" w14:textId="77777777" w:rsidR="00187C5F" w:rsidRDefault="00187C5F" w:rsidP="00B810AB">
      <w:pPr>
        <w:pStyle w:val="2f3"/>
        <w:rPr>
          <w:rFonts w:hint="eastAsia"/>
        </w:rPr>
      </w:pPr>
      <w:r>
        <w:t xml:space="preserve">[R4-bgp] peer 10.10.10.1 group IBGP </w:t>
      </w:r>
    </w:p>
    <w:p w14:paraId="0F29BC22" w14:textId="77777777" w:rsidR="00187C5F" w:rsidRDefault="00187C5F" w:rsidP="00B810AB">
      <w:pPr>
        <w:pStyle w:val="2f3"/>
        <w:rPr>
          <w:rFonts w:hint="eastAsia"/>
        </w:rPr>
      </w:pPr>
      <w:r>
        <w:t>[R4-bgp] peer 10.10.10.2 group IBGP</w:t>
      </w:r>
    </w:p>
    <w:p w14:paraId="4F230BB0" w14:textId="77777777" w:rsidR="00187C5F" w:rsidRDefault="00187C5F" w:rsidP="00B810AB">
      <w:pPr>
        <w:pStyle w:val="2f3"/>
        <w:rPr>
          <w:rFonts w:hint="eastAsia"/>
        </w:rPr>
      </w:pPr>
      <w:r>
        <w:t xml:space="preserve">[R4-bgp] peer 10.10.10.3 group IBGP </w:t>
      </w:r>
    </w:p>
    <w:p w14:paraId="0E8446A4" w14:textId="77777777" w:rsidR="00187C5F" w:rsidRDefault="00187C5F" w:rsidP="00B810AB">
      <w:pPr>
        <w:pStyle w:val="2f3"/>
        <w:rPr>
          <w:rFonts w:hint="eastAsia"/>
        </w:rPr>
      </w:pPr>
      <w:r>
        <w:t>[R4-bgp] peer 10.10.10.5 group IBGP</w:t>
      </w:r>
    </w:p>
    <w:p w14:paraId="0396C40B" w14:textId="77777777" w:rsidR="00187C5F" w:rsidRDefault="00187C5F" w:rsidP="00B810AB">
      <w:pPr>
        <w:pStyle w:val="1e"/>
      </w:pPr>
      <w:r>
        <w:t># Configure R5.</w:t>
      </w:r>
    </w:p>
    <w:p w14:paraId="49EB91E4" w14:textId="77777777" w:rsidR="00187C5F" w:rsidRDefault="00187C5F" w:rsidP="00B810AB">
      <w:pPr>
        <w:pStyle w:val="2f3"/>
        <w:rPr>
          <w:rFonts w:hint="eastAsia"/>
        </w:rPr>
      </w:pPr>
      <w:r>
        <w:t>[R5]bgp 65100</w:t>
      </w:r>
    </w:p>
    <w:p w14:paraId="6D48C4FF" w14:textId="77777777" w:rsidR="00187C5F" w:rsidRDefault="00187C5F" w:rsidP="00B810AB">
      <w:pPr>
        <w:pStyle w:val="2f3"/>
        <w:rPr>
          <w:rFonts w:hint="eastAsia"/>
        </w:rPr>
      </w:pPr>
      <w:r>
        <w:t>[R5-bgp] group IBGP internal</w:t>
      </w:r>
    </w:p>
    <w:p w14:paraId="1BBA5D6E" w14:textId="77777777" w:rsidR="00187C5F" w:rsidRDefault="00187C5F" w:rsidP="00B810AB">
      <w:pPr>
        <w:pStyle w:val="2f3"/>
        <w:rPr>
          <w:rFonts w:hint="eastAsia"/>
        </w:rPr>
      </w:pPr>
      <w:r>
        <w:t>[R5-bgp] peer IBGP connect-interface LoopBack0</w:t>
      </w:r>
    </w:p>
    <w:p w14:paraId="579F02ED" w14:textId="77777777" w:rsidR="00187C5F" w:rsidRDefault="00187C5F" w:rsidP="00B810AB">
      <w:pPr>
        <w:pStyle w:val="2f3"/>
        <w:rPr>
          <w:rFonts w:hint="eastAsia"/>
        </w:rPr>
      </w:pPr>
      <w:r>
        <w:t>[R5-bgp] peer IBGP next-hop-local</w:t>
      </w:r>
    </w:p>
    <w:p w14:paraId="0A402042" w14:textId="77777777" w:rsidR="00187C5F" w:rsidRDefault="00187C5F" w:rsidP="00B810AB">
      <w:pPr>
        <w:pStyle w:val="2f3"/>
        <w:rPr>
          <w:rFonts w:hint="eastAsia"/>
        </w:rPr>
      </w:pPr>
      <w:r>
        <w:t xml:space="preserve">[R5-bgp] peer 10.10.10.2 group IBGP </w:t>
      </w:r>
    </w:p>
    <w:p w14:paraId="59223581" w14:textId="77777777" w:rsidR="00187C5F" w:rsidRDefault="00187C5F" w:rsidP="00B810AB">
      <w:pPr>
        <w:pStyle w:val="2f3"/>
        <w:rPr>
          <w:rFonts w:hint="eastAsia"/>
        </w:rPr>
      </w:pPr>
      <w:r>
        <w:t>[R5-bgp] peer 10.10.10.4 group IBGP</w:t>
      </w:r>
    </w:p>
    <w:p w14:paraId="106B722E" w14:textId="77777777" w:rsidR="00187C5F" w:rsidRDefault="00187C5F" w:rsidP="00B810AB">
      <w:pPr>
        <w:pStyle w:val="1e"/>
      </w:pPr>
      <w:r>
        <w:t>Check the IBGP configuration.</w:t>
      </w:r>
    </w:p>
    <w:p w14:paraId="0507F9CC" w14:textId="77777777" w:rsidR="00187C5F" w:rsidRDefault="00187C5F" w:rsidP="00B810AB">
      <w:pPr>
        <w:pStyle w:val="1e"/>
      </w:pPr>
      <w:r>
        <w:t># Check the BGP peer relationship status on R2 and R4.</w:t>
      </w:r>
    </w:p>
    <w:p w14:paraId="1E06CB99" w14:textId="77777777" w:rsidR="00187C5F" w:rsidRDefault="00187C5F" w:rsidP="00B810AB">
      <w:pPr>
        <w:pStyle w:val="2f3"/>
        <w:rPr>
          <w:rFonts w:hint="eastAsia"/>
        </w:rPr>
      </w:pPr>
      <w:r>
        <w:t xml:space="preserve">[R2]display bgp peer </w:t>
      </w:r>
    </w:p>
    <w:p w14:paraId="05BD60D0" w14:textId="77777777" w:rsidR="00187C5F" w:rsidRDefault="00187C5F" w:rsidP="00B810AB">
      <w:pPr>
        <w:pStyle w:val="2f3"/>
        <w:rPr>
          <w:rFonts w:hint="eastAsia"/>
        </w:rPr>
      </w:pPr>
    </w:p>
    <w:p w14:paraId="4D37AFD4" w14:textId="77777777" w:rsidR="00187C5F" w:rsidRDefault="00187C5F" w:rsidP="00B810AB">
      <w:pPr>
        <w:pStyle w:val="2f3"/>
        <w:rPr>
          <w:rFonts w:hint="eastAsia"/>
        </w:rPr>
      </w:pPr>
      <w:r>
        <w:t xml:space="preserve"> BGP local router ID : 10.10.10.2</w:t>
      </w:r>
    </w:p>
    <w:p w14:paraId="6C612E8E" w14:textId="77777777" w:rsidR="00187C5F" w:rsidRDefault="00187C5F" w:rsidP="00B810AB">
      <w:pPr>
        <w:pStyle w:val="2f3"/>
        <w:rPr>
          <w:rFonts w:hint="eastAsia"/>
        </w:rPr>
      </w:pPr>
      <w:r>
        <w:t xml:space="preserve"> Local AS number : 65100</w:t>
      </w:r>
    </w:p>
    <w:p w14:paraId="6743F5EB" w14:textId="77777777" w:rsidR="00187C5F" w:rsidRDefault="00187C5F" w:rsidP="00B810AB">
      <w:pPr>
        <w:pStyle w:val="2f3"/>
        <w:rPr>
          <w:rFonts w:hint="eastAsia"/>
        </w:rPr>
      </w:pPr>
      <w:r>
        <w:t xml:space="preserve"> Total number of peers : 4    Peers in established state : 4</w:t>
      </w:r>
    </w:p>
    <w:p w14:paraId="353E2DC9" w14:textId="77777777" w:rsidR="00187C5F" w:rsidRDefault="00187C5F" w:rsidP="00B810AB">
      <w:pPr>
        <w:pStyle w:val="2f3"/>
        <w:rPr>
          <w:rFonts w:hint="eastAsia"/>
        </w:rPr>
      </w:pPr>
    </w:p>
    <w:p w14:paraId="2D6F43B3" w14:textId="77777777" w:rsidR="00187C5F" w:rsidRDefault="00187C5F" w:rsidP="00B810AB">
      <w:pPr>
        <w:pStyle w:val="2f3"/>
        <w:rPr>
          <w:rFonts w:hint="eastAsia"/>
        </w:rPr>
      </w:pPr>
      <w:r>
        <w:t xml:space="preserve">  Peer            V          AS  MsgRcvd  MsgSent  OutQ  Up/Down       State  PrefRcv</w:t>
      </w:r>
    </w:p>
    <w:p w14:paraId="2084EF0A" w14:textId="77777777" w:rsidR="00187C5F" w:rsidRDefault="00187C5F" w:rsidP="00B810AB">
      <w:pPr>
        <w:pStyle w:val="2f3"/>
        <w:rPr>
          <w:rFonts w:hint="eastAsia"/>
        </w:rPr>
      </w:pPr>
    </w:p>
    <w:p w14:paraId="26D31146" w14:textId="77777777" w:rsidR="00187C5F" w:rsidRDefault="00187C5F" w:rsidP="00B810AB">
      <w:pPr>
        <w:pStyle w:val="2f3"/>
        <w:rPr>
          <w:rFonts w:hint="eastAsia"/>
        </w:rPr>
      </w:pPr>
      <w:r>
        <w:t xml:space="preserve">  10.10.10.1       4        65100       25       25     0    00:23:16  Established      0</w:t>
      </w:r>
    </w:p>
    <w:p w14:paraId="0A4A7E94" w14:textId="77777777" w:rsidR="00187C5F" w:rsidRDefault="00187C5F" w:rsidP="00B810AB">
      <w:pPr>
        <w:pStyle w:val="2f3"/>
        <w:rPr>
          <w:rFonts w:hint="eastAsia"/>
        </w:rPr>
      </w:pPr>
      <w:r>
        <w:t xml:space="preserve">  10.10.10.3       4        65100       23       24     0    00:21:52  Established      0</w:t>
      </w:r>
    </w:p>
    <w:p w14:paraId="66E6A691" w14:textId="77777777" w:rsidR="00187C5F" w:rsidRDefault="00187C5F" w:rsidP="00B810AB">
      <w:pPr>
        <w:pStyle w:val="2f3"/>
        <w:rPr>
          <w:rFonts w:hint="eastAsia"/>
        </w:rPr>
      </w:pPr>
      <w:r>
        <w:lastRenderedPageBreak/>
        <w:t xml:space="preserve">  10.10.10.4       4        65100       18       19     0    00:16:58  Established      0</w:t>
      </w:r>
    </w:p>
    <w:p w14:paraId="3990E85C" w14:textId="77777777" w:rsidR="00187C5F" w:rsidRDefault="00187C5F" w:rsidP="00B810AB">
      <w:pPr>
        <w:pStyle w:val="2f3"/>
        <w:rPr>
          <w:rFonts w:hint="eastAsia"/>
        </w:rPr>
      </w:pPr>
      <w:r>
        <w:t xml:space="preserve">  10.10.10.5       4        65100       16       17     0    00:14:50  Established      0 </w:t>
      </w:r>
    </w:p>
    <w:p w14:paraId="072EE98B" w14:textId="77777777" w:rsidR="00187C5F" w:rsidRDefault="00187C5F" w:rsidP="00B810AB">
      <w:pPr>
        <w:pStyle w:val="2f3"/>
        <w:rPr>
          <w:rFonts w:hint="eastAsia"/>
        </w:rPr>
      </w:pPr>
      <w:r>
        <w:t xml:space="preserve"> </w:t>
      </w:r>
    </w:p>
    <w:p w14:paraId="2DC21DFD" w14:textId="77777777" w:rsidR="00187C5F" w:rsidRDefault="00187C5F" w:rsidP="00B810AB">
      <w:pPr>
        <w:pStyle w:val="2f3"/>
        <w:rPr>
          <w:rFonts w:hint="eastAsia"/>
        </w:rPr>
      </w:pPr>
      <w:r>
        <w:t xml:space="preserve">[R4]display bgp peer </w:t>
      </w:r>
    </w:p>
    <w:p w14:paraId="0B0537FF" w14:textId="77777777" w:rsidR="00187C5F" w:rsidRDefault="00187C5F" w:rsidP="00B810AB">
      <w:pPr>
        <w:pStyle w:val="2f3"/>
        <w:rPr>
          <w:rFonts w:hint="eastAsia"/>
        </w:rPr>
      </w:pPr>
    </w:p>
    <w:p w14:paraId="6241F73E" w14:textId="77777777" w:rsidR="00187C5F" w:rsidRDefault="00187C5F" w:rsidP="00B810AB">
      <w:pPr>
        <w:pStyle w:val="2f3"/>
        <w:rPr>
          <w:rFonts w:hint="eastAsia"/>
        </w:rPr>
      </w:pPr>
      <w:r>
        <w:t xml:space="preserve"> BGP local router ID : 10.10.10.4</w:t>
      </w:r>
    </w:p>
    <w:p w14:paraId="17B6FBEA" w14:textId="77777777" w:rsidR="00187C5F" w:rsidRDefault="00187C5F" w:rsidP="00B810AB">
      <w:pPr>
        <w:pStyle w:val="2f3"/>
        <w:rPr>
          <w:rFonts w:hint="eastAsia"/>
        </w:rPr>
      </w:pPr>
      <w:r>
        <w:t xml:space="preserve"> Local AS number : 65100</w:t>
      </w:r>
    </w:p>
    <w:p w14:paraId="61EAF32F" w14:textId="77777777" w:rsidR="00187C5F" w:rsidRDefault="00187C5F" w:rsidP="00B810AB">
      <w:pPr>
        <w:pStyle w:val="2f3"/>
        <w:rPr>
          <w:rFonts w:hint="eastAsia"/>
        </w:rPr>
      </w:pPr>
      <w:r>
        <w:t xml:space="preserve"> Total number of peers : 4    Peers in established state : 4</w:t>
      </w:r>
    </w:p>
    <w:p w14:paraId="0D802E3D" w14:textId="77777777" w:rsidR="00187C5F" w:rsidRDefault="00187C5F" w:rsidP="00B810AB">
      <w:pPr>
        <w:pStyle w:val="2f3"/>
        <w:rPr>
          <w:rFonts w:hint="eastAsia"/>
        </w:rPr>
      </w:pPr>
    </w:p>
    <w:p w14:paraId="097A9DAD" w14:textId="77777777" w:rsidR="00187C5F" w:rsidRDefault="00187C5F" w:rsidP="00B810AB">
      <w:pPr>
        <w:pStyle w:val="2f3"/>
        <w:rPr>
          <w:rFonts w:hint="eastAsia"/>
        </w:rPr>
      </w:pPr>
      <w:r>
        <w:t xml:space="preserve">  Peer            V          AS  MsgRcvd  MsgSent  OutQ  Up/Down       State  PrefRcv</w:t>
      </w:r>
    </w:p>
    <w:p w14:paraId="3FFF9C36" w14:textId="77777777" w:rsidR="00187C5F" w:rsidRDefault="00187C5F" w:rsidP="00B810AB">
      <w:pPr>
        <w:pStyle w:val="2f3"/>
        <w:rPr>
          <w:rFonts w:hint="eastAsia"/>
        </w:rPr>
      </w:pPr>
    </w:p>
    <w:p w14:paraId="4C189D75" w14:textId="77777777" w:rsidR="00187C5F" w:rsidRDefault="00187C5F" w:rsidP="00B810AB">
      <w:pPr>
        <w:pStyle w:val="2f3"/>
        <w:rPr>
          <w:rFonts w:hint="eastAsia"/>
        </w:rPr>
      </w:pPr>
      <w:r>
        <w:t xml:space="preserve">  10.10.10.1       4        65100       20       20     0    00:18:33  Established      0</w:t>
      </w:r>
    </w:p>
    <w:p w14:paraId="675D632C" w14:textId="77777777" w:rsidR="00187C5F" w:rsidRDefault="00187C5F" w:rsidP="00B810AB">
      <w:pPr>
        <w:pStyle w:val="2f3"/>
        <w:rPr>
          <w:rFonts w:hint="eastAsia"/>
        </w:rPr>
      </w:pPr>
      <w:r>
        <w:t xml:space="preserve">  10.10.10.2       4        65100       20       20     0    00:18:25  Established      0</w:t>
      </w:r>
    </w:p>
    <w:p w14:paraId="04B28EBE" w14:textId="77777777" w:rsidR="00187C5F" w:rsidRDefault="00187C5F" w:rsidP="00B810AB">
      <w:pPr>
        <w:pStyle w:val="2f3"/>
        <w:rPr>
          <w:rFonts w:hint="eastAsia"/>
        </w:rPr>
      </w:pPr>
      <w:r>
        <w:t xml:space="preserve">  10.10.10.3       4        65100       20       20     0    00:18:16  Established      0</w:t>
      </w:r>
    </w:p>
    <w:p w14:paraId="511AB6E2" w14:textId="77777777" w:rsidR="00187C5F" w:rsidRDefault="00187C5F" w:rsidP="00B810AB">
      <w:pPr>
        <w:pStyle w:val="2f3"/>
        <w:rPr>
          <w:rFonts w:hint="eastAsia"/>
        </w:rPr>
      </w:pPr>
      <w:r>
        <w:t xml:space="preserve">  10.10.10.5       4        65100       18       19     0    00:16:06  Established      0</w:t>
      </w:r>
    </w:p>
    <w:p w14:paraId="08E6EE39" w14:textId="77777777" w:rsidR="00187C5F" w:rsidRDefault="00187C5F" w:rsidP="00B810AB">
      <w:pPr>
        <w:pStyle w:val="1e"/>
      </w:pPr>
      <w:r>
        <w:t>Based on peer tables of R2 and R4, you can find that IBGP peer relationships have been established between routers in AS 65100.</w:t>
      </w:r>
    </w:p>
    <w:p w14:paraId="1E4DA653" w14:textId="77777777" w:rsidR="00187C5F" w:rsidRDefault="00187C5F" w:rsidP="00B810AB">
      <w:pPr>
        <w:pStyle w:val="1e"/>
      </w:pPr>
      <w:r>
        <w:t>Deploy hierarchical RRs.</w:t>
      </w:r>
    </w:p>
    <w:p w14:paraId="23F278AC" w14:textId="77777777" w:rsidR="00187C5F" w:rsidRDefault="00187C5F" w:rsidP="00B810AB">
      <w:pPr>
        <w:pStyle w:val="1e"/>
      </w:pPr>
      <w:r>
        <w:t>R2 and R4 are level-2 RRs, and R1, R3, and R5 are clients of R2 and R4. The same cluster ID is configured for R2 and R4.</w:t>
      </w:r>
    </w:p>
    <w:p w14:paraId="280C3301" w14:textId="77777777" w:rsidR="00187C5F" w:rsidRDefault="00187C5F" w:rsidP="00B810AB">
      <w:pPr>
        <w:pStyle w:val="1e"/>
      </w:pPr>
      <w:r>
        <w:t>R3 is a level-1 RR, and R2 and R4 are clients of R3.</w:t>
      </w:r>
    </w:p>
    <w:p w14:paraId="770D8301" w14:textId="77777777" w:rsidR="00187C5F" w:rsidRDefault="00187C5F" w:rsidP="00B810AB">
      <w:pPr>
        <w:pStyle w:val="1e"/>
      </w:pPr>
      <w:r>
        <w:t># Configure R2.</w:t>
      </w:r>
    </w:p>
    <w:p w14:paraId="5C67AECE" w14:textId="77777777" w:rsidR="00187C5F" w:rsidRDefault="00187C5F" w:rsidP="00B810AB">
      <w:pPr>
        <w:pStyle w:val="2f3"/>
        <w:rPr>
          <w:rFonts w:hint="eastAsia"/>
        </w:rPr>
      </w:pPr>
      <w:r>
        <w:t>[R2]bgp 65100</w:t>
      </w:r>
    </w:p>
    <w:p w14:paraId="10A9EEFA" w14:textId="77777777" w:rsidR="00187C5F" w:rsidRDefault="00187C5F" w:rsidP="00B810AB">
      <w:pPr>
        <w:pStyle w:val="2f3"/>
        <w:rPr>
          <w:rFonts w:hint="eastAsia"/>
        </w:rPr>
      </w:pPr>
      <w:r>
        <w:t>[R2-bgp] peer IBGP reflect-client</w:t>
      </w:r>
    </w:p>
    <w:p w14:paraId="6241B400" w14:textId="77777777" w:rsidR="00187C5F" w:rsidRDefault="00187C5F" w:rsidP="00B810AB">
      <w:pPr>
        <w:pStyle w:val="2f3"/>
        <w:rPr>
          <w:rFonts w:hint="eastAsia"/>
        </w:rPr>
      </w:pPr>
      <w:r>
        <w:t>[R2-bgp] reflector cluster-id 24.24.24.24</w:t>
      </w:r>
    </w:p>
    <w:p w14:paraId="0DA35346" w14:textId="77777777" w:rsidR="00187C5F" w:rsidRDefault="00187C5F" w:rsidP="00B810AB">
      <w:pPr>
        <w:pStyle w:val="1e"/>
      </w:pPr>
      <w:r>
        <w:t># Configure R4.</w:t>
      </w:r>
    </w:p>
    <w:p w14:paraId="4DBE4DCA" w14:textId="77777777" w:rsidR="00187C5F" w:rsidRDefault="00187C5F" w:rsidP="00B810AB">
      <w:pPr>
        <w:pStyle w:val="2f3"/>
        <w:rPr>
          <w:rFonts w:hint="eastAsia"/>
        </w:rPr>
      </w:pPr>
      <w:r>
        <w:t>[R4]bgp 65100</w:t>
      </w:r>
    </w:p>
    <w:p w14:paraId="18BB226A" w14:textId="77777777" w:rsidR="00187C5F" w:rsidRDefault="00187C5F" w:rsidP="00B810AB">
      <w:pPr>
        <w:pStyle w:val="2f3"/>
        <w:rPr>
          <w:rFonts w:hint="eastAsia"/>
        </w:rPr>
      </w:pPr>
      <w:r>
        <w:t>[R4-bgp] peer IBGP reflect-client</w:t>
      </w:r>
    </w:p>
    <w:p w14:paraId="5E2402CA" w14:textId="77777777" w:rsidR="00187C5F" w:rsidRDefault="00187C5F" w:rsidP="00B810AB">
      <w:pPr>
        <w:pStyle w:val="2f3"/>
        <w:rPr>
          <w:rFonts w:hint="eastAsia"/>
        </w:rPr>
      </w:pPr>
      <w:r>
        <w:t>[R4-bgp] reflector cluster-id 24.24.24.24</w:t>
      </w:r>
    </w:p>
    <w:p w14:paraId="268BE7C3" w14:textId="77777777" w:rsidR="00187C5F" w:rsidRDefault="00187C5F" w:rsidP="00B810AB">
      <w:pPr>
        <w:pStyle w:val="1e"/>
      </w:pPr>
      <w:r>
        <w:t># Configure R3.</w:t>
      </w:r>
    </w:p>
    <w:p w14:paraId="6046D84A" w14:textId="77777777" w:rsidR="00187C5F" w:rsidRDefault="00187C5F" w:rsidP="00B810AB">
      <w:pPr>
        <w:pStyle w:val="2f3"/>
        <w:rPr>
          <w:rFonts w:hint="eastAsia"/>
        </w:rPr>
      </w:pPr>
      <w:r>
        <w:t>[R3]bgp 65100</w:t>
      </w:r>
    </w:p>
    <w:p w14:paraId="18E46E6B" w14:textId="77777777" w:rsidR="00187C5F" w:rsidRDefault="00187C5F" w:rsidP="00B810AB">
      <w:pPr>
        <w:pStyle w:val="2f3"/>
        <w:rPr>
          <w:rFonts w:hint="eastAsia"/>
        </w:rPr>
      </w:pPr>
      <w:r>
        <w:t>[R3-bgp] peer IBGP reflect-client</w:t>
      </w:r>
    </w:p>
    <w:p w14:paraId="0E6CC90E" w14:textId="77777777" w:rsidR="00187C5F" w:rsidRDefault="00187C5F" w:rsidP="00B810AB">
      <w:pPr>
        <w:pStyle w:val="1e"/>
      </w:pPr>
      <w:r>
        <w:t>Check the RR configuration.</w:t>
      </w:r>
    </w:p>
    <w:p w14:paraId="7E69CAD1" w14:textId="77777777" w:rsidR="00187C5F" w:rsidRDefault="00187C5F" w:rsidP="00B810AB">
      <w:pPr>
        <w:pStyle w:val="1e"/>
      </w:pPr>
      <w:r>
        <w:t># Check the RR configuration on R2, R3, and R4.</w:t>
      </w:r>
    </w:p>
    <w:p w14:paraId="3B969EA0" w14:textId="77777777" w:rsidR="00187C5F" w:rsidRDefault="00187C5F" w:rsidP="00B810AB">
      <w:pPr>
        <w:pStyle w:val="2f3"/>
        <w:rPr>
          <w:rFonts w:hint="eastAsia"/>
        </w:rPr>
      </w:pPr>
      <w:r>
        <w:t>[R2]display bgp group IBGP</w:t>
      </w:r>
    </w:p>
    <w:p w14:paraId="1C502CC7" w14:textId="77777777" w:rsidR="00187C5F" w:rsidRDefault="00187C5F" w:rsidP="00B810AB">
      <w:pPr>
        <w:pStyle w:val="2f3"/>
        <w:rPr>
          <w:rFonts w:hint="eastAsia"/>
        </w:rPr>
      </w:pPr>
    </w:p>
    <w:p w14:paraId="4AD2A12A" w14:textId="77777777" w:rsidR="00187C5F" w:rsidRDefault="00187C5F" w:rsidP="00B810AB">
      <w:pPr>
        <w:pStyle w:val="2f3"/>
        <w:rPr>
          <w:rFonts w:hint="eastAsia"/>
        </w:rPr>
      </w:pPr>
      <w:r>
        <w:t xml:space="preserve"> BGP peer-group: IBGP</w:t>
      </w:r>
    </w:p>
    <w:p w14:paraId="0D7D9E0E" w14:textId="77777777" w:rsidR="00187C5F" w:rsidRDefault="00187C5F" w:rsidP="00B810AB">
      <w:pPr>
        <w:pStyle w:val="2f3"/>
        <w:rPr>
          <w:rFonts w:hint="eastAsia"/>
        </w:rPr>
      </w:pPr>
      <w:r>
        <w:t xml:space="preserve"> Remote AS: 65100</w:t>
      </w:r>
    </w:p>
    <w:p w14:paraId="272531BD" w14:textId="77777777" w:rsidR="00187C5F" w:rsidRDefault="00187C5F" w:rsidP="00B810AB">
      <w:pPr>
        <w:pStyle w:val="2f3"/>
        <w:rPr>
          <w:rFonts w:hint="eastAsia"/>
        </w:rPr>
      </w:pPr>
      <w:r>
        <w:t xml:space="preserve"> Authentication type configured: None</w:t>
      </w:r>
    </w:p>
    <w:p w14:paraId="58F1F168" w14:textId="77777777" w:rsidR="00187C5F" w:rsidRDefault="00187C5F" w:rsidP="00B810AB">
      <w:pPr>
        <w:pStyle w:val="2f3"/>
        <w:rPr>
          <w:rFonts w:hint="eastAsia"/>
        </w:rPr>
      </w:pPr>
      <w:r>
        <w:t xml:space="preserve"> Type : internal</w:t>
      </w:r>
    </w:p>
    <w:p w14:paraId="54C70323" w14:textId="77777777" w:rsidR="00187C5F" w:rsidRDefault="00187C5F" w:rsidP="00B810AB">
      <w:pPr>
        <w:pStyle w:val="2f3"/>
        <w:rPr>
          <w:rFonts w:hint="eastAsia"/>
        </w:rPr>
      </w:pPr>
      <w:r>
        <w:t xml:space="preserve"> Configured hold timer value: 180</w:t>
      </w:r>
    </w:p>
    <w:p w14:paraId="71D0462E" w14:textId="77777777" w:rsidR="00187C5F" w:rsidRDefault="00187C5F" w:rsidP="00B810AB">
      <w:pPr>
        <w:pStyle w:val="2f3"/>
        <w:rPr>
          <w:rFonts w:hint="eastAsia"/>
        </w:rPr>
      </w:pPr>
      <w:r>
        <w:t xml:space="preserve"> Keepalive timer value: 60</w:t>
      </w:r>
    </w:p>
    <w:p w14:paraId="5E214533" w14:textId="77777777" w:rsidR="00187C5F" w:rsidRDefault="00187C5F" w:rsidP="00B810AB">
      <w:pPr>
        <w:pStyle w:val="2f3"/>
        <w:rPr>
          <w:rFonts w:hint="eastAsia"/>
        </w:rPr>
      </w:pPr>
      <w:r>
        <w:t xml:space="preserve"> Connect-retry timer value: 32</w:t>
      </w:r>
    </w:p>
    <w:p w14:paraId="3D68A459" w14:textId="77777777" w:rsidR="00187C5F" w:rsidRDefault="00187C5F" w:rsidP="00B810AB">
      <w:pPr>
        <w:pStyle w:val="2f3"/>
        <w:rPr>
          <w:rFonts w:hint="eastAsia"/>
        </w:rPr>
      </w:pPr>
      <w:r>
        <w:t xml:space="preserve"> Minimum route advertisement interval is 15 seconds</w:t>
      </w:r>
    </w:p>
    <w:p w14:paraId="7275B69B" w14:textId="77777777" w:rsidR="00187C5F" w:rsidRDefault="00187C5F" w:rsidP="00B810AB">
      <w:pPr>
        <w:pStyle w:val="2f3"/>
        <w:rPr>
          <w:rFonts w:hint="eastAsia"/>
        </w:rPr>
      </w:pPr>
      <w:r>
        <w:t xml:space="preserve"> Connect-interface has been configured</w:t>
      </w:r>
    </w:p>
    <w:p w14:paraId="28EB5511" w14:textId="77777777" w:rsidR="00187C5F" w:rsidRDefault="00187C5F" w:rsidP="00B810AB">
      <w:pPr>
        <w:pStyle w:val="2f3"/>
        <w:rPr>
          <w:rFonts w:hint="eastAsia"/>
        </w:rPr>
      </w:pPr>
      <w:r>
        <w:lastRenderedPageBreak/>
        <w:t xml:space="preserve"> PeerSession Members:</w:t>
      </w:r>
    </w:p>
    <w:p w14:paraId="672B3149" w14:textId="77777777" w:rsidR="00187C5F" w:rsidRDefault="00187C5F" w:rsidP="00B810AB">
      <w:pPr>
        <w:pStyle w:val="2f3"/>
        <w:rPr>
          <w:rFonts w:hint="eastAsia"/>
        </w:rPr>
      </w:pPr>
      <w:r>
        <w:t xml:space="preserve">   10.10.10.1         10.10.10.3         10.10.10.4         10.10.10.5      </w:t>
      </w:r>
    </w:p>
    <w:p w14:paraId="7F0E9BA0" w14:textId="77777777" w:rsidR="00187C5F" w:rsidRDefault="00187C5F" w:rsidP="00B810AB">
      <w:pPr>
        <w:pStyle w:val="2f3"/>
        <w:rPr>
          <w:rFonts w:hint="eastAsia"/>
        </w:rPr>
      </w:pPr>
    </w:p>
    <w:p w14:paraId="6E754EB8" w14:textId="77777777" w:rsidR="00187C5F" w:rsidRDefault="00187C5F" w:rsidP="00B810AB">
      <w:pPr>
        <w:pStyle w:val="2f3"/>
        <w:rPr>
          <w:rFonts w:hint="eastAsia"/>
        </w:rPr>
      </w:pPr>
    </w:p>
    <w:p w14:paraId="2559E3F4" w14:textId="77777777" w:rsidR="00187C5F" w:rsidRDefault="00187C5F" w:rsidP="00B810AB">
      <w:pPr>
        <w:pStyle w:val="2f3"/>
        <w:rPr>
          <w:rFonts w:hint="eastAsia"/>
        </w:rPr>
      </w:pPr>
      <w:r>
        <w:t xml:space="preserve"> It's route-reflector-client</w:t>
      </w:r>
    </w:p>
    <w:p w14:paraId="048ACBE7" w14:textId="77777777" w:rsidR="00187C5F" w:rsidRDefault="00187C5F" w:rsidP="00B810AB">
      <w:pPr>
        <w:pStyle w:val="2f3"/>
        <w:rPr>
          <w:rFonts w:hint="eastAsia"/>
        </w:rPr>
      </w:pPr>
      <w:r>
        <w:t xml:space="preserve"> Peer Preferred Value: 0</w:t>
      </w:r>
    </w:p>
    <w:p w14:paraId="5BBD229A" w14:textId="77777777" w:rsidR="00187C5F" w:rsidRDefault="00187C5F" w:rsidP="00B810AB">
      <w:pPr>
        <w:pStyle w:val="2f3"/>
        <w:rPr>
          <w:rFonts w:hint="eastAsia"/>
        </w:rPr>
      </w:pPr>
      <w:r>
        <w:t xml:space="preserve"> No routing policy is configured</w:t>
      </w:r>
    </w:p>
    <w:p w14:paraId="01E544F1" w14:textId="77777777" w:rsidR="00187C5F" w:rsidRDefault="00187C5F" w:rsidP="00B810AB">
      <w:pPr>
        <w:pStyle w:val="2f3"/>
        <w:rPr>
          <w:rFonts w:hint="eastAsia"/>
        </w:rPr>
      </w:pPr>
      <w:r>
        <w:t xml:space="preserve"> Peer Members:</w:t>
      </w:r>
    </w:p>
    <w:p w14:paraId="5392809B" w14:textId="77777777" w:rsidR="00187C5F" w:rsidRDefault="00187C5F" w:rsidP="00B810AB">
      <w:pPr>
        <w:pStyle w:val="2f3"/>
        <w:rPr>
          <w:rFonts w:hint="eastAsia"/>
        </w:rPr>
      </w:pPr>
      <w:r>
        <w:t xml:space="preserve">  Peer            V          AS  MsgRcvd  MsgSent  OutQ  Up/Down       State  PrefRcv</w:t>
      </w:r>
    </w:p>
    <w:p w14:paraId="365C96D9" w14:textId="77777777" w:rsidR="00187C5F" w:rsidRDefault="00187C5F" w:rsidP="00B810AB">
      <w:pPr>
        <w:pStyle w:val="2f3"/>
        <w:rPr>
          <w:rFonts w:hint="eastAsia"/>
        </w:rPr>
      </w:pPr>
    </w:p>
    <w:p w14:paraId="1913D9D4" w14:textId="77777777" w:rsidR="00187C5F" w:rsidRDefault="00187C5F" w:rsidP="00B810AB">
      <w:pPr>
        <w:pStyle w:val="2f3"/>
        <w:rPr>
          <w:rFonts w:hint="eastAsia"/>
        </w:rPr>
      </w:pPr>
      <w:r>
        <w:t xml:space="preserve">  10.10.10.1       4        65100       46       47     0   00:44:30  Established      0</w:t>
      </w:r>
    </w:p>
    <w:p w14:paraId="29984913" w14:textId="77777777" w:rsidR="00187C5F" w:rsidRDefault="00187C5F" w:rsidP="00B810AB">
      <w:pPr>
        <w:pStyle w:val="2f3"/>
        <w:rPr>
          <w:rFonts w:hint="eastAsia"/>
        </w:rPr>
      </w:pPr>
      <w:r>
        <w:t xml:space="preserve">  10.10.10.3       4        65100       45       47     0   00:43:06  Established      0</w:t>
      </w:r>
    </w:p>
    <w:p w14:paraId="52381413" w14:textId="77777777" w:rsidR="00187C5F" w:rsidRDefault="00187C5F" w:rsidP="00B810AB">
      <w:pPr>
        <w:pStyle w:val="2f3"/>
        <w:rPr>
          <w:rFonts w:hint="eastAsia"/>
        </w:rPr>
      </w:pPr>
      <w:r>
        <w:t xml:space="preserve">  10.10.10.4       4        65100       41       42     0   00:38:12  Established      0</w:t>
      </w:r>
    </w:p>
    <w:p w14:paraId="4C670341" w14:textId="77777777" w:rsidR="00187C5F" w:rsidRDefault="00187C5F" w:rsidP="00B810AB">
      <w:pPr>
        <w:pStyle w:val="2f3"/>
        <w:rPr>
          <w:rFonts w:hint="eastAsia"/>
        </w:rPr>
      </w:pPr>
      <w:r>
        <w:t xml:space="preserve">  10.10.10.5       4        65100       38       40     0   00:36:04  Established      0 </w:t>
      </w:r>
    </w:p>
    <w:p w14:paraId="26F4B31A" w14:textId="77777777" w:rsidR="00187C5F" w:rsidRDefault="00187C5F" w:rsidP="00B810AB">
      <w:pPr>
        <w:pStyle w:val="2f3"/>
        <w:rPr>
          <w:rFonts w:hint="eastAsia"/>
        </w:rPr>
      </w:pPr>
    </w:p>
    <w:p w14:paraId="1487A1CC" w14:textId="77777777" w:rsidR="00187C5F" w:rsidRDefault="00187C5F" w:rsidP="00B810AB">
      <w:pPr>
        <w:pStyle w:val="2f3"/>
        <w:rPr>
          <w:rFonts w:hint="eastAsia"/>
        </w:rPr>
      </w:pPr>
      <w:r>
        <w:t>[R4]display bgp group IBGP</w:t>
      </w:r>
    </w:p>
    <w:p w14:paraId="3256CF2D" w14:textId="77777777" w:rsidR="00187C5F" w:rsidRDefault="00187C5F" w:rsidP="00B810AB">
      <w:pPr>
        <w:pStyle w:val="2f3"/>
        <w:rPr>
          <w:rFonts w:hint="eastAsia"/>
        </w:rPr>
      </w:pPr>
    </w:p>
    <w:p w14:paraId="4756B070" w14:textId="77777777" w:rsidR="00187C5F" w:rsidRDefault="00187C5F" w:rsidP="00B810AB">
      <w:pPr>
        <w:pStyle w:val="2f3"/>
        <w:rPr>
          <w:rFonts w:hint="eastAsia"/>
        </w:rPr>
      </w:pPr>
      <w:r>
        <w:t xml:space="preserve"> BGP peer-group: IBGP</w:t>
      </w:r>
    </w:p>
    <w:p w14:paraId="63BB9047" w14:textId="77777777" w:rsidR="00187C5F" w:rsidRDefault="00187C5F" w:rsidP="00B810AB">
      <w:pPr>
        <w:pStyle w:val="2f3"/>
        <w:rPr>
          <w:rFonts w:hint="eastAsia"/>
        </w:rPr>
      </w:pPr>
      <w:r>
        <w:t xml:space="preserve"> Remote AS: 65100</w:t>
      </w:r>
    </w:p>
    <w:p w14:paraId="2D9ADA99" w14:textId="77777777" w:rsidR="00187C5F" w:rsidRDefault="00187C5F" w:rsidP="00B810AB">
      <w:pPr>
        <w:pStyle w:val="2f3"/>
        <w:rPr>
          <w:rFonts w:hint="eastAsia"/>
        </w:rPr>
      </w:pPr>
      <w:r>
        <w:t xml:space="preserve"> Authentication type configured: None</w:t>
      </w:r>
    </w:p>
    <w:p w14:paraId="28C0DB27" w14:textId="77777777" w:rsidR="00187C5F" w:rsidRDefault="00187C5F" w:rsidP="00B810AB">
      <w:pPr>
        <w:pStyle w:val="2f3"/>
        <w:rPr>
          <w:rFonts w:hint="eastAsia"/>
        </w:rPr>
      </w:pPr>
      <w:r>
        <w:t xml:space="preserve"> Type : internal</w:t>
      </w:r>
    </w:p>
    <w:p w14:paraId="09A42A28" w14:textId="77777777" w:rsidR="00187C5F" w:rsidRDefault="00187C5F" w:rsidP="00B810AB">
      <w:pPr>
        <w:pStyle w:val="2f3"/>
        <w:rPr>
          <w:rFonts w:hint="eastAsia"/>
        </w:rPr>
      </w:pPr>
      <w:r>
        <w:t xml:space="preserve"> Configured hold timer value: 180</w:t>
      </w:r>
    </w:p>
    <w:p w14:paraId="79F202D7" w14:textId="77777777" w:rsidR="00187C5F" w:rsidRDefault="00187C5F" w:rsidP="00B810AB">
      <w:pPr>
        <w:pStyle w:val="2f3"/>
        <w:rPr>
          <w:rFonts w:hint="eastAsia"/>
        </w:rPr>
      </w:pPr>
      <w:r>
        <w:t xml:space="preserve"> Keepalive timer value: 60</w:t>
      </w:r>
    </w:p>
    <w:p w14:paraId="5463E8CA" w14:textId="77777777" w:rsidR="00187C5F" w:rsidRDefault="00187C5F" w:rsidP="00B810AB">
      <w:pPr>
        <w:pStyle w:val="2f3"/>
        <w:rPr>
          <w:rFonts w:hint="eastAsia"/>
        </w:rPr>
      </w:pPr>
      <w:r>
        <w:t xml:space="preserve"> Connect-retry timer value: 32</w:t>
      </w:r>
    </w:p>
    <w:p w14:paraId="17E682CC" w14:textId="77777777" w:rsidR="00187C5F" w:rsidRDefault="00187C5F" w:rsidP="00B810AB">
      <w:pPr>
        <w:pStyle w:val="2f3"/>
        <w:rPr>
          <w:rFonts w:hint="eastAsia"/>
        </w:rPr>
      </w:pPr>
      <w:r>
        <w:t xml:space="preserve"> Minimum route advertisement interval is 15 seconds</w:t>
      </w:r>
    </w:p>
    <w:p w14:paraId="013497CB" w14:textId="77777777" w:rsidR="00187C5F" w:rsidRDefault="00187C5F" w:rsidP="00B810AB">
      <w:pPr>
        <w:pStyle w:val="2f3"/>
        <w:rPr>
          <w:rFonts w:hint="eastAsia"/>
        </w:rPr>
      </w:pPr>
      <w:r>
        <w:t xml:space="preserve"> Connect-interface has been configured</w:t>
      </w:r>
    </w:p>
    <w:p w14:paraId="59AFE564" w14:textId="77777777" w:rsidR="00187C5F" w:rsidRDefault="00187C5F" w:rsidP="00B810AB">
      <w:pPr>
        <w:pStyle w:val="2f3"/>
        <w:rPr>
          <w:rFonts w:hint="eastAsia"/>
        </w:rPr>
      </w:pPr>
      <w:r>
        <w:t xml:space="preserve"> PeerSession Members:</w:t>
      </w:r>
    </w:p>
    <w:p w14:paraId="4C001255" w14:textId="77777777" w:rsidR="00187C5F" w:rsidRDefault="00187C5F" w:rsidP="00B810AB">
      <w:pPr>
        <w:pStyle w:val="2f3"/>
        <w:rPr>
          <w:rFonts w:hint="eastAsia"/>
        </w:rPr>
      </w:pPr>
      <w:r>
        <w:t xml:space="preserve">   10.10.10.1         10.10.10.2         10.10.10.3         10.10.10.5      </w:t>
      </w:r>
    </w:p>
    <w:p w14:paraId="39CC267D" w14:textId="77777777" w:rsidR="00187C5F" w:rsidRDefault="00187C5F" w:rsidP="00B810AB">
      <w:pPr>
        <w:pStyle w:val="2f3"/>
        <w:rPr>
          <w:rFonts w:hint="eastAsia"/>
        </w:rPr>
      </w:pPr>
    </w:p>
    <w:p w14:paraId="67ED5A8E" w14:textId="77777777" w:rsidR="00187C5F" w:rsidRDefault="00187C5F" w:rsidP="00B810AB">
      <w:pPr>
        <w:pStyle w:val="2f3"/>
        <w:rPr>
          <w:rFonts w:hint="eastAsia"/>
        </w:rPr>
      </w:pPr>
    </w:p>
    <w:p w14:paraId="17B7EEED" w14:textId="77777777" w:rsidR="00187C5F" w:rsidRDefault="00187C5F" w:rsidP="00B810AB">
      <w:pPr>
        <w:pStyle w:val="2f3"/>
        <w:rPr>
          <w:rFonts w:hint="eastAsia"/>
        </w:rPr>
      </w:pPr>
      <w:r>
        <w:t xml:space="preserve"> It's route-reflector-client</w:t>
      </w:r>
    </w:p>
    <w:p w14:paraId="0655BED0" w14:textId="77777777" w:rsidR="00187C5F" w:rsidRDefault="00187C5F" w:rsidP="00B810AB">
      <w:pPr>
        <w:pStyle w:val="2f3"/>
        <w:rPr>
          <w:rFonts w:hint="eastAsia"/>
        </w:rPr>
      </w:pPr>
      <w:r>
        <w:t xml:space="preserve"> Peer Preferred Value: 0</w:t>
      </w:r>
    </w:p>
    <w:p w14:paraId="2285D455" w14:textId="77777777" w:rsidR="00187C5F" w:rsidRDefault="00187C5F" w:rsidP="00B810AB">
      <w:pPr>
        <w:pStyle w:val="2f3"/>
        <w:rPr>
          <w:rFonts w:hint="eastAsia"/>
        </w:rPr>
      </w:pPr>
      <w:r>
        <w:t xml:space="preserve"> No routing policy is configured</w:t>
      </w:r>
    </w:p>
    <w:p w14:paraId="032F7F26" w14:textId="77777777" w:rsidR="00187C5F" w:rsidRDefault="00187C5F" w:rsidP="00B810AB">
      <w:pPr>
        <w:pStyle w:val="2f3"/>
        <w:rPr>
          <w:rFonts w:hint="eastAsia"/>
        </w:rPr>
      </w:pPr>
      <w:r>
        <w:t xml:space="preserve"> Peer Members:</w:t>
      </w:r>
    </w:p>
    <w:p w14:paraId="502D861B" w14:textId="77777777" w:rsidR="00187C5F" w:rsidRDefault="00187C5F" w:rsidP="00B810AB">
      <w:pPr>
        <w:pStyle w:val="2f3"/>
        <w:rPr>
          <w:rFonts w:hint="eastAsia"/>
        </w:rPr>
      </w:pPr>
      <w:r>
        <w:t xml:space="preserve">  Peer            V          AS  MsgRcvd  MsgSent  OutQ  Up/Down       State  PrefRcv</w:t>
      </w:r>
    </w:p>
    <w:p w14:paraId="7D7EA794" w14:textId="77777777" w:rsidR="00187C5F" w:rsidRDefault="00187C5F" w:rsidP="00B810AB">
      <w:pPr>
        <w:pStyle w:val="2f3"/>
        <w:rPr>
          <w:rFonts w:hint="eastAsia"/>
        </w:rPr>
      </w:pPr>
    </w:p>
    <w:p w14:paraId="7EEFCD93" w14:textId="77777777" w:rsidR="00187C5F" w:rsidRDefault="00187C5F" w:rsidP="00B810AB">
      <w:pPr>
        <w:pStyle w:val="2f3"/>
        <w:rPr>
          <w:rFonts w:hint="eastAsia"/>
        </w:rPr>
      </w:pPr>
      <w:r>
        <w:t xml:space="preserve">  10.10.10.1       4        65100       50       51     0   00:48:18  Established      0</w:t>
      </w:r>
    </w:p>
    <w:p w14:paraId="50AE877F" w14:textId="77777777" w:rsidR="00187C5F" w:rsidRDefault="00187C5F" w:rsidP="00B810AB">
      <w:pPr>
        <w:pStyle w:val="2f3"/>
        <w:rPr>
          <w:rFonts w:hint="eastAsia"/>
        </w:rPr>
      </w:pPr>
      <w:r>
        <w:t xml:space="preserve">  10.10.10.2       4        65100       51       51     0   00:48:10  Established      0</w:t>
      </w:r>
    </w:p>
    <w:p w14:paraId="52910028" w14:textId="77777777" w:rsidR="00187C5F" w:rsidRDefault="00187C5F" w:rsidP="00B810AB">
      <w:pPr>
        <w:pStyle w:val="2f3"/>
        <w:rPr>
          <w:rFonts w:hint="eastAsia"/>
        </w:rPr>
      </w:pPr>
      <w:r>
        <w:t xml:space="preserve">  10.10.10.3       4        65100       50       51     0   00:48:01  Established      0</w:t>
      </w:r>
    </w:p>
    <w:p w14:paraId="1FBFE363" w14:textId="77777777" w:rsidR="00187C5F" w:rsidRDefault="00187C5F" w:rsidP="00B810AB">
      <w:pPr>
        <w:pStyle w:val="2f3"/>
        <w:rPr>
          <w:rFonts w:hint="eastAsia"/>
        </w:rPr>
      </w:pPr>
      <w:r>
        <w:t xml:space="preserve">  10.10.10.5       4        65100       47       49     0   00:45:51  Established      0</w:t>
      </w:r>
    </w:p>
    <w:p w14:paraId="1F83132D" w14:textId="77777777" w:rsidR="00187C5F" w:rsidRDefault="00187C5F" w:rsidP="00B810AB">
      <w:pPr>
        <w:pStyle w:val="2f3"/>
        <w:rPr>
          <w:rFonts w:hint="eastAsia"/>
        </w:rPr>
      </w:pPr>
    </w:p>
    <w:p w14:paraId="02836065" w14:textId="77777777" w:rsidR="00187C5F" w:rsidRDefault="00187C5F" w:rsidP="00B810AB">
      <w:pPr>
        <w:pStyle w:val="2f3"/>
        <w:rPr>
          <w:rFonts w:hint="eastAsia"/>
        </w:rPr>
      </w:pPr>
      <w:r>
        <w:t>[R3]display bgp group IBGP</w:t>
      </w:r>
    </w:p>
    <w:p w14:paraId="0515BB44" w14:textId="77777777" w:rsidR="00187C5F" w:rsidRDefault="00187C5F" w:rsidP="00B810AB">
      <w:pPr>
        <w:pStyle w:val="2f3"/>
        <w:rPr>
          <w:rFonts w:hint="eastAsia"/>
        </w:rPr>
      </w:pPr>
    </w:p>
    <w:p w14:paraId="2DBDD881" w14:textId="77777777" w:rsidR="00187C5F" w:rsidRDefault="00187C5F" w:rsidP="00B810AB">
      <w:pPr>
        <w:pStyle w:val="2f3"/>
        <w:rPr>
          <w:rFonts w:hint="eastAsia"/>
        </w:rPr>
      </w:pPr>
      <w:r>
        <w:t xml:space="preserve"> BGP peer-group: IBGP</w:t>
      </w:r>
    </w:p>
    <w:p w14:paraId="67278B31" w14:textId="77777777" w:rsidR="00187C5F" w:rsidRDefault="00187C5F" w:rsidP="00B810AB">
      <w:pPr>
        <w:pStyle w:val="2f3"/>
        <w:rPr>
          <w:rFonts w:hint="eastAsia"/>
        </w:rPr>
      </w:pPr>
      <w:r>
        <w:t xml:space="preserve"> Remote AS: 65100</w:t>
      </w:r>
    </w:p>
    <w:p w14:paraId="7313CC8C" w14:textId="77777777" w:rsidR="00187C5F" w:rsidRDefault="00187C5F" w:rsidP="00B810AB">
      <w:pPr>
        <w:pStyle w:val="2f3"/>
        <w:rPr>
          <w:rFonts w:hint="eastAsia"/>
        </w:rPr>
      </w:pPr>
      <w:r>
        <w:t xml:space="preserve"> Authentication type configured: None</w:t>
      </w:r>
    </w:p>
    <w:p w14:paraId="599B150A" w14:textId="77777777" w:rsidR="00187C5F" w:rsidRDefault="00187C5F" w:rsidP="00B810AB">
      <w:pPr>
        <w:pStyle w:val="2f3"/>
        <w:rPr>
          <w:rFonts w:hint="eastAsia"/>
        </w:rPr>
      </w:pPr>
      <w:r>
        <w:t xml:space="preserve"> Type : internal</w:t>
      </w:r>
    </w:p>
    <w:p w14:paraId="2D82F5FA" w14:textId="77777777" w:rsidR="00187C5F" w:rsidRDefault="00187C5F" w:rsidP="00B810AB">
      <w:pPr>
        <w:pStyle w:val="2f3"/>
        <w:rPr>
          <w:rFonts w:hint="eastAsia"/>
        </w:rPr>
      </w:pPr>
      <w:r>
        <w:t xml:space="preserve"> Configured hold timer value: 180</w:t>
      </w:r>
    </w:p>
    <w:p w14:paraId="14234D64" w14:textId="77777777" w:rsidR="00187C5F" w:rsidRDefault="00187C5F" w:rsidP="00B810AB">
      <w:pPr>
        <w:pStyle w:val="2f3"/>
        <w:rPr>
          <w:rFonts w:hint="eastAsia"/>
        </w:rPr>
      </w:pPr>
      <w:r>
        <w:t xml:space="preserve"> Keepalive timer value: 60</w:t>
      </w:r>
    </w:p>
    <w:p w14:paraId="295CB971" w14:textId="77777777" w:rsidR="00187C5F" w:rsidRDefault="00187C5F" w:rsidP="00B810AB">
      <w:pPr>
        <w:pStyle w:val="2f3"/>
        <w:rPr>
          <w:rFonts w:hint="eastAsia"/>
        </w:rPr>
      </w:pPr>
      <w:r>
        <w:t xml:space="preserve"> Connect-retry timer value: 32</w:t>
      </w:r>
    </w:p>
    <w:p w14:paraId="6542DBCC" w14:textId="77777777" w:rsidR="00187C5F" w:rsidRDefault="00187C5F" w:rsidP="00B810AB">
      <w:pPr>
        <w:pStyle w:val="2f3"/>
        <w:rPr>
          <w:rFonts w:hint="eastAsia"/>
        </w:rPr>
      </w:pPr>
      <w:r>
        <w:t xml:space="preserve"> Minimum route advertisement interval is 15 seconds</w:t>
      </w:r>
    </w:p>
    <w:p w14:paraId="50F70058" w14:textId="77777777" w:rsidR="00187C5F" w:rsidRDefault="00187C5F" w:rsidP="00B810AB">
      <w:pPr>
        <w:pStyle w:val="2f3"/>
        <w:rPr>
          <w:rFonts w:hint="eastAsia"/>
        </w:rPr>
      </w:pPr>
      <w:r>
        <w:t xml:space="preserve"> Connect-interface has been configured</w:t>
      </w:r>
    </w:p>
    <w:p w14:paraId="2ED504A4" w14:textId="77777777" w:rsidR="00187C5F" w:rsidRDefault="00187C5F" w:rsidP="00B810AB">
      <w:pPr>
        <w:pStyle w:val="2f3"/>
        <w:rPr>
          <w:rFonts w:hint="eastAsia"/>
        </w:rPr>
      </w:pPr>
      <w:r>
        <w:t xml:space="preserve"> PeerSession Members:</w:t>
      </w:r>
    </w:p>
    <w:p w14:paraId="3D1FC4CC" w14:textId="77777777" w:rsidR="00187C5F" w:rsidRDefault="00187C5F" w:rsidP="00B810AB">
      <w:pPr>
        <w:pStyle w:val="2f3"/>
        <w:rPr>
          <w:rFonts w:hint="eastAsia"/>
        </w:rPr>
      </w:pPr>
      <w:r>
        <w:t xml:space="preserve">   10.10.10.2         10.10.10.4      </w:t>
      </w:r>
    </w:p>
    <w:p w14:paraId="06CD88F3" w14:textId="77777777" w:rsidR="00187C5F" w:rsidRDefault="00187C5F" w:rsidP="00B810AB">
      <w:pPr>
        <w:pStyle w:val="2f3"/>
        <w:rPr>
          <w:rFonts w:hint="eastAsia"/>
        </w:rPr>
      </w:pPr>
    </w:p>
    <w:p w14:paraId="160B86A8" w14:textId="77777777" w:rsidR="00187C5F" w:rsidRDefault="00187C5F" w:rsidP="00B810AB">
      <w:pPr>
        <w:pStyle w:val="2f3"/>
        <w:rPr>
          <w:rFonts w:hint="eastAsia"/>
        </w:rPr>
      </w:pPr>
      <w:r>
        <w:lastRenderedPageBreak/>
        <w:t xml:space="preserve"> Nexthop self has been configured</w:t>
      </w:r>
    </w:p>
    <w:p w14:paraId="53398D3B" w14:textId="77777777" w:rsidR="00187C5F" w:rsidRDefault="00187C5F" w:rsidP="00B810AB">
      <w:pPr>
        <w:pStyle w:val="2f3"/>
        <w:rPr>
          <w:rFonts w:hint="eastAsia"/>
        </w:rPr>
      </w:pPr>
      <w:r>
        <w:t xml:space="preserve"> It's route-reflector-client</w:t>
      </w:r>
    </w:p>
    <w:p w14:paraId="61EC0518" w14:textId="77777777" w:rsidR="00187C5F" w:rsidRDefault="00187C5F" w:rsidP="00B810AB">
      <w:pPr>
        <w:pStyle w:val="2f3"/>
        <w:rPr>
          <w:rFonts w:hint="eastAsia"/>
        </w:rPr>
      </w:pPr>
      <w:r>
        <w:t xml:space="preserve"> Peer Preferred Value: 0</w:t>
      </w:r>
    </w:p>
    <w:p w14:paraId="368C62CE" w14:textId="77777777" w:rsidR="00187C5F" w:rsidRDefault="00187C5F" w:rsidP="00B810AB">
      <w:pPr>
        <w:pStyle w:val="2f3"/>
        <w:rPr>
          <w:rFonts w:hint="eastAsia"/>
        </w:rPr>
      </w:pPr>
      <w:r>
        <w:t xml:space="preserve"> No routing policy is configured</w:t>
      </w:r>
    </w:p>
    <w:p w14:paraId="42B740B1" w14:textId="77777777" w:rsidR="00187C5F" w:rsidRDefault="00187C5F" w:rsidP="00B810AB">
      <w:pPr>
        <w:pStyle w:val="2f3"/>
        <w:rPr>
          <w:rFonts w:hint="eastAsia"/>
        </w:rPr>
      </w:pPr>
      <w:r>
        <w:t xml:space="preserve"> Peer Members:</w:t>
      </w:r>
    </w:p>
    <w:p w14:paraId="0B39A790" w14:textId="77777777" w:rsidR="00187C5F" w:rsidRDefault="00187C5F" w:rsidP="00B810AB">
      <w:pPr>
        <w:pStyle w:val="2f3"/>
        <w:rPr>
          <w:rFonts w:hint="eastAsia"/>
        </w:rPr>
      </w:pPr>
      <w:r>
        <w:t xml:space="preserve">  Peer            V          AS  MsgRcvd  MsgSent  OutQ  Up/Down       State  PrefRcv</w:t>
      </w:r>
    </w:p>
    <w:p w14:paraId="3DDDE9F2" w14:textId="77777777" w:rsidR="00187C5F" w:rsidRDefault="00187C5F" w:rsidP="00B810AB">
      <w:pPr>
        <w:pStyle w:val="2f3"/>
        <w:rPr>
          <w:rFonts w:hint="eastAsia"/>
        </w:rPr>
      </w:pPr>
    </w:p>
    <w:p w14:paraId="0564D052" w14:textId="77777777" w:rsidR="00187C5F" w:rsidRDefault="00187C5F" w:rsidP="00B810AB">
      <w:pPr>
        <w:pStyle w:val="2f3"/>
        <w:rPr>
          <w:rFonts w:hint="eastAsia"/>
        </w:rPr>
      </w:pPr>
      <w:r>
        <w:t xml:space="preserve">  10.10.10.2       4        65100       57       56     0   00:54:36  Established      0</w:t>
      </w:r>
    </w:p>
    <w:p w14:paraId="07988062" w14:textId="77777777" w:rsidR="00187C5F" w:rsidRDefault="00187C5F" w:rsidP="00B810AB">
      <w:pPr>
        <w:pStyle w:val="2f3"/>
        <w:rPr>
          <w:rFonts w:hint="eastAsia"/>
        </w:rPr>
      </w:pPr>
      <w:r>
        <w:t xml:space="preserve">  10.10.10.4       4        65100       52       52     0   00:49:34  Established      0</w:t>
      </w:r>
    </w:p>
    <w:p w14:paraId="0081D1A0" w14:textId="77777777" w:rsidR="00187C5F" w:rsidRDefault="00187C5F" w:rsidP="00B810AB">
      <w:pPr>
        <w:pStyle w:val="1e"/>
      </w:pPr>
      <w:r>
        <w:t>Clients of the RR are correctly configured.</w:t>
      </w:r>
    </w:p>
    <w:p w14:paraId="0F538613" w14:textId="77777777" w:rsidR="00187C5F" w:rsidRPr="00D63D35" w:rsidRDefault="00187C5F" w:rsidP="00D07FAA">
      <w:pPr>
        <w:pStyle w:val="3"/>
      </w:pPr>
      <w:r w:rsidRPr="00D63D35">
        <w:t>Advertise BGP routes.</w:t>
      </w:r>
    </w:p>
    <w:p w14:paraId="124B3B0F" w14:textId="77777777" w:rsidR="00187C5F" w:rsidRDefault="00187C5F" w:rsidP="00B810AB">
      <w:pPr>
        <w:pStyle w:val="1e"/>
      </w:pPr>
      <w:r>
        <w:t>The routes of Loopback0, Loopback1, and Loopback2 on S1, S2, and S5 need to be advertised to BGP. After the routes are advertised, the backbone network controls route advertisement through routing policies.</w:t>
      </w:r>
    </w:p>
    <w:p w14:paraId="6B25573F" w14:textId="77777777" w:rsidR="00187C5F" w:rsidRDefault="00187C5F" w:rsidP="00B810AB">
      <w:pPr>
        <w:pStyle w:val="1e"/>
      </w:pPr>
      <w:r>
        <w:t xml:space="preserve">BGP routes can be advertised using the </w:t>
      </w:r>
      <w:r>
        <w:rPr>
          <w:b/>
        </w:rPr>
        <w:t>import-route</w:t>
      </w:r>
      <w:r>
        <w:t xml:space="preserve"> or </w:t>
      </w:r>
      <w:r>
        <w:rPr>
          <w:b/>
        </w:rPr>
        <w:t>network</w:t>
      </w:r>
      <w:r>
        <w:t xml:space="preserve"> command. In this experiment, there are only a few network segments. Therefore, you can use the </w:t>
      </w:r>
      <w:r>
        <w:rPr>
          <w:b/>
        </w:rPr>
        <w:t>network</w:t>
      </w:r>
      <w:r>
        <w:t xml:space="preserve"> command.</w:t>
      </w:r>
    </w:p>
    <w:p w14:paraId="1290F534" w14:textId="77777777" w:rsidR="00187C5F" w:rsidRDefault="00187C5F" w:rsidP="00B810AB">
      <w:pPr>
        <w:pStyle w:val="1e"/>
      </w:pPr>
      <w:r>
        <w:t># Configure S1.</w:t>
      </w:r>
    </w:p>
    <w:p w14:paraId="5E1B7793" w14:textId="77777777" w:rsidR="00187C5F" w:rsidRDefault="00187C5F" w:rsidP="00B810AB">
      <w:pPr>
        <w:pStyle w:val="2f3"/>
        <w:rPr>
          <w:rFonts w:hint="eastAsia"/>
        </w:rPr>
      </w:pPr>
      <w:r>
        <w:t>[R1]bgp 65001</w:t>
      </w:r>
    </w:p>
    <w:p w14:paraId="5EC71845" w14:textId="77777777" w:rsidR="00187C5F" w:rsidRDefault="00187C5F" w:rsidP="00B810AB">
      <w:pPr>
        <w:pStyle w:val="2f3"/>
        <w:rPr>
          <w:rFonts w:hint="eastAsia"/>
        </w:rPr>
      </w:pPr>
      <w:r>
        <w:t>[R1-bgp] network 10.0.1.1 32</w:t>
      </w:r>
    </w:p>
    <w:p w14:paraId="16FAEF0D" w14:textId="77777777" w:rsidR="00187C5F" w:rsidRDefault="00187C5F" w:rsidP="00B810AB">
      <w:pPr>
        <w:pStyle w:val="2f3"/>
        <w:rPr>
          <w:rFonts w:hint="eastAsia"/>
        </w:rPr>
      </w:pPr>
      <w:r>
        <w:t>[R1-bgp] network 10.1.1.1 32</w:t>
      </w:r>
    </w:p>
    <w:p w14:paraId="33B19359" w14:textId="77777777" w:rsidR="00187C5F" w:rsidRDefault="00187C5F" w:rsidP="00B810AB">
      <w:pPr>
        <w:pStyle w:val="1e"/>
      </w:pPr>
      <w:r>
        <w:t># Configure S2.</w:t>
      </w:r>
    </w:p>
    <w:p w14:paraId="3E6E9E11" w14:textId="77777777" w:rsidR="00187C5F" w:rsidRDefault="00187C5F" w:rsidP="00B810AB">
      <w:pPr>
        <w:pStyle w:val="2f3"/>
        <w:rPr>
          <w:rFonts w:hint="eastAsia"/>
        </w:rPr>
      </w:pPr>
      <w:r>
        <w:t>[R2]bgp 65002</w:t>
      </w:r>
    </w:p>
    <w:p w14:paraId="34B2B8C2" w14:textId="77777777" w:rsidR="00187C5F" w:rsidRDefault="00187C5F" w:rsidP="00B810AB">
      <w:pPr>
        <w:pStyle w:val="2f3"/>
        <w:rPr>
          <w:rFonts w:hint="eastAsia"/>
        </w:rPr>
      </w:pPr>
      <w:r>
        <w:t>[R2-bgp] network 10.0.2.1 32</w:t>
      </w:r>
    </w:p>
    <w:p w14:paraId="4766C85D" w14:textId="77777777" w:rsidR="00187C5F" w:rsidRDefault="00187C5F" w:rsidP="00B810AB">
      <w:pPr>
        <w:pStyle w:val="2f3"/>
        <w:rPr>
          <w:rFonts w:hint="eastAsia"/>
        </w:rPr>
      </w:pPr>
      <w:r>
        <w:t>[R2-bgp] network 10.1.2.1 32</w:t>
      </w:r>
    </w:p>
    <w:p w14:paraId="4D21621D" w14:textId="77777777" w:rsidR="00187C5F" w:rsidRDefault="00187C5F" w:rsidP="00B810AB">
      <w:pPr>
        <w:pStyle w:val="1e"/>
      </w:pPr>
      <w:r>
        <w:t># Configure S5.</w:t>
      </w:r>
    </w:p>
    <w:p w14:paraId="14BDD392" w14:textId="77777777" w:rsidR="00187C5F" w:rsidRDefault="00187C5F" w:rsidP="00B810AB">
      <w:pPr>
        <w:pStyle w:val="2f3"/>
        <w:rPr>
          <w:rFonts w:hint="eastAsia"/>
        </w:rPr>
      </w:pPr>
      <w:r>
        <w:t>[R5]bgp 65003</w:t>
      </w:r>
    </w:p>
    <w:p w14:paraId="516A4421" w14:textId="77777777" w:rsidR="00187C5F" w:rsidRDefault="00187C5F" w:rsidP="00B810AB">
      <w:pPr>
        <w:pStyle w:val="2f3"/>
        <w:rPr>
          <w:rFonts w:hint="eastAsia"/>
        </w:rPr>
      </w:pPr>
      <w:r>
        <w:t>[R5-bgp] network 10.0.3.1 32</w:t>
      </w:r>
    </w:p>
    <w:p w14:paraId="74C499C0" w14:textId="77777777" w:rsidR="00187C5F" w:rsidRDefault="00187C5F" w:rsidP="00B810AB">
      <w:pPr>
        <w:pStyle w:val="2f3"/>
        <w:rPr>
          <w:rFonts w:hint="eastAsia"/>
        </w:rPr>
      </w:pPr>
      <w:r>
        <w:t>[R5-bgp] network 10.1.3.1 32</w:t>
      </w:r>
    </w:p>
    <w:p w14:paraId="354B4CF1" w14:textId="77777777" w:rsidR="00187C5F" w:rsidRDefault="00187C5F" w:rsidP="00B810AB">
      <w:pPr>
        <w:pStyle w:val="1e"/>
      </w:pPr>
      <w:r>
        <w:t>Check route advertisement results.</w:t>
      </w:r>
    </w:p>
    <w:p w14:paraId="24D38C80" w14:textId="77777777" w:rsidR="00187C5F" w:rsidRDefault="00187C5F" w:rsidP="00B810AB">
      <w:pPr>
        <w:pStyle w:val="1e"/>
      </w:pPr>
      <w:r>
        <w:t># Check route advertisement results on S1, S2, and S5. S1 is used as an example. The configurations of S2 and S5 are similar.</w:t>
      </w:r>
    </w:p>
    <w:p w14:paraId="62C1C0E5" w14:textId="77777777" w:rsidR="00187C5F" w:rsidRDefault="00187C5F" w:rsidP="00B810AB">
      <w:pPr>
        <w:pStyle w:val="2f3"/>
        <w:rPr>
          <w:rFonts w:hint="eastAsia"/>
        </w:rPr>
      </w:pPr>
      <w:r>
        <w:t xml:space="preserve">[S1]display bgp routing-table </w:t>
      </w:r>
    </w:p>
    <w:p w14:paraId="3E120C73" w14:textId="77777777" w:rsidR="00187C5F" w:rsidRDefault="00187C5F" w:rsidP="00B810AB">
      <w:pPr>
        <w:pStyle w:val="2f3"/>
        <w:rPr>
          <w:rFonts w:hint="eastAsia"/>
        </w:rPr>
      </w:pPr>
    </w:p>
    <w:p w14:paraId="557469E6" w14:textId="77777777" w:rsidR="00187C5F" w:rsidRDefault="00187C5F" w:rsidP="00B810AB">
      <w:pPr>
        <w:pStyle w:val="2f3"/>
        <w:rPr>
          <w:rFonts w:hint="eastAsia"/>
        </w:rPr>
      </w:pPr>
      <w:r>
        <w:t xml:space="preserve"> BGP Local router ID is 10.1.11.1 </w:t>
      </w:r>
    </w:p>
    <w:p w14:paraId="6E0F7963" w14:textId="77777777" w:rsidR="00187C5F" w:rsidRDefault="00187C5F" w:rsidP="00B810AB">
      <w:pPr>
        <w:pStyle w:val="2f3"/>
        <w:rPr>
          <w:rFonts w:hint="eastAsia"/>
        </w:rPr>
      </w:pPr>
      <w:r>
        <w:t xml:space="preserve"> Status codes: * - valid, &gt; - best, d - damped,</w:t>
      </w:r>
    </w:p>
    <w:p w14:paraId="62B0CD30" w14:textId="77777777" w:rsidR="00187C5F" w:rsidRDefault="00187C5F" w:rsidP="00B810AB">
      <w:pPr>
        <w:pStyle w:val="2f3"/>
        <w:rPr>
          <w:rFonts w:hint="eastAsia"/>
        </w:rPr>
      </w:pPr>
      <w:r>
        <w:t xml:space="preserve">               h - history,  i - internal, s - suppressed, S - Stale</w:t>
      </w:r>
    </w:p>
    <w:p w14:paraId="33BC9EF4" w14:textId="77777777" w:rsidR="00187C5F" w:rsidRDefault="00187C5F" w:rsidP="00B810AB">
      <w:pPr>
        <w:pStyle w:val="2f3"/>
        <w:rPr>
          <w:rFonts w:hint="eastAsia"/>
        </w:rPr>
      </w:pPr>
      <w:r>
        <w:t xml:space="preserve">               Origin : i - IGP, e - EGP, ? - incomplete</w:t>
      </w:r>
    </w:p>
    <w:p w14:paraId="662ABB6C" w14:textId="77777777" w:rsidR="00187C5F" w:rsidRDefault="00187C5F" w:rsidP="00B810AB">
      <w:pPr>
        <w:pStyle w:val="2f3"/>
        <w:rPr>
          <w:rFonts w:hint="eastAsia"/>
        </w:rPr>
      </w:pPr>
    </w:p>
    <w:p w14:paraId="106514B3" w14:textId="77777777" w:rsidR="00187C5F" w:rsidRDefault="00187C5F" w:rsidP="00B810AB">
      <w:pPr>
        <w:pStyle w:val="2f3"/>
        <w:rPr>
          <w:rFonts w:hint="eastAsia"/>
        </w:rPr>
      </w:pPr>
    </w:p>
    <w:p w14:paraId="10D7D12D" w14:textId="77777777" w:rsidR="00187C5F" w:rsidRDefault="00187C5F" w:rsidP="00B810AB">
      <w:pPr>
        <w:pStyle w:val="2f3"/>
        <w:rPr>
          <w:rFonts w:hint="eastAsia"/>
        </w:rPr>
      </w:pPr>
      <w:r>
        <w:t xml:space="preserve"> Total Number of Routes: 9</w:t>
      </w:r>
    </w:p>
    <w:p w14:paraId="42805D06" w14:textId="77777777" w:rsidR="00187C5F" w:rsidRDefault="00187C5F" w:rsidP="00B810AB">
      <w:pPr>
        <w:pStyle w:val="2f3"/>
        <w:rPr>
          <w:rFonts w:hint="eastAsia"/>
        </w:rPr>
      </w:pPr>
      <w:r>
        <w:t xml:space="preserve">      Network            NextHop        MED        LocPrf    PrefVal Path/Ogn</w:t>
      </w:r>
    </w:p>
    <w:p w14:paraId="517D996D" w14:textId="77777777" w:rsidR="00187C5F" w:rsidRDefault="00187C5F" w:rsidP="00B810AB">
      <w:pPr>
        <w:pStyle w:val="2f3"/>
        <w:rPr>
          <w:rFonts w:hint="eastAsia"/>
        </w:rPr>
      </w:pPr>
    </w:p>
    <w:p w14:paraId="5A73DA2A" w14:textId="77777777" w:rsidR="00187C5F" w:rsidRDefault="00187C5F" w:rsidP="00B810AB">
      <w:pPr>
        <w:pStyle w:val="2f3"/>
        <w:rPr>
          <w:rFonts w:hint="eastAsia"/>
        </w:rPr>
      </w:pPr>
      <w:r>
        <w:t xml:space="preserve"> *&gt;   10.0.1.1/32          0.0.0.0           0                     0      i</w:t>
      </w:r>
    </w:p>
    <w:p w14:paraId="298568DB" w14:textId="77777777" w:rsidR="00187C5F" w:rsidRDefault="00187C5F" w:rsidP="00B810AB">
      <w:pPr>
        <w:pStyle w:val="2f3"/>
        <w:rPr>
          <w:rFonts w:hint="eastAsia"/>
        </w:rPr>
      </w:pPr>
      <w:r>
        <w:t xml:space="preserve"> *&gt;   10.0.2.1/32          10.0.11.2                               0      65100 65002i</w:t>
      </w:r>
    </w:p>
    <w:p w14:paraId="7E146D1A" w14:textId="77777777" w:rsidR="00187C5F" w:rsidRDefault="00187C5F" w:rsidP="00B810AB">
      <w:pPr>
        <w:pStyle w:val="2f3"/>
        <w:rPr>
          <w:rFonts w:hint="eastAsia"/>
        </w:rPr>
      </w:pPr>
      <w:r>
        <w:lastRenderedPageBreak/>
        <w:t xml:space="preserve"> *&gt;   10.0.3.1/32          10.0.11.2                               0      65100 65003i</w:t>
      </w:r>
    </w:p>
    <w:p w14:paraId="70AA6C96" w14:textId="77777777" w:rsidR="00187C5F" w:rsidRDefault="00187C5F" w:rsidP="00B810AB">
      <w:pPr>
        <w:pStyle w:val="2f3"/>
        <w:rPr>
          <w:rFonts w:hint="eastAsia"/>
        </w:rPr>
      </w:pPr>
      <w:r>
        <w:t xml:space="preserve"> *&gt;   10.1.1.1/32          0.0.0.0           0                     0      i</w:t>
      </w:r>
    </w:p>
    <w:p w14:paraId="5514B74B" w14:textId="77777777" w:rsidR="00187C5F" w:rsidRDefault="00187C5F" w:rsidP="00B810AB">
      <w:pPr>
        <w:pStyle w:val="2f3"/>
        <w:rPr>
          <w:rFonts w:hint="eastAsia"/>
        </w:rPr>
      </w:pPr>
      <w:r>
        <w:t xml:space="preserve"> *&gt;   10.1.2.1/32          10.0.11.2                               0      65100 65002i</w:t>
      </w:r>
    </w:p>
    <w:p w14:paraId="16C89B61" w14:textId="77777777" w:rsidR="00187C5F" w:rsidRDefault="00187C5F" w:rsidP="00B810AB">
      <w:pPr>
        <w:pStyle w:val="2f3"/>
        <w:rPr>
          <w:rFonts w:hint="eastAsia"/>
        </w:rPr>
      </w:pPr>
      <w:r>
        <w:t xml:space="preserve"> *&gt;   10.1.3.1/32          10.0.11.2                               0      65100 65003i</w:t>
      </w:r>
    </w:p>
    <w:p w14:paraId="28FD97A1" w14:textId="77777777" w:rsidR="00187C5F" w:rsidRDefault="00187C5F" w:rsidP="00B810AB">
      <w:pPr>
        <w:pStyle w:val="1e"/>
      </w:pPr>
      <w:r>
        <w:t>The command output shows that S1, S2, and S5 have learned routes from each other.</w:t>
      </w:r>
    </w:p>
    <w:p w14:paraId="23AEC897" w14:textId="77777777" w:rsidR="00187C5F" w:rsidRPr="00D63D35" w:rsidRDefault="00187C5F" w:rsidP="00D07FAA">
      <w:pPr>
        <w:pStyle w:val="3"/>
      </w:pPr>
      <w:r w:rsidRPr="00D63D35">
        <w:t>Configure a routing policy to label the OA service.</w:t>
      </w:r>
    </w:p>
    <w:p w14:paraId="03521F2D" w14:textId="77777777" w:rsidR="00187C5F" w:rsidRDefault="00187C5F" w:rsidP="00B810AB">
      <w:pPr>
        <w:pStyle w:val="1e"/>
      </w:pPr>
      <w:r>
        <w:t>The community attribute can be used to label a route so that the network administrator can know the AS from which the route comes.</w:t>
      </w:r>
    </w:p>
    <w:p w14:paraId="0082BE6B" w14:textId="77777777" w:rsidR="00187C5F" w:rsidRDefault="00187C5F" w:rsidP="00B810AB">
      <w:pPr>
        <w:pStyle w:val="1e"/>
      </w:pPr>
      <w:r>
        <w:t>In this experiment, you only need to add attributes to the routes of Loopback0 interfaces on S1, S2, and S5.</w:t>
      </w:r>
    </w:p>
    <w:p w14:paraId="32CFC3C6" w14:textId="77777777" w:rsidR="00187C5F" w:rsidRDefault="00187C5F" w:rsidP="00B810AB">
      <w:pPr>
        <w:pStyle w:val="1e"/>
      </w:pPr>
      <w:r>
        <w:t>By default, the community attribute is not sent to peers. You need to manually configure devices to advertise the community attribute.</w:t>
      </w:r>
    </w:p>
    <w:p w14:paraId="6796568B" w14:textId="77777777" w:rsidR="00187C5F" w:rsidRDefault="00187C5F" w:rsidP="00B810AB">
      <w:pPr>
        <w:pStyle w:val="1e"/>
      </w:pPr>
      <w:r>
        <w:t>Generally, the community attribute is in the format of AS:NN. In this experiment, the community attribute is defined as AS:01.</w:t>
      </w:r>
    </w:p>
    <w:p w14:paraId="0D82F478" w14:textId="77777777" w:rsidR="00187C5F" w:rsidRDefault="00187C5F" w:rsidP="00B810AB">
      <w:pPr>
        <w:pStyle w:val="1e"/>
      </w:pPr>
      <w:r>
        <w:t># Configure R1, R2, R3, R4, and R5 to advertise the community attribute to their peers.</w:t>
      </w:r>
    </w:p>
    <w:p w14:paraId="73E952D8" w14:textId="77777777" w:rsidR="00187C5F" w:rsidRDefault="00187C5F" w:rsidP="00B810AB">
      <w:pPr>
        <w:pStyle w:val="2f3"/>
        <w:rPr>
          <w:rFonts w:hint="eastAsia"/>
        </w:rPr>
      </w:pPr>
      <w:r>
        <w:t>[R1]bgp 65100</w:t>
      </w:r>
    </w:p>
    <w:p w14:paraId="591C0B99" w14:textId="77777777" w:rsidR="00187C5F" w:rsidRDefault="00187C5F" w:rsidP="00B810AB">
      <w:pPr>
        <w:pStyle w:val="2f3"/>
        <w:rPr>
          <w:rFonts w:hint="eastAsia"/>
        </w:rPr>
      </w:pPr>
      <w:r>
        <w:t xml:space="preserve">[R1-bgp] peer IBGP advertise-community  </w:t>
      </w:r>
    </w:p>
    <w:p w14:paraId="23F5D269" w14:textId="77777777" w:rsidR="00187C5F" w:rsidRDefault="00187C5F" w:rsidP="00B810AB">
      <w:pPr>
        <w:pStyle w:val="2f3"/>
        <w:rPr>
          <w:rFonts w:hint="eastAsia"/>
        </w:rPr>
      </w:pPr>
      <w:r>
        <w:t xml:space="preserve">[R1-bgp] peer 10.0.11.1 advertise-community  </w:t>
      </w:r>
    </w:p>
    <w:p w14:paraId="2895DA37" w14:textId="77777777" w:rsidR="00187C5F" w:rsidRDefault="00187C5F" w:rsidP="00B810AB">
      <w:pPr>
        <w:pStyle w:val="2f3"/>
        <w:rPr>
          <w:rFonts w:hint="eastAsia"/>
        </w:rPr>
      </w:pPr>
    </w:p>
    <w:p w14:paraId="17E1422E" w14:textId="77777777" w:rsidR="00187C5F" w:rsidRDefault="00187C5F" w:rsidP="00B810AB">
      <w:pPr>
        <w:pStyle w:val="2f3"/>
        <w:rPr>
          <w:rFonts w:hint="eastAsia"/>
        </w:rPr>
      </w:pPr>
      <w:r>
        <w:t>[R2]bgp 65100</w:t>
      </w:r>
    </w:p>
    <w:p w14:paraId="37B49C27" w14:textId="77777777" w:rsidR="00187C5F" w:rsidRDefault="00187C5F" w:rsidP="00B810AB">
      <w:pPr>
        <w:pStyle w:val="2f3"/>
        <w:rPr>
          <w:rFonts w:hint="eastAsia"/>
        </w:rPr>
      </w:pPr>
      <w:r>
        <w:t xml:space="preserve">[R2-bgp] peer IBGP advertise-community </w:t>
      </w:r>
    </w:p>
    <w:p w14:paraId="26D75BE9" w14:textId="77777777" w:rsidR="00187C5F" w:rsidRDefault="00187C5F" w:rsidP="00B810AB">
      <w:pPr>
        <w:pStyle w:val="2f3"/>
        <w:rPr>
          <w:rFonts w:hint="eastAsia"/>
        </w:rPr>
      </w:pPr>
      <w:r>
        <w:t xml:space="preserve"> </w:t>
      </w:r>
    </w:p>
    <w:p w14:paraId="2EEDC805" w14:textId="77777777" w:rsidR="00187C5F" w:rsidRDefault="00187C5F" w:rsidP="00B810AB">
      <w:pPr>
        <w:pStyle w:val="2f3"/>
        <w:rPr>
          <w:rFonts w:hint="eastAsia"/>
        </w:rPr>
      </w:pPr>
      <w:r>
        <w:t>[R3]bgp 65100</w:t>
      </w:r>
    </w:p>
    <w:p w14:paraId="731F4181" w14:textId="77777777" w:rsidR="00187C5F" w:rsidRDefault="00187C5F" w:rsidP="00B810AB">
      <w:pPr>
        <w:pStyle w:val="2f3"/>
        <w:rPr>
          <w:rFonts w:hint="eastAsia"/>
        </w:rPr>
      </w:pPr>
      <w:r>
        <w:t xml:space="preserve">[R3-bgp] peer IBGP advertise-community  </w:t>
      </w:r>
    </w:p>
    <w:p w14:paraId="1120DBF7" w14:textId="77777777" w:rsidR="00187C5F" w:rsidRDefault="00187C5F" w:rsidP="00B810AB">
      <w:pPr>
        <w:pStyle w:val="2f3"/>
        <w:rPr>
          <w:rFonts w:hint="eastAsia"/>
        </w:rPr>
      </w:pPr>
      <w:r>
        <w:t xml:space="preserve">[R3-bgp] peer 10.0.35.5 advertise-community  </w:t>
      </w:r>
    </w:p>
    <w:p w14:paraId="34A34E00" w14:textId="77777777" w:rsidR="00187C5F" w:rsidRDefault="00187C5F" w:rsidP="00B810AB">
      <w:pPr>
        <w:pStyle w:val="2f3"/>
        <w:rPr>
          <w:rFonts w:hint="eastAsia"/>
        </w:rPr>
      </w:pPr>
    </w:p>
    <w:p w14:paraId="77F42379" w14:textId="77777777" w:rsidR="00187C5F" w:rsidRDefault="00187C5F" w:rsidP="00B810AB">
      <w:pPr>
        <w:pStyle w:val="2f3"/>
        <w:rPr>
          <w:rFonts w:hint="eastAsia"/>
        </w:rPr>
      </w:pPr>
      <w:r>
        <w:t>[R4]bgp 65100</w:t>
      </w:r>
    </w:p>
    <w:p w14:paraId="6C01D21D" w14:textId="77777777" w:rsidR="00187C5F" w:rsidRDefault="00187C5F" w:rsidP="00B810AB">
      <w:pPr>
        <w:pStyle w:val="2f3"/>
        <w:rPr>
          <w:rFonts w:hint="eastAsia"/>
        </w:rPr>
      </w:pPr>
      <w:r>
        <w:t xml:space="preserve">[R4-bgp] peer IBGP advertise-community  </w:t>
      </w:r>
    </w:p>
    <w:p w14:paraId="1CE697CD" w14:textId="77777777" w:rsidR="00187C5F" w:rsidRDefault="00187C5F" w:rsidP="00B810AB">
      <w:pPr>
        <w:pStyle w:val="2f3"/>
        <w:rPr>
          <w:rFonts w:hint="eastAsia"/>
        </w:rPr>
      </w:pPr>
    </w:p>
    <w:p w14:paraId="555A514A" w14:textId="77777777" w:rsidR="00187C5F" w:rsidRDefault="00187C5F" w:rsidP="00B810AB">
      <w:pPr>
        <w:pStyle w:val="2f3"/>
        <w:rPr>
          <w:rFonts w:hint="eastAsia"/>
        </w:rPr>
      </w:pPr>
      <w:r>
        <w:t>[R5]bgp 65100</w:t>
      </w:r>
    </w:p>
    <w:p w14:paraId="04ED581B" w14:textId="77777777" w:rsidR="00187C5F" w:rsidRDefault="00187C5F" w:rsidP="00B810AB">
      <w:pPr>
        <w:pStyle w:val="2f3"/>
        <w:rPr>
          <w:rFonts w:hint="eastAsia"/>
        </w:rPr>
      </w:pPr>
      <w:r>
        <w:t xml:space="preserve">[R5-bgp] peer IBGP advertise-community  </w:t>
      </w:r>
    </w:p>
    <w:p w14:paraId="2059BD95" w14:textId="77777777" w:rsidR="00187C5F" w:rsidRDefault="00187C5F" w:rsidP="00B810AB">
      <w:pPr>
        <w:pStyle w:val="2f3"/>
        <w:rPr>
          <w:rFonts w:hint="eastAsia"/>
        </w:rPr>
      </w:pPr>
      <w:r>
        <w:t>[R5-bgp] peer 10.0.25.2 advertise-community</w:t>
      </w:r>
    </w:p>
    <w:p w14:paraId="2DCAB254" w14:textId="77777777" w:rsidR="00187C5F" w:rsidRDefault="00187C5F" w:rsidP="00B810AB">
      <w:pPr>
        <w:pStyle w:val="1e"/>
      </w:pPr>
      <w:r>
        <w:t># Configure S1, S2, and S5 to advertise the community attribute to their peers.</w:t>
      </w:r>
    </w:p>
    <w:p w14:paraId="54281901" w14:textId="77777777" w:rsidR="00187C5F" w:rsidRDefault="00187C5F" w:rsidP="00B810AB">
      <w:pPr>
        <w:pStyle w:val="2f3"/>
        <w:rPr>
          <w:rFonts w:hint="eastAsia"/>
        </w:rPr>
      </w:pPr>
      <w:r>
        <w:t>[S1]bgp 65001</w:t>
      </w:r>
    </w:p>
    <w:p w14:paraId="2154290F" w14:textId="77777777" w:rsidR="00187C5F" w:rsidRDefault="00187C5F" w:rsidP="00B810AB">
      <w:pPr>
        <w:pStyle w:val="2f3"/>
        <w:rPr>
          <w:rFonts w:hint="eastAsia"/>
        </w:rPr>
      </w:pPr>
      <w:r>
        <w:t xml:space="preserve">[S1-bgp] peer 10.0.11.2 advertise-community  </w:t>
      </w:r>
    </w:p>
    <w:p w14:paraId="34B7FB4B" w14:textId="77777777" w:rsidR="00187C5F" w:rsidRDefault="00187C5F" w:rsidP="00B810AB">
      <w:pPr>
        <w:pStyle w:val="2f3"/>
        <w:rPr>
          <w:rFonts w:hint="eastAsia"/>
        </w:rPr>
      </w:pPr>
    </w:p>
    <w:p w14:paraId="113033BB" w14:textId="77777777" w:rsidR="00187C5F" w:rsidRDefault="00187C5F" w:rsidP="00B810AB">
      <w:pPr>
        <w:pStyle w:val="2f3"/>
        <w:rPr>
          <w:rFonts w:hint="eastAsia"/>
        </w:rPr>
      </w:pPr>
      <w:r>
        <w:t>[S2]bgp 65001</w:t>
      </w:r>
    </w:p>
    <w:p w14:paraId="013D4B5A" w14:textId="77777777" w:rsidR="00187C5F" w:rsidRDefault="00187C5F" w:rsidP="00B810AB">
      <w:pPr>
        <w:pStyle w:val="2f3"/>
        <w:rPr>
          <w:rFonts w:hint="eastAsia"/>
        </w:rPr>
      </w:pPr>
      <w:r>
        <w:t xml:space="preserve">[S2-bgp] peer 10.0.25.5 advertise-community  </w:t>
      </w:r>
    </w:p>
    <w:p w14:paraId="27807AF0" w14:textId="77777777" w:rsidR="00187C5F" w:rsidRDefault="00187C5F" w:rsidP="00B810AB">
      <w:pPr>
        <w:pStyle w:val="2f3"/>
        <w:rPr>
          <w:rFonts w:hint="eastAsia"/>
        </w:rPr>
      </w:pPr>
    </w:p>
    <w:p w14:paraId="06F9085B" w14:textId="77777777" w:rsidR="00187C5F" w:rsidRDefault="00187C5F" w:rsidP="00B810AB">
      <w:pPr>
        <w:pStyle w:val="2f3"/>
        <w:rPr>
          <w:rFonts w:hint="eastAsia"/>
        </w:rPr>
      </w:pPr>
      <w:r>
        <w:t>[S5]bgp 65001</w:t>
      </w:r>
    </w:p>
    <w:p w14:paraId="1AC24EC2" w14:textId="77777777" w:rsidR="00187C5F" w:rsidRDefault="00187C5F" w:rsidP="00B810AB">
      <w:pPr>
        <w:pStyle w:val="2f3"/>
        <w:rPr>
          <w:rFonts w:hint="eastAsia"/>
        </w:rPr>
      </w:pPr>
      <w:r>
        <w:t xml:space="preserve">[S5-bgp] peer 10.0.35.3 advertise-community  </w:t>
      </w:r>
    </w:p>
    <w:p w14:paraId="2B543372" w14:textId="77777777" w:rsidR="00187C5F" w:rsidRDefault="00187C5F" w:rsidP="00B810AB">
      <w:pPr>
        <w:pStyle w:val="1e"/>
      </w:pPr>
      <w:r>
        <w:t>Configure routing policies on S1, S2, and S5 to add the community attribute to routes of Loopback0 interfaces.</w:t>
      </w:r>
    </w:p>
    <w:p w14:paraId="584658C5" w14:textId="77777777" w:rsidR="00187C5F" w:rsidRDefault="00187C5F" w:rsidP="00B810AB">
      <w:pPr>
        <w:pStyle w:val="1e"/>
      </w:pPr>
      <w:r>
        <w:t># Configure S1.</w:t>
      </w:r>
    </w:p>
    <w:p w14:paraId="1DC8502D" w14:textId="77777777" w:rsidR="00187C5F" w:rsidRDefault="00187C5F" w:rsidP="00B810AB">
      <w:pPr>
        <w:pStyle w:val="2f3"/>
        <w:rPr>
          <w:rFonts w:hint="eastAsia"/>
        </w:rPr>
      </w:pPr>
      <w:r>
        <w:t>[S1]ip ip-prefix Com index 10 permit 10.0.1.1 32</w:t>
      </w:r>
    </w:p>
    <w:p w14:paraId="28B89EF9" w14:textId="77777777" w:rsidR="00187C5F" w:rsidRDefault="00187C5F" w:rsidP="00B810AB">
      <w:pPr>
        <w:pStyle w:val="2f3"/>
        <w:rPr>
          <w:rFonts w:hint="eastAsia"/>
        </w:rPr>
      </w:pPr>
      <w:r>
        <w:lastRenderedPageBreak/>
        <w:t xml:space="preserve">[S1]route-policy Attr permit node 10 </w:t>
      </w:r>
    </w:p>
    <w:p w14:paraId="4DB77B04" w14:textId="77777777" w:rsidR="00187C5F" w:rsidRDefault="00187C5F" w:rsidP="00B810AB">
      <w:pPr>
        <w:pStyle w:val="2f3"/>
        <w:rPr>
          <w:rFonts w:hint="eastAsia"/>
        </w:rPr>
      </w:pPr>
      <w:r>
        <w:t>[S1-route-policy] if-match ip-prefix Com</w:t>
      </w:r>
    </w:p>
    <w:p w14:paraId="12F72A03" w14:textId="77777777" w:rsidR="00187C5F" w:rsidRDefault="00187C5F" w:rsidP="00B810AB">
      <w:pPr>
        <w:pStyle w:val="2f3"/>
        <w:rPr>
          <w:rFonts w:hint="eastAsia"/>
        </w:rPr>
      </w:pPr>
      <w:r>
        <w:t>[S1-route-policy] apply community 65001:1</w:t>
      </w:r>
    </w:p>
    <w:p w14:paraId="2F137B99" w14:textId="77777777" w:rsidR="00187C5F" w:rsidRDefault="00187C5F" w:rsidP="00B810AB">
      <w:pPr>
        <w:pStyle w:val="2f3"/>
        <w:rPr>
          <w:rFonts w:hint="eastAsia"/>
        </w:rPr>
      </w:pPr>
      <w:r>
        <w:t>[S1-route-policy] quit</w:t>
      </w:r>
    </w:p>
    <w:p w14:paraId="19797380" w14:textId="77777777" w:rsidR="00187C5F" w:rsidRDefault="00187C5F" w:rsidP="00B810AB">
      <w:pPr>
        <w:pStyle w:val="2f3"/>
        <w:rPr>
          <w:rFonts w:hint="eastAsia"/>
        </w:rPr>
      </w:pPr>
      <w:r>
        <w:t>[S1]</w:t>
      </w:r>
      <w:r>
        <w:rPr>
          <w:color w:val="EC7061"/>
        </w:rPr>
        <w:t xml:space="preserve">route-policy Attr permit node 100 </w:t>
      </w:r>
    </w:p>
    <w:p w14:paraId="6350C3F3" w14:textId="77777777" w:rsidR="00187C5F" w:rsidRDefault="00187C5F" w:rsidP="00B810AB">
      <w:pPr>
        <w:pStyle w:val="2f3"/>
        <w:rPr>
          <w:rFonts w:hint="eastAsia"/>
        </w:rPr>
      </w:pPr>
      <w:r>
        <w:t>[S1-route-policy] quit</w:t>
      </w:r>
    </w:p>
    <w:p w14:paraId="2C7A21F0" w14:textId="77777777" w:rsidR="00187C5F" w:rsidRDefault="00187C5F" w:rsidP="00B810AB">
      <w:pPr>
        <w:pStyle w:val="2f3"/>
        <w:rPr>
          <w:rFonts w:hint="eastAsia"/>
        </w:rPr>
      </w:pPr>
      <w:r>
        <w:t>[S1]bgp 65001</w:t>
      </w:r>
    </w:p>
    <w:p w14:paraId="6474B3CD" w14:textId="77777777" w:rsidR="00187C5F" w:rsidRDefault="00187C5F" w:rsidP="00B810AB">
      <w:pPr>
        <w:pStyle w:val="2f3"/>
        <w:rPr>
          <w:rFonts w:hint="eastAsia"/>
        </w:rPr>
      </w:pPr>
      <w:r>
        <w:t>[S1-bgp] peer 10.0.11.2 route-policy Attr export</w:t>
      </w:r>
    </w:p>
    <w:p w14:paraId="6C22A17A" w14:textId="77777777" w:rsidR="00187C5F" w:rsidRDefault="00187C5F" w:rsidP="00B810AB">
      <w:pPr>
        <w:pStyle w:val="1e"/>
      </w:pPr>
      <w:r>
        <w:t># Configure S2.</w:t>
      </w:r>
    </w:p>
    <w:p w14:paraId="0799B5A4" w14:textId="77777777" w:rsidR="00187C5F" w:rsidRDefault="00187C5F" w:rsidP="00B810AB">
      <w:pPr>
        <w:pStyle w:val="2f3"/>
        <w:rPr>
          <w:rFonts w:hint="eastAsia"/>
        </w:rPr>
      </w:pPr>
      <w:r>
        <w:t>[S2]ip ip-prefix Com index 10 permit 10.0.2.1 32</w:t>
      </w:r>
    </w:p>
    <w:p w14:paraId="2EDA12D8" w14:textId="77777777" w:rsidR="00187C5F" w:rsidRDefault="00187C5F" w:rsidP="00B810AB">
      <w:pPr>
        <w:pStyle w:val="2f3"/>
        <w:rPr>
          <w:rFonts w:hint="eastAsia"/>
        </w:rPr>
      </w:pPr>
      <w:r>
        <w:t xml:space="preserve">[S2]route-policy Attr permit node 10 </w:t>
      </w:r>
    </w:p>
    <w:p w14:paraId="7F11C022" w14:textId="77777777" w:rsidR="00187C5F" w:rsidRDefault="00187C5F" w:rsidP="00B810AB">
      <w:pPr>
        <w:pStyle w:val="2f3"/>
        <w:rPr>
          <w:rFonts w:hint="eastAsia"/>
        </w:rPr>
      </w:pPr>
      <w:r>
        <w:t>[S2-route-policy] if-match ip-prefix Com</w:t>
      </w:r>
    </w:p>
    <w:p w14:paraId="6704C61F" w14:textId="77777777" w:rsidR="00187C5F" w:rsidRDefault="00187C5F" w:rsidP="00B810AB">
      <w:pPr>
        <w:pStyle w:val="2f3"/>
        <w:rPr>
          <w:rFonts w:hint="eastAsia"/>
        </w:rPr>
      </w:pPr>
      <w:r>
        <w:t>[S2-route-policy] apply community 65002:2</w:t>
      </w:r>
    </w:p>
    <w:p w14:paraId="3D317126" w14:textId="77777777" w:rsidR="00187C5F" w:rsidRDefault="00187C5F" w:rsidP="00B810AB">
      <w:pPr>
        <w:pStyle w:val="2f3"/>
        <w:rPr>
          <w:rFonts w:hint="eastAsia"/>
        </w:rPr>
      </w:pPr>
      <w:r>
        <w:t>[S2-route-policy] quit</w:t>
      </w:r>
    </w:p>
    <w:p w14:paraId="2CCE8923" w14:textId="77777777" w:rsidR="00187C5F" w:rsidRDefault="00187C5F" w:rsidP="00B810AB">
      <w:pPr>
        <w:pStyle w:val="2f3"/>
        <w:rPr>
          <w:rFonts w:hint="eastAsia"/>
        </w:rPr>
      </w:pPr>
      <w:r>
        <w:t>[S2]</w:t>
      </w:r>
      <w:r>
        <w:rPr>
          <w:color w:val="EC7061"/>
        </w:rPr>
        <w:t xml:space="preserve">route-policy Attr permit node 100 </w:t>
      </w:r>
    </w:p>
    <w:p w14:paraId="0A6FBE63" w14:textId="77777777" w:rsidR="00187C5F" w:rsidRDefault="00187C5F" w:rsidP="00B810AB">
      <w:pPr>
        <w:pStyle w:val="2f3"/>
        <w:rPr>
          <w:rFonts w:hint="eastAsia"/>
        </w:rPr>
      </w:pPr>
      <w:r>
        <w:t>[S2-route-policy quit</w:t>
      </w:r>
    </w:p>
    <w:p w14:paraId="7BE7980E" w14:textId="77777777" w:rsidR="00187C5F" w:rsidRDefault="00187C5F" w:rsidP="00B810AB">
      <w:pPr>
        <w:pStyle w:val="2f3"/>
        <w:rPr>
          <w:rFonts w:hint="eastAsia"/>
        </w:rPr>
      </w:pPr>
      <w:r>
        <w:t>[S2]bgp 65002</w:t>
      </w:r>
    </w:p>
    <w:p w14:paraId="7EC144D9" w14:textId="77777777" w:rsidR="00187C5F" w:rsidRDefault="00187C5F" w:rsidP="00B810AB">
      <w:pPr>
        <w:pStyle w:val="2f3"/>
        <w:rPr>
          <w:rFonts w:hint="eastAsia"/>
        </w:rPr>
      </w:pPr>
      <w:r>
        <w:t>[S2-bgp] peer 10.0.25.5 route-policy Attr export</w:t>
      </w:r>
    </w:p>
    <w:p w14:paraId="577B2B19" w14:textId="77777777" w:rsidR="00187C5F" w:rsidRDefault="00187C5F" w:rsidP="00B810AB">
      <w:pPr>
        <w:pStyle w:val="1e"/>
      </w:pPr>
      <w:r>
        <w:t># Configure S5.</w:t>
      </w:r>
    </w:p>
    <w:p w14:paraId="2B313813" w14:textId="77777777" w:rsidR="00187C5F" w:rsidRDefault="00187C5F" w:rsidP="00B810AB">
      <w:pPr>
        <w:pStyle w:val="2f3"/>
        <w:rPr>
          <w:rFonts w:hint="eastAsia"/>
        </w:rPr>
      </w:pPr>
      <w:r>
        <w:t>[S5]ip ip-prefix Com index 10 permit 10.0.3.1 32</w:t>
      </w:r>
    </w:p>
    <w:p w14:paraId="1A40EA26" w14:textId="77777777" w:rsidR="00187C5F" w:rsidRDefault="00187C5F" w:rsidP="00B810AB">
      <w:pPr>
        <w:pStyle w:val="2f3"/>
        <w:rPr>
          <w:rFonts w:hint="eastAsia"/>
        </w:rPr>
      </w:pPr>
      <w:r>
        <w:t xml:space="preserve">[S5]route-policy Attr permit node 10 </w:t>
      </w:r>
    </w:p>
    <w:p w14:paraId="476384F4" w14:textId="77777777" w:rsidR="00187C5F" w:rsidRDefault="00187C5F" w:rsidP="00B810AB">
      <w:pPr>
        <w:pStyle w:val="2f3"/>
        <w:rPr>
          <w:rFonts w:hint="eastAsia"/>
        </w:rPr>
      </w:pPr>
      <w:r>
        <w:t>[S5-route-policy] if-match ip-prefix Com</w:t>
      </w:r>
    </w:p>
    <w:p w14:paraId="4FF0539D" w14:textId="77777777" w:rsidR="00187C5F" w:rsidRDefault="00187C5F" w:rsidP="00B810AB">
      <w:pPr>
        <w:pStyle w:val="2f3"/>
        <w:rPr>
          <w:rFonts w:hint="eastAsia"/>
        </w:rPr>
      </w:pPr>
      <w:r>
        <w:t>[S5-route-policy] apply community 65003:2</w:t>
      </w:r>
    </w:p>
    <w:p w14:paraId="51C4991B" w14:textId="77777777" w:rsidR="00187C5F" w:rsidRDefault="00187C5F" w:rsidP="00B810AB">
      <w:pPr>
        <w:pStyle w:val="2f3"/>
        <w:rPr>
          <w:rFonts w:hint="eastAsia"/>
        </w:rPr>
      </w:pPr>
      <w:r>
        <w:t>[S5-route-policy] quit</w:t>
      </w:r>
    </w:p>
    <w:p w14:paraId="7E32904C" w14:textId="77777777" w:rsidR="00187C5F" w:rsidRDefault="00187C5F" w:rsidP="00B810AB">
      <w:pPr>
        <w:pStyle w:val="2f3"/>
        <w:rPr>
          <w:rFonts w:hint="eastAsia"/>
        </w:rPr>
      </w:pPr>
      <w:r>
        <w:t>[S5]</w:t>
      </w:r>
      <w:r>
        <w:rPr>
          <w:color w:val="EC7061"/>
        </w:rPr>
        <w:t>route-policy Attr permit node 100</w:t>
      </w:r>
      <w:r>
        <w:t xml:space="preserve"> </w:t>
      </w:r>
    </w:p>
    <w:p w14:paraId="74D6BE99" w14:textId="77777777" w:rsidR="00187C5F" w:rsidRDefault="00187C5F" w:rsidP="00B810AB">
      <w:pPr>
        <w:pStyle w:val="2f3"/>
        <w:rPr>
          <w:rFonts w:hint="eastAsia"/>
        </w:rPr>
      </w:pPr>
      <w:r>
        <w:t>[S5-route-policy] quit</w:t>
      </w:r>
    </w:p>
    <w:p w14:paraId="6D5AF1AF" w14:textId="77777777" w:rsidR="00187C5F" w:rsidRDefault="00187C5F" w:rsidP="00B810AB">
      <w:pPr>
        <w:pStyle w:val="2f3"/>
        <w:rPr>
          <w:rFonts w:hint="eastAsia"/>
        </w:rPr>
      </w:pPr>
      <w:r>
        <w:t>[S5]bgp 65003</w:t>
      </w:r>
    </w:p>
    <w:p w14:paraId="54F6BB63" w14:textId="77777777" w:rsidR="00187C5F" w:rsidRDefault="00187C5F" w:rsidP="00B810AB">
      <w:pPr>
        <w:pStyle w:val="2f3"/>
        <w:rPr>
          <w:rFonts w:hint="eastAsia"/>
        </w:rPr>
      </w:pPr>
      <w:r>
        <w:t>[S5-bgp] peer 10.0.35.3 route-policy Attr export</w:t>
      </w:r>
    </w:p>
    <w:p w14:paraId="187FA5B3" w14:textId="77777777" w:rsidR="00187C5F" w:rsidRDefault="00187C5F" w:rsidP="00B810AB">
      <w:pPr>
        <w:pStyle w:val="1e"/>
      </w:pPr>
      <w:r>
        <w:t>Check the configuration.</w:t>
      </w:r>
    </w:p>
    <w:p w14:paraId="74048A9B" w14:textId="77777777" w:rsidR="00187C5F" w:rsidRDefault="00187C5F" w:rsidP="00B810AB">
      <w:pPr>
        <w:pStyle w:val="1e"/>
      </w:pPr>
      <w:r>
        <w:t># Check the configurations on S1, S2, and S5. S1 is used as an example. The configurations of S2 and S5 are similar to that of S1.</w:t>
      </w:r>
    </w:p>
    <w:p w14:paraId="6D46608E" w14:textId="77777777" w:rsidR="00187C5F" w:rsidRDefault="00187C5F" w:rsidP="00B810AB">
      <w:pPr>
        <w:pStyle w:val="2f3"/>
        <w:rPr>
          <w:rFonts w:hint="eastAsia"/>
        </w:rPr>
      </w:pPr>
      <w:r>
        <w:t>[S1]display bgp routing-table 10.0.3.1</w:t>
      </w:r>
    </w:p>
    <w:p w14:paraId="3FF3185A" w14:textId="77777777" w:rsidR="00187C5F" w:rsidRDefault="00187C5F" w:rsidP="00B810AB">
      <w:pPr>
        <w:pStyle w:val="2f3"/>
        <w:rPr>
          <w:rFonts w:hint="eastAsia"/>
        </w:rPr>
      </w:pPr>
    </w:p>
    <w:p w14:paraId="6BFA1CC5" w14:textId="77777777" w:rsidR="00187C5F" w:rsidRDefault="00187C5F" w:rsidP="00B810AB">
      <w:pPr>
        <w:pStyle w:val="2f3"/>
        <w:rPr>
          <w:rFonts w:hint="eastAsia"/>
        </w:rPr>
      </w:pPr>
      <w:r>
        <w:t xml:space="preserve"> BGP local router ID : 10.0.11.1</w:t>
      </w:r>
    </w:p>
    <w:p w14:paraId="752E96DE" w14:textId="77777777" w:rsidR="00187C5F" w:rsidRDefault="00187C5F" w:rsidP="00B810AB">
      <w:pPr>
        <w:pStyle w:val="2f3"/>
        <w:rPr>
          <w:rFonts w:hint="eastAsia"/>
        </w:rPr>
      </w:pPr>
      <w:r>
        <w:t xml:space="preserve"> Local AS number : 65001</w:t>
      </w:r>
    </w:p>
    <w:p w14:paraId="175EB2AB" w14:textId="77777777" w:rsidR="00187C5F" w:rsidRDefault="00187C5F" w:rsidP="00B810AB">
      <w:pPr>
        <w:pStyle w:val="2f3"/>
        <w:rPr>
          <w:rFonts w:hint="eastAsia"/>
        </w:rPr>
      </w:pPr>
      <w:r>
        <w:t xml:space="preserve"> Paths:   1 available, 1 best, 1 select</w:t>
      </w:r>
    </w:p>
    <w:p w14:paraId="26F912E1" w14:textId="77777777" w:rsidR="00187C5F" w:rsidRDefault="00187C5F" w:rsidP="00B810AB">
      <w:pPr>
        <w:pStyle w:val="2f3"/>
        <w:rPr>
          <w:rFonts w:hint="eastAsia"/>
        </w:rPr>
      </w:pPr>
      <w:r>
        <w:t xml:space="preserve"> BGP routing table entry information of 10.0.3.1/32:</w:t>
      </w:r>
    </w:p>
    <w:p w14:paraId="3C560387" w14:textId="77777777" w:rsidR="00187C5F" w:rsidRDefault="00187C5F" w:rsidP="00B810AB">
      <w:pPr>
        <w:pStyle w:val="2f3"/>
        <w:rPr>
          <w:rFonts w:hint="eastAsia"/>
        </w:rPr>
      </w:pPr>
      <w:r>
        <w:t xml:space="preserve"> From: 10.0.11.2 (10.10.10.1)</w:t>
      </w:r>
    </w:p>
    <w:p w14:paraId="4AD217F3" w14:textId="77777777" w:rsidR="00187C5F" w:rsidRDefault="00187C5F" w:rsidP="00B810AB">
      <w:pPr>
        <w:pStyle w:val="2f3"/>
        <w:rPr>
          <w:rFonts w:hint="eastAsia"/>
        </w:rPr>
      </w:pPr>
      <w:r>
        <w:t xml:space="preserve"> Route Duration: 00h03m50s  </w:t>
      </w:r>
    </w:p>
    <w:p w14:paraId="78EDB12C" w14:textId="77777777" w:rsidR="00187C5F" w:rsidRDefault="00187C5F" w:rsidP="00B810AB">
      <w:pPr>
        <w:pStyle w:val="2f3"/>
        <w:rPr>
          <w:rFonts w:hint="eastAsia"/>
        </w:rPr>
      </w:pPr>
      <w:r>
        <w:t xml:space="preserve"> Direct Out-interface: Vlanif1</w:t>
      </w:r>
    </w:p>
    <w:p w14:paraId="51B2D467" w14:textId="77777777" w:rsidR="00187C5F" w:rsidRDefault="00187C5F" w:rsidP="00B810AB">
      <w:pPr>
        <w:pStyle w:val="2f3"/>
        <w:rPr>
          <w:rFonts w:hint="eastAsia"/>
        </w:rPr>
      </w:pPr>
      <w:r>
        <w:t xml:space="preserve"> Original nexthop: 10.0.11.2</w:t>
      </w:r>
    </w:p>
    <w:p w14:paraId="548B5127" w14:textId="77777777" w:rsidR="00187C5F" w:rsidRDefault="00187C5F" w:rsidP="00B810AB">
      <w:pPr>
        <w:pStyle w:val="2f3"/>
        <w:rPr>
          <w:rFonts w:hint="eastAsia"/>
        </w:rPr>
      </w:pPr>
      <w:r>
        <w:t xml:space="preserve"> Qos information : 0x0</w:t>
      </w:r>
    </w:p>
    <w:p w14:paraId="7FB527EB" w14:textId="77777777" w:rsidR="00187C5F" w:rsidRDefault="00187C5F" w:rsidP="00B810AB">
      <w:pPr>
        <w:pStyle w:val="2f3"/>
        <w:rPr>
          <w:rFonts w:hint="eastAsia"/>
        </w:rPr>
      </w:pPr>
      <w:r>
        <w:t xml:space="preserve"> </w:t>
      </w:r>
      <w:r>
        <w:rPr>
          <w:color w:val="EC7061"/>
        </w:rPr>
        <w:t>Community:&lt;65003:1&gt;</w:t>
      </w:r>
    </w:p>
    <w:p w14:paraId="63C97202" w14:textId="77777777" w:rsidR="00187C5F" w:rsidRDefault="00187C5F" w:rsidP="00B810AB">
      <w:pPr>
        <w:pStyle w:val="2f3"/>
        <w:rPr>
          <w:rFonts w:hint="eastAsia"/>
        </w:rPr>
      </w:pPr>
      <w:r>
        <w:t xml:space="preserve"> AS-path 65100 65003, origin igp, pref-val 0, valid, external, best, select, active, pre 255</w:t>
      </w:r>
    </w:p>
    <w:p w14:paraId="42279882" w14:textId="77777777" w:rsidR="00187C5F" w:rsidRDefault="00187C5F" w:rsidP="00B810AB">
      <w:pPr>
        <w:pStyle w:val="2f3"/>
        <w:rPr>
          <w:rFonts w:hint="eastAsia"/>
        </w:rPr>
      </w:pPr>
      <w:r>
        <w:t xml:space="preserve"> Not advertised to any peer yet</w:t>
      </w:r>
    </w:p>
    <w:p w14:paraId="04128EA5" w14:textId="77777777" w:rsidR="00187C5F" w:rsidRPr="00D63D35" w:rsidRDefault="00187C5F" w:rsidP="00D07FAA">
      <w:pPr>
        <w:pStyle w:val="3"/>
      </w:pPr>
      <w:r w:rsidRPr="00D63D35">
        <w:t>Configure a routing policy to control financial services.</w:t>
      </w:r>
    </w:p>
    <w:p w14:paraId="56F6F421" w14:textId="77777777" w:rsidR="00187C5F" w:rsidRDefault="00187C5F" w:rsidP="00B810AB">
      <w:pPr>
        <w:pStyle w:val="1e"/>
      </w:pPr>
      <w:r>
        <w:lastRenderedPageBreak/>
        <w:t>Traffic of confidential financial services can be forwarded only between S1 and S5 and between S2 and S5. If no VPN is deployed, you can only control route sending and receiving.</w:t>
      </w:r>
    </w:p>
    <w:p w14:paraId="5B008BED" w14:textId="77777777" w:rsidR="00187C5F" w:rsidRDefault="00187C5F" w:rsidP="00B810AB">
      <w:pPr>
        <w:pStyle w:val="1e"/>
      </w:pPr>
      <w:r>
        <w:t>To simplify filtering configuration, you can use the AS_Path filter and routing policy to filter routes on R1 and R2.</w:t>
      </w:r>
    </w:p>
    <w:p w14:paraId="3F04D931" w14:textId="77777777" w:rsidR="00187C5F" w:rsidRDefault="00187C5F" w:rsidP="00B810AB">
      <w:pPr>
        <w:pStyle w:val="1e"/>
      </w:pPr>
      <w:r>
        <w:t>For route control, do not filter the routes of Loopback0 interfaces. You can use the community attribute to allow routes of Loopback0 interfaces in advance and then filter routes of Loopback1 interfaces.</w:t>
      </w:r>
    </w:p>
    <w:p w14:paraId="380CFB54" w14:textId="77777777" w:rsidR="00187C5F" w:rsidRDefault="00187C5F" w:rsidP="00B810AB">
      <w:pPr>
        <w:pStyle w:val="1e"/>
      </w:pPr>
      <w:r>
        <w:t># Configure R1.</w:t>
      </w:r>
    </w:p>
    <w:p w14:paraId="651286C7" w14:textId="77777777" w:rsidR="00187C5F" w:rsidRDefault="00187C5F" w:rsidP="00B810AB">
      <w:pPr>
        <w:pStyle w:val="2f3"/>
        <w:rPr>
          <w:rFonts w:hint="eastAsia"/>
        </w:rPr>
      </w:pPr>
      <w:r>
        <w:t>[R1]ip community-filter basic OA permit 65002:1</w:t>
      </w:r>
    </w:p>
    <w:p w14:paraId="12C96227" w14:textId="77777777" w:rsidR="00187C5F" w:rsidRDefault="00187C5F" w:rsidP="00B810AB">
      <w:pPr>
        <w:pStyle w:val="2f3"/>
        <w:rPr>
          <w:rFonts w:hint="eastAsia"/>
        </w:rPr>
      </w:pPr>
      <w:r>
        <w:t>[R1]ip as-path-filter Finance permit 65002$</w:t>
      </w:r>
    </w:p>
    <w:p w14:paraId="52C72E2F" w14:textId="77777777" w:rsidR="00187C5F" w:rsidRDefault="00187C5F" w:rsidP="00B810AB">
      <w:pPr>
        <w:pStyle w:val="2f3"/>
        <w:rPr>
          <w:rFonts w:hint="eastAsia"/>
        </w:rPr>
      </w:pPr>
      <w:r>
        <w:t>[R1]route-policy Finance permit node 10</w:t>
      </w:r>
    </w:p>
    <w:p w14:paraId="3E43ADDF" w14:textId="77777777" w:rsidR="00187C5F" w:rsidRDefault="00187C5F" w:rsidP="00B810AB">
      <w:pPr>
        <w:pStyle w:val="2f3"/>
        <w:rPr>
          <w:rFonts w:hint="eastAsia"/>
        </w:rPr>
      </w:pPr>
      <w:r>
        <w:t>[R1-route-policy] if-match community-filter OA</w:t>
      </w:r>
    </w:p>
    <w:p w14:paraId="457213F6" w14:textId="77777777" w:rsidR="00187C5F" w:rsidRDefault="00187C5F" w:rsidP="00B810AB">
      <w:pPr>
        <w:pStyle w:val="2f3"/>
        <w:rPr>
          <w:rFonts w:hint="eastAsia"/>
        </w:rPr>
      </w:pPr>
      <w:r>
        <w:t>[R1-route-policy] quit</w:t>
      </w:r>
    </w:p>
    <w:p w14:paraId="447496F0" w14:textId="77777777" w:rsidR="00187C5F" w:rsidRDefault="00187C5F" w:rsidP="00B810AB">
      <w:pPr>
        <w:pStyle w:val="2f3"/>
        <w:rPr>
          <w:rFonts w:hint="eastAsia"/>
        </w:rPr>
      </w:pPr>
      <w:r>
        <w:t>[R1]route-policy Finance deny node 20</w:t>
      </w:r>
    </w:p>
    <w:p w14:paraId="47CF5578" w14:textId="77777777" w:rsidR="00187C5F" w:rsidRDefault="00187C5F" w:rsidP="00B810AB">
      <w:pPr>
        <w:pStyle w:val="2f3"/>
        <w:rPr>
          <w:rFonts w:hint="eastAsia"/>
        </w:rPr>
      </w:pPr>
      <w:r>
        <w:t>[R1-route-policy] if-match as-path-filter Finance</w:t>
      </w:r>
    </w:p>
    <w:p w14:paraId="780EC617" w14:textId="77777777" w:rsidR="00187C5F" w:rsidRDefault="00187C5F" w:rsidP="00B810AB">
      <w:pPr>
        <w:pStyle w:val="2f3"/>
        <w:rPr>
          <w:rFonts w:hint="eastAsia"/>
        </w:rPr>
      </w:pPr>
      <w:r>
        <w:t>[R1-route-policy] quit</w:t>
      </w:r>
    </w:p>
    <w:p w14:paraId="69D256F7" w14:textId="77777777" w:rsidR="00187C5F" w:rsidRDefault="00187C5F" w:rsidP="00B810AB">
      <w:pPr>
        <w:pStyle w:val="2f3"/>
        <w:rPr>
          <w:rFonts w:hint="eastAsia"/>
        </w:rPr>
      </w:pPr>
      <w:r>
        <w:t>[R1]</w:t>
      </w:r>
      <w:r>
        <w:rPr>
          <w:color w:val="EC7061"/>
        </w:rPr>
        <w:t>route-policy Finance permit node 100</w:t>
      </w:r>
    </w:p>
    <w:p w14:paraId="455F3040" w14:textId="77777777" w:rsidR="00187C5F" w:rsidRDefault="00187C5F" w:rsidP="00B810AB">
      <w:pPr>
        <w:pStyle w:val="2f3"/>
        <w:rPr>
          <w:rFonts w:hint="eastAsia"/>
        </w:rPr>
      </w:pPr>
      <w:r>
        <w:t>[R1-route-policy] quit</w:t>
      </w:r>
    </w:p>
    <w:p w14:paraId="6FCADE04" w14:textId="77777777" w:rsidR="00187C5F" w:rsidRDefault="00187C5F" w:rsidP="00B810AB">
      <w:pPr>
        <w:pStyle w:val="2f3"/>
        <w:rPr>
          <w:rFonts w:hint="eastAsia"/>
        </w:rPr>
      </w:pPr>
      <w:r>
        <w:t>[R1]bgp 65100</w:t>
      </w:r>
    </w:p>
    <w:p w14:paraId="54B42654" w14:textId="77777777" w:rsidR="00187C5F" w:rsidRDefault="00187C5F" w:rsidP="00B810AB">
      <w:pPr>
        <w:pStyle w:val="2f3"/>
        <w:rPr>
          <w:rFonts w:hint="eastAsia"/>
        </w:rPr>
      </w:pPr>
      <w:r>
        <w:t xml:space="preserve">[R1-bgp] peer 10.0.11.1 </w:t>
      </w:r>
    </w:p>
    <w:p w14:paraId="1E2F4D7E" w14:textId="77777777" w:rsidR="00187C5F" w:rsidRDefault="00187C5F" w:rsidP="00B810AB">
      <w:pPr>
        <w:pStyle w:val="2f3"/>
        <w:rPr>
          <w:rFonts w:hint="eastAsia"/>
        </w:rPr>
      </w:pPr>
      <w:r>
        <w:t>[R1-bgp] route-policy Finance export</w:t>
      </w:r>
    </w:p>
    <w:p w14:paraId="17BCA09C" w14:textId="77777777" w:rsidR="00187C5F" w:rsidRDefault="00187C5F" w:rsidP="00B810AB">
      <w:pPr>
        <w:pStyle w:val="1e"/>
      </w:pPr>
      <w:r>
        <w:t># Configure R5.</w:t>
      </w:r>
    </w:p>
    <w:p w14:paraId="3A6A3F3D" w14:textId="77777777" w:rsidR="00187C5F" w:rsidRDefault="00187C5F" w:rsidP="00B810AB">
      <w:pPr>
        <w:pStyle w:val="2f3"/>
        <w:rPr>
          <w:rFonts w:hint="eastAsia"/>
        </w:rPr>
      </w:pPr>
      <w:r>
        <w:t>[R5]ip community-filter basic OA permit 65001:1</w:t>
      </w:r>
    </w:p>
    <w:p w14:paraId="1908D457" w14:textId="77777777" w:rsidR="00187C5F" w:rsidRDefault="00187C5F" w:rsidP="00B810AB">
      <w:pPr>
        <w:pStyle w:val="2f3"/>
        <w:rPr>
          <w:rFonts w:hint="eastAsia"/>
        </w:rPr>
      </w:pPr>
      <w:r>
        <w:t>[R5]ip as-path-filter Finance permit 65001$</w:t>
      </w:r>
    </w:p>
    <w:p w14:paraId="02C6C488" w14:textId="77777777" w:rsidR="00187C5F" w:rsidRDefault="00187C5F" w:rsidP="00B810AB">
      <w:pPr>
        <w:pStyle w:val="2f3"/>
        <w:rPr>
          <w:rFonts w:hint="eastAsia"/>
        </w:rPr>
      </w:pPr>
      <w:r>
        <w:t>[R5]route-policy Finance permit node 10</w:t>
      </w:r>
    </w:p>
    <w:p w14:paraId="1E6E4E5B" w14:textId="77777777" w:rsidR="00187C5F" w:rsidRDefault="00187C5F" w:rsidP="00B810AB">
      <w:pPr>
        <w:pStyle w:val="2f3"/>
        <w:rPr>
          <w:rFonts w:hint="eastAsia"/>
        </w:rPr>
      </w:pPr>
      <w:r>
        <w:t>[R5-route-policy] if-match community-filter OA</w:t>
      </w:r>
    </w:p>
    <w:p w14:paraId="08C0AE57" w14:textId="77777777" w:rsidR="00187C5F" w:rsidRDefault="00187C5F" w:rsidP="00B810AB">
      <w:pPr>
        <w:pStyle w:val="2f3"/>
        <w:rPr>
          <w:rFonts w:hint="eastAsia"/>
        </w:rPr>
      </w:pPr>
      <w:r>
        <w:t>[R5-route-policy] quit</w:t>
      </w:r>
    </w:p>
    <w:p w14:paraId="62ECE957" w14:textId="77777777" w:rsidR="00187C5F" w:rsidRDefault="00187C5F" w:rsidP="00B810AB">
      <w:pPr>
        <w:pStyle w:val="2f3"/>
        <w:rPr>
          <w:rFonts w:hint="eastAsia"/>
        </w:rPr>
      </w:pPr>
      <w:r>
        <w:t>[R5]route-policy Finance deny node 20</w:t>
      </w:r>
    </w:p>
    <w:p w14:paraId="35C08F1D" w14:textId="77777777" w:rsidR="00187C5F" w:rsidRDefault="00187C5F" w:rsidP="00B810AB">
      <w:pPr>
        <w:pStyle w:val="2f3"/>
        <w:rPr>
          <w:rFonts w:hint="eastAsia"/>
        </w:rPr>
      </w:pPr>
      <w:r>
        <w:t>[R5-route-policy] if-match as-path-filter Finance</w:t>
      </w:r>
    </w:p>
    <w:p w14:paraId="373F2394" w14:textId="77777777" w:rsidR="00187C5F" w:rsidRDefault="00187C5F" w:rsidP="00B810AB">
      <w:pPr>
        <w:pStyle w:val="2f3"/>
        <w:rPr>
          <w:rFonts w:hint="eastAsia"/>
        </w:rPr>
      </w:pPr>
      <w:r>
        <w:t>[R5-route-policy] quit</w:t>
      </w:r>
    </w:p>
    <w:p w14:paraId="0C44A8A7" w14:textId="77777777" w:rsidR="00187C5F" w:rsidRDefault="00187C5F" w:rsidP="00B810AB">
      <w:pPr>
        <w:pStyle w:val="2f3"/>
        <w:rPr>
          <w:rFonts w:hint="eastAsia"/>
        </w:rPr>
      </w:pPr>
      <w:r>
        <w:t>[R5]</w:t>
      </w:r>
      <w:r>
        <w:rPr>
          <w:color w:val="EC7061"/>
        </w:rPr>
        <w:t>route-policy Finance permit node 100</w:t>
      </w:r>
    </w:p>
    <w:p w14:paraId="4106D7E0" w14:textId="77777777" w:rsidR="00187C5F" w:rsidRDefault="00187C5F" w:rsidP="00B810AB">
      <w:pPr>
        <w:pStyle w:val="2f3"/>
        <w:rPr>
          <w:rFonts w:hint="eastAsia"/>
        </w:rPr>
      </w:pPr>
      <w:r>
        <w:t>[R5-route-policy] quit</w:t>
      </w:r>
    </w:p>
    <w:p w14:paraId="3E94719C" w14:textId="77777777" w:rsidR="00187C5F" w:rsidRDefault="00187C5F" w:rsidP="00B810AB">
      <w:pPr>
        <w:pStyle w:val="2f3"/>
        <w:rPr>
          <w:rFonts w:hint="eastAsia"/>
        </w:rPr>
      </w:pPr>
      <w:r>
        <w:t>[R5]bgp 65100</w:t>
      </w:r>
    </w:p>
    <w:p w14:paraId="5FD74137" w14:textId="77777777" w:rsidR="00187C5F" w:rsidRDefault="00187C5F" w:rsidP="00B810AB">
      <w:pPr>
        <w:pStyle w:val="2f3"/>
        <w:rPr>
          <w:rFonts w:hint="eastAsia"/>
        </w:rPr>
      </w:pPr>
      <w:r>
        <w:t xml:space="preserve">[R5-bgp] peer 10.0.25.2 </w:t>
      </w:r>
    </w:p>
    <w:p w14:paraId="5FEDC920" w14:textId="77777777" w:rsidR="00187C5F" w:rsidRDefault="00187C5F" w:rsidP="00B810AB">
      <w:pPr>
        <w:pStyle w:val="2f3"/>
        <w:rPr>
          <w:rFonts w:hint="eastAsia"/>
        </w:rPr>
      </w:pPr>
      <w:r>
        <w:t>[R5-bgp] route-policy Finance export</w:t>
      </w:r>
    </w:p>
    <w:p w14:paraId="4049AAEA" w14:textId="77777777" w:rsidR="00187C5F" w:rsidRDefault="00187C5F" w:rsidP="00B810AB">
      <w:pPr>
        <w:pStyle w:val="1e"/>
      </w:pPr>
      <w:r>
        <w:t>Check the configuration.</w:t>
      </w:r>
    </w:p>
    <w:p w14:paraId="652EA820" w14:textId="77777777" w:rsidR="00187C5F" w:rsidRDefault="00187C5F" w:rsidP="00B810AB">
      <w:pPr>
        <w:pStyle w:val="1e"/>
      </w:pPr>
      <w:r>
        <w:t># Check the configurations on S1, S2, and S5.</w:t>
      </w:r>
    </w:p>
    <w:p w14:paraId="49F4BAA7" w14:textId="77777777" w:rsidR="00187C5F" w:rsidRDefault="00187C5F" w:rsidP="00B810AB">
      <w:pPr>
        <w:pStyle w:val="2f3"/>
        <w:rPr>
          <w:rFonts w:hint="eastAsia"/>
        </w:rPr>
      </w:pPr>
      <w:r>
        <w:t xml:space="preserve">&lt;S1&gt;display bgp routing-table </w:t>
      </w:r>
    </w:p>
    <w:p w14:paraId="4CA96924" w14:textId="77777777" w:rsidR="00187C5F" w:rsidRDefault="00187C5F" w:rsidP="00B810AB">
      <w:pPr>
        <w:pStyle w:val="2f3"/>
        <w:rPr>
          <w:rFonts w:hint="eastAsia"/>
        </w:rPr>
      </w:pPr>
    </w:p>
    <w:p w14:paraId="1A336711" w14:textId="77777777" w:rsidR="00187C5F" w:rsidRDefault="00187C5F" w:rsidP="00B810AB">
      <w:pPr>
        <w:pStyle w:val="2f3"/>
        <w:rPr>
          <w:rFonts w:hint="eastAsia"/>
        </w:rPr>
      </w:pPr>
      <w:r>
        <w:t xml:space="preserve"> BGP Local router ID is 10.0.11.1 </w:t>
      </w:r>
    </w:p>
    <w:p w14:paraId="4105BA9D" w14:textId="77777777" w:rsidR="00187C5F" w:rsidRDefault="00187C5F" w:rsidP="00B810AB">
      <w:pPr>
        <w:pStyle w:val="2f3"/>
        <w:rPr>
          <w:rFonts w:hint="eastAsia"/>
        </w:rPr>
      </w:pPr>
      <w:r>
        <w:t xml:space="preserve"> Status codes: * - valid, &gt; - best, d - damped,</w:t>
      </w:r>
    </w:p>
    <w:p w14:paraId="13D4DECC" w14:textId="77777777" w:rsidR="00187C5F" w:rsidRDefault="00187C5F" w:rsidP="00B810AB">
      <w:pPr>
        <w:pStyle w:val="2f3"/>
        <w:rPr>
          <w:rFonts w:hint="eastAsia"/>
        </w:rPr>
      </w:pPr>
      <w:r>
        <w:t xml:space="preserve">               h - history,  i - internal, s - suppressed, S - Stale</w:t>
      </w:r>
    </w:p>
    <w:p w14:paraId="6873EFB4" w14:textId="77777777" w:rsidR="00187C5F" w:rsidRDefault="00187C5F" w:rsidP="00B810AB">
      <w:pPr>
        <w:pStyle w:val="2f3"/>
        <w:rPr>
          <w:rFonts w:hint="eastAsia"/>
        </w:rPr>
      </w:pPr>
      <w:r>
        <w:t xml:space="preserve">               Origin : i - IGP, e - EGP, ? - incomplete</w:t>
      </w:r>
    </w:p>
    <w:p w14:paraId="42BFC40D" w14:textId="77777777" w:rsidR="00187C5F" w:rsidRDefault="00187C5F" w:rsidP="00B810AB">
      <w:pPr>
        <w:pStyle w:val="2f3"/>
        <w:rPr>
          <w:rFonts w:hint="eastAsia"/>
        </w:rPr>
      </w:pPr>
    </w:p>
    <w:p w14:paraId="51D103A2" w14:textId="77777777" w:rsidR="00187C5F" w:rsidRDefault="00187C5F" w:rsidP="00B810AB">
      <w:pPr>
        <w:pStyle w:val="2f3"/>
        <w:rPr>
          <w:rFonts w:hint="eastAsia"/>
        </w:rPr>
      </w:pPr>
    </w:p>
    <w:p w14:paraId="5A8540AE" w14:textId="77777777" w:rsidR="00187C5F" w:rsidRDefault="00187C5F" w:rsidP="00B810AB">
      <w:pPr>
        <w:pStyle w:val="2f3"/>
        <w:rPr>
          <w:rFonts w:hint="eastAsia"/>
        </w:rPr>
      </w:pPr>
      <w:r>
        <w:t xml:space="preserve"> Total Number of Routes: 7</w:t>
      </w:r>
    </w:p>
    <w:p w14:paraId="450F4374" w14:textId="77777777" w:rsidR="00187C5F" w:rsidRDefault="00187C5F" w:rsidP="00B810AB">
      <w:pPr>
        <w:pStyle w:val="2f3"/>
        <w:rPr>
          <w:rFonts w:hint="eastAsia"/>
        </w:rPr>
      </w:pPr>
      <w:r>
        <w:t xml:space="preserve">      Network            NextHop        MED        LocPrf    PrefVal Path/Ogn</w:t>
      </w:r>
    </w:p>
    <w:p w14:paraId="759B96B9" w14:textId="77777777" w:rsidR="00187C5F" w:rsidRDefault="00187C5F" w:rsidP="00B810AB">
      <w:pPr>
        <w:pStyle w:val="2f3"/>
        <w:rPr>
          <w:rFonts w:hint="eastAsia"/>
        </w:rPr>
      </w:pPr>
    </w:p>
    <w:p w14:paraId="6CF23263" w14:textId="77777777" w:rsidR="00187C5F" w:rsidRDefault="00187C5F" w:rsidP="00B810AB">
      <w:pPr>
        <w:pStyle w:val="2f3"/>
        <w:rPr>
          <w:rFonts w:hint="eastAsia"/>
        </w:rPr>
      </w:pPr>
      <w:r>
        <w:t xml:space="preserve"> *&gt;   10.0.1.1/32          0.0.0.0           0                     0      i</w:t>
      </w:r>
    </w:p>
    <w:p w14:paraId="2283F17C" w14:textId="77777777" w:rsidR="00187C5F" w:rsidRDefault="00187C5F" w:rsidP="00B810AB">
      <w:pPr>
        <w:pStyle w:val="2f3"/>
        <w:rPr>
          <w:rFonts w:hint="eastAsia"/>
        </w:rPr>
      </w:pPr>
      <w:r>
        <w:t xml:space="preserve"> *&gt;   10.0.2.1/32          10.0.11.2                               0      65100 65002i</w:t>
      </w:r>
    </w:p>
    <w:p w14:paraId="3AD3DCB7" w14:textId="77777777" w:rsidR="00187C5F" w:rsidRDefault="00187C5F" w:rsidP="00B810AB">
      <w:pPr>
        <w:pStyle w:val="2f3"/>
        <w:rPr>
          <w:rFonts w:hint="eastAsia"/>
        </w:rPr>
      </w:pPr>
      <w:r>
        <w:t xml:space="preserve"> *&gt;   10.0.3.1/32          10.0.11.2                               0      65100 65003i</w:t>
      </w:r>
    </w:p>
    <w:p w14:paraId="6CC73AEF" w14:textId="77777777" w:rsidR="00187C5F" w:rsidRDefault="00187C5F" w:rsidP="00B810AB">
      <w:pPr>
        <w:pStyle w:val="2f3"/>
        <w:rPr>
          <w:rFonts w:hint="eastAsia"/>
        </w:rPr>
      </w:pPr>
      <w:r>
        <w:t xml:space="preserve"> *&gt;   10.1.1.1/32          0.0.0.0           0                     0      i</w:t>
      </w:r>
    </w:p>
    <w:p w14:paraId="322CD697" w14:textId="77777777" w:rsidR="00187C5F" w:rsidRDefault="00187C5F" w:rsidP="00B810AB">
      <w:pPr>
        <w:pStyle w:val="2f3"/>
        <w:rPr>
          <w:rFonts w:hint="eastAsia"/>
        </w:rPr>
      </w:pPr>
      <w:r>
        <w:t xml:space="preserve"> *&gt;   10.1.3.1/32          10.0.11.2                               0      65100 65003i</w:t>
      </w:r>
    </w:p>
    <w:p w14:paraId="7D312AC1" w14:textId="77777777" w:rsidR="00187C5F" w:rsidRDefault="00187C5F" w:rsidP="00B810AB">
      <w:pPr>
        <w:pStyle w:val="2f3"/>
        <w:rPr>
          <w:rFonts w:hint="eastAsia"/>
        </w:rPr>
      </w:pPr>
    </w:p>
    <w:p w14:paraId="62422E64" w14:textId="77777777" w:rsidR="00187C5F" w:rsidRDefault="00187C5F" w:rsidP="00B810AB">
      <w:pPr>
        <w:pStyle w:val="2f3"/>
        <w:rPr>
          <w:rFonts w:hint="eastAsia"/>
        </w:rPr>
      </w:pPr>
      <w:r>
        <w:t xml:space="preserve">&lt;S2&gt;display bgp routing-table </w:t>
      </w:r>
    </w:p>
    <w:p w14:paraId="1FFA8AF8" w14:textId="77777777" w:rsidR="00187C5F" w:rsidRDefault="00187C5F" w:rsidP="00B810AB">
      <w:pPr>
        <w:pStyle w:val="2f3"/>
        <w:rPr>
          <w:rFonts w:hint="eastAsia"/>
        </w:rPr>
      </w:pPr>
    </w:p>
    <w:p w14:paraId="69B2215C" w14:textId="77777777" w:rsidR="00187C5F" w:rsidRDefault="00187C5F" w:rsidP="00B810AB">
      <w:pPr>
        <w:pStyle w:val="2f3"/>
        <w:rPr>
          <w:rFonts w:hint="eastAsia"/>
        </w:rPr>
      </w:pPr>
      <w:r>
        <w:t xml:space="preserve"> BGP Local router ID is 10.0.25.2 </w:t>
      </w:r>
    </w:p>
    <w:p w14:paraId="71B6BB62" w14:textId="77777777" w:rsidR="00187C5F" w:rsidRDefault="00187C5F" w:rsidP="00B810AB">
      <w:pPr>
        <w:pStyle w:val="2f3"/>
        <w:rPr>
          <w:rFonts w:hint="eastAsia"/>
        </w:rPr>
      </w:pPr>
      <w:r>
        <w:t xml:space="preserve"> Status codes: * - valid, &gt; - best, d - damped,</w:t>
      </w:r>
    </w:p>
    <w:p w14:paraId="0A3F8D33" w14:textId="77777777" w:rsidR="00187C5F" w:rsidRDefault="00187C5F" w:rsidP="00B810AB">
      <w:pPr>
        <w:pStyle w:val="2f3"/>
        <w:rPr>
          <w:rFonts w:hint="eastAsia"/>
        </w:rPr>
      </w:pPr>
      <w:r>
        <w:t xml:space="preserve">               h - history,  i - internal, s - suppressed, S - Stale</w:t>
      </w:r>
    </w:p>
    <w:p w14:paraId="431894E6" w14:textId="77777777" w:rsidR="00187C5F" w:rsidRDefault="00187C5F" w:rsidP="00B810AB">
      <w:pPr>
        <w:pStyle w:val="2f3"/>
        <w:rPr>
          <w:rFonts w:hint="eastAsia"/>
        </w:rPr>
      </w:pPr>
      <w:r>
        <w:t xml:space="preserve">               Origin : i - IGP, e - EGP, ? - incomplete</w:t>
      </w:r>
    </w:p>
    <w:p w14:paraId="21151E50" w14:textId="77777777" w:rsidR="00187C5F" w:rsidRDefault="00187C5F" w:rsidP="00B810AB">
      <w:pPr>
        <w:pStyle w:val="2f3"/>
        <w:rPr>
          <w:rFonts w:hint="eastAsia"/>
        </w:rPr>
      </w:pPr>
    </w:p>
    <w:p w14:paraId="4238A5F9" w14:textId="77777777" w:rsidR="00187C5F" w:rsidRDefault="00187C5F" w:rsidP="00B810AB">
      <w:pPr>
        <w:pStyle w:val="2f3"/>
        <w:rPr>
          <w:rFonts w:hint="eastAsia"/>
        </w:rPr>
      </w:pPr>
    </w:p>
    <w:p w14:paraId="1244232B" w14:textId="77777777" w:rsidR="00187C5F" w:rsidRDefault="00187C5F" w:rsidP="00B810AB">
      <w:pPr>
        <w:pStyle w:val="2f3"/>
        <w:rPr>
          <w:rFonts w:hint="eastAsia"/>
        </w:rPr>
      </w:pPr>
      <w:r>
        <w:t xml:space="preserve"> Total Number of Routes: 7</w:t>
      </w:r>
    </w:p>
    <w:p w14:paraId="5B05D6B3" w14:textId="77777777" w:rsidR="00187C5F" w:rsidRDefault="00187C5F" w:rsidP="00B810AB">
      <w:pPr>
        <w:pStyle w:val="2f3"/>
        <w:rPr>
          <w:rFonts w:hint="eastAsia"/>
        </w:rPr>
      </w:pPr>
      <w:r>
        <w:t xml:space="preserve">      Network            NextHop        MED        LocPrf    PrefVal Path/Ogn</w:t>
      </w:r>
    </w:p>
    <w:p w14:paraId="0A0A8612" w14:textId="77777777" w:rsidR="00187C5F" w:rsidRDefault="00187C5F" w:rsidP="00B810AB">
      <w:pPr>
        <w:pStyle w:val="2f3"/>
        <w:rPr>
          <w:rFonts w:hint="eastAsia"/>
        </w:rPr>
      </w:pPr>
    </w:p>
    <w:p w14:paraId="50C60960" w14:textId="77777777" w:rsidR="00187C5F" w:rsidRDefault="00187C5F" w:rsidP="00B810AB">
      <w:pPr>
        <w:pStyle w:val="2f3"/>
        <w:rPr>
          <w:rFonts w:hint="eastAsia"/>
        </w:rPr>
      </w:pPr>
      <w:r>
        <w:t xml:space="preserve"> *&gt;   10.0.1.1/32          10.0.25.5                               0      65100 65001i</w:t>
      </w:r>
    </w:p>
    <w:p w14:paraId="5862817D" w14:textId="77777777" w:rsidR="00187C5F" w:rsidRDefault="00187C5F" w:rsidP="00B810AB">
      <w:pPr>
        <w:pStyle w:val="2f3"/>
        <w:rPr>
          <w:rFonts w:hint="eastAsia"/>
        </w:rPr>
      </w:pPr>
      <w:r>
        <w:t xml:space="preserve"> *&gt;   10.0.2.1/32          0.0.0.0           0                     0      i</w:t>
      </w:r>
    </w:p>
    <w:p w14:paraId="560E7B8A" w14:textId="77777777" w:rsidR="00187C5F" w:rsidRDefault="00187C5F" w:rsidP="00B810AB">
      <w:pPr>
        <w:pStyle w:val="2f3"/>
        <w:rPr>
          <w:rFonts w:hint="eastAsia"/>
        </w:rPr>
      </w:pPr>
      <w:r>
        <w:t xml:space="preserve"> *&gt;   10.0.3.1/32          10.0.25.5                               0      65100 65003i</w:t>
      </w:r>
    </w:p>
    <w:p w14:paraId="04A642E4" w14:textId="77777777" w:rsidR="00187C5F" w:rsidRDefault="00187C5F" w:rsidP="00B810AB">
      <w:pPr>
        <w:pStyle w:val="2f3"/>
        <w:rPr>
          <w:rFonts w:hint="eastAsia"/>
        </w:rPr>
      </w:pPr>
      <w:r>
        <w:t xml:space="preserve"> *&gt;   10.1.2.1/32          0.0.0.0           0                     0      i</w:t>
      </w:r>
    </w:p>
    <w:p w14:paraId="7960CB90" w14:textId="77777777" w:rsidR="00187C5F" w:rsidRDefault="00187C5F" w:rsidP="00B810AB">
      <w:pPr>
        <w:pStyle w:val="2f3"/>
        <w:rPr>
          <w:rFonts w:hint="eastAsia"/>
        </w:rPr>
      </w:pPr>
      <w:r>
        <w:t xml:space="preserve"> *&gt;   10.1.3.1/32          10.0.25.5                               0      65100 65003i</w:t>
      </w:r>
    </w:p>
    <w:p w14:paraId="116E4FFF" w14:textId="77777777" w:rsidR="00187C5F" w:rsidRDefault="00187C5F" w:rsidP="00B810AB">
      <w:pPr>
        <w:pStyle w:val="2f3"/>
        <w:rPr>
          <w:rFonts w:hint="eastAsia"/>
        </w:rPr>
      </w:pPr>
    </w:p>
    <w:p w14:paraId="4FFFA6B4" w14:textId="77777777" w:rsidR="00187C5F" w:rsidRDefault="00187C5F" w:rsidP="00B810AB">
      <w:pPr>
        <w:pStyle w:val="2f3"/>
        <w:rPr>
          <w:rFonts w:hint="eastAsia"/>
        </w:rPr>
      </w:pPr>
      <w:r>
        <w:t xml:space="preserve">&lt;S5&gt;display bgp routing-table </w:t>
      </w:r>
    </w:p>
    <w:p w14:paraId="1DAB22A8" w14:textId="77777777" w:rsidR="00187C5F" w:rsidRDefault="00187C5F" w:rsidP="00B810AB">
      <w:pPr>
        <w:pStyle w:val="2f3"/>
        <w:rPr>
          <w:rFonts w:hint="eastAsia"/>
        </w:rPr>
      </w:pPr>
    </w:p>
    <w:p w14:paraId="495D43A6" w14:textId="77777777" w:rsidR="00187C5F" w:rsidRDefault="00187C5F" w:rsidP="00B810AB">
      <w:pPr>
        <w:pStyle w:val="2f3"/>
        <w:rPr>
          <w:rFonts w:hint="eastAsia"/>
        </w:rPr>
      </w:pPr>
      <w:r>
        <w:t xml:space="preserve"> BGP Local router ID is 10.0.35.5 </w:t>
      </w:r>
    </w:p>
    <w:p w14:paraId="19F90F20" w14:textId="77777777" w:rsidR="00187C5F" w:rsidRDefault="00187C5F" w:rsidP="00B810AB">
      <w:pPr>
        <w:pStyle w:val="2f3"/>
        <w:rPr>
          <w:rFonts w:hint="eastAsia"/>
        </w:rPr>
      </w:pPr>
      <w:r>
        <w:t xml:space="preserve"> Status codes: * - valid, &gt; - best, d - damped,</w:t>
      </w:r>
    </w:p>
    <w:p w14:paraId="02C5ED9C" w14:textId="77777777" w:rsidR="00187C5F" w:rsidRDefault="00187C5F" w:rsidP="00B810AB">
      <w:pPr>
        <w:pStyle w:val="2f3"/>
        <w:rPr>
          <w:rFonts w:hint="eastAsia"/>
        </w:rPr>
      </w:pPr>
      <w:r>
        <w:t xml:space="preserve">               h - history,  i - internal, s - suppressed, S - Stale</w:t>
      </w:r>
    </w:p>
    <w:p w14:paraId="7E3928E0" w14:textId="77777777" w:rsidR="00187C5F" w:rsidRDefault="00187C5F" w:rsidP="00B810AB">
      <w:pPr>
        <w:pStyle w:val="2f3"/>
        <w:rPr>
          <w:rFonts w:hint="eastAsia"/>
        </w:rPr>
      </w:pPr>
      <w:r>
        <w:t xml:space="preserve">               Origin : i - IGP, e - EGP, ? - incomplete</w:t>
      </w:r>
    </w:p>
    <w:p w14:paraId="71E203D9" w14:textId="77777777" w:rsidR="00187C5F" w:rsidRDefault="00187C5F" w:rsidP="00B810AB">
      <w:pPr>
        <w:pStyle w:val="2f3"/>
        <w:rPr>
          <w:rFonts w:hint="eastAsia"/>
        </w:rPr>
      </w:pPr>
    </w:p>
    <w:p w14:paraId="06BA90F3" w14:textId="77777777" w:rsidR="00187C5F" w:rsidRDefault="00187C5F" w:rsidP="00B810AB">
      <w:pPr>
        <w:pStyle w:val="2f3"/>
        <w:rPr>
          <w:rFonts w:hint="eastAsia"/>
        </w:rPr>
      </w:pPr>
    </w:p>
    <w:p w14:paraId="3E576A28" w14:textId="77777777" w:rsidR="00187C5F" w:rsidRDefault="00187C5F" w:rsidP="00B810AB">
      <w:pPr>
        <w:pStyle w:val="2f3"/>
        <w:rPr>
          <w:rFonts w:hint="eastAsia"/>
        </w:rPr>
      </w:pPr>
      <w:r>
        <w:t xml:space="preserve"> Total Number of Routes: 9</w:t>
      </w:r>
    </w:p>
    <w:p w14:paraId="3A905CFE" w14:textId="77777777" w:rsidR="00187C5F" w:rsidRDefault="00187C5F" w:rsidP="00B810AB">
      <w:pPr>
        <w:pStyle w:val="2f3"/>
        <w:rPr>
          <w:rFonts w:hint="eastAsia"/>
        </w:rPr>
      </w:pPr>
      <w:r>
        <w:t xml:space="preserve">      Network            NextHop        MED        LocPrf    PrefVal Path/Ogn</w:t>
      </w:r>
    </w:p>
    <w:p w14:paraId="4F4C5BA8" w14:textId="77777777" w:rsidR="00187C5F" w:rsidRDefault="00187C5F" w:rsidP="00B810AB">
      <w:pPr>
        <w:pStyle w:val="2f3"/>
        <w:rPr>
          <w:rFonts w:hint="eastAsia"/>
        </w:rPr>
      </w:pPr>
    </w:p>
    <w:p w14:paraId="3F651EA3" w14:textId="77777777" w:rsidR="00187C5F" w:rsidRDefault="00187C5F" w:rsidP="00B810AB">
      <w:pPr>
        <w:pStyle w:val="2f3"/>
        <w:rPr>
          <w:rFonts w:hint="eastAsia"/>
        </w:rPr>
      </w:pPr>
      <w:r>
        <w:t xml:space="preserve"> *&gt;   10.0.1.1/32          10.0.35.3                               0      65100 65001i</w:t>
      </w:r>
    </w:p>
    <w:p w14:paraId="25552E8E" w14:textId="77777777" w:rsidR="00187C5F" w:rsidRDefault="00187C5F" w:rsidP="00B810AB">
      <w:pPr>
        <w:pStyle w:val="2f3"/>
        <w:rPr>
          <w:rFonts w:hint="eastAsia"/>
        </w:rPr>
      </w:pPr>
      <w:r>
        <w:t xml:space="preserve"> *&gt;   10.0.2.1/32          10.0.35.3                               0      65100 65002i</w:t>
      </w:r>
    </w:p>
    <w:p w14:paraId="4FE7C12C" w14:textId="77777777" w:rsidR="00187C5F" w:rsidRDefault="00187C5F" w:rsidP="00B810AB">
      <w:pPr>
        <w:pStyle w:val="2f3"/>
        <w:rPr>
          <w:rFonts w:hint="eastAsia"/>
        </w:rPr>
      </w:pPr>
      <w:r>
        <w:t xml:space="preserve"> *&gt;   10.0.3.1/32          0.0.0.0           0                     0      i</w:t>
      </w:r>
    </w:p>
    <w:p w14:paraId="08EA88AF" w14:textId="77777777" w:rsidR="00187C5F" w:rsidRDefault="00187C5F" w:rsidP="00B810AB">
      <w:pPr>
        <w:pStyle w:val="2f3"/>
        <w:rPr>
          <w:rFonts w:hint="eastAsia"/>
        </w:rPr>
      </w:pPr>
      <w:r>
        <w:t xml:space="preserve"> *&gt;   10.1.1.1/32          10.0.35.3                               0      65100 65001i</w:t>
      </w:r>
    </w:p>
    <w:p w14:paraId="288A50EE" w14:textId="77777777" w:rsidR="00187C5F" w:rsidRDefault="00187C5F" w:rsidP="00B810AB">
      <w:pPr>
        <w:pStyle w:val="2f3"/>
        <w:rPr>
          <w:rFonts w:hint="eastAsia"/>
        </w:rPr>
      </w:pPr>
      <w:r>
        <w:t xml:space="preserve"> *&gt;   10.1.2.1/32          10.0.35.3                               0      65100 65002i</w:t>
      </w:r>
    </w:p>
    <w:p w14:paraId="5D4F8C82" w14:textId="77777777" w:rsidR="00187C5F" w:rsidRDefault="00187C5F" w:rsidP="00B810AB">
      <w:pPr>
        <w:pStyle w:val="2f3"/>
        <w:rPr>
          <w:rFonts w:hint="eastAsia"/>
        </w:rPr>
      </w:pPr>
      <w:r>
        <w:t xml:space="preserve"> *&gt;   10.1.3.1/32          0.0.0.0           0                     0      i</w:t>
      </w:r>
    </w:p>
    <w:p w14:paraId="4FCE2D18" w14:textId="77777777" w:rsidR="00187C5F" w:rsidRDefault="00187C5F" w:rsidP="00B810AB">
      <w:pPr>
        <w:pStyle w:val="1e"/>
      </w:pPr>
      <w:r>
        <w:t>The command output shows that the route 10.1.2.1/32 of Loopback1 on S2 has been filtered out in the BGP routing table of S1, the route 10.1.1.1/32 of Loopback1 on S1 has been filtered out in the BGP routing table of S2, and the BGP routing table of S5 remains unchanged.</w:t>
      </w:r>
    </w:p>
    <w:p w14:paraId="34F25565" w14:textId="59BB6229" w:rsidR="00820E40" w:rsidRDefault="00820E40" w:rsidP="008B5904">
      <w:pPr>
        <w:pStyle w:val="30"/>
      </w:pPr>
      <w:bookmarkStart w:id="45" w:name="_Toc49938652"/>
      <w:bookmarkStart w:id="46" w:name="_Toc50042877"/>
      <w:r w:rsidRPr="000D4F94">
        <w:t>Quiz</w:t>
      </w:r>
      <w:bookmarkEnd w:id="45"/>
      <w:bookmarkEnd w:id="46"/>
    </w:p>
    <w:p w14:paraId="24EF2F35" w14:textId="760B1C66" w:rsidR="00820E40" w:rsidRPr="000D4F94" w:rsidRDefault="00820E40" w:rsidP="00820E40">
      <w:pPr>
        <w:pStyle w:val="1e"/>
      </w:pPr>
      <w:r w:rsidRPr="00820E40">
        <w:t>How can I prevent a BGP peer from receiving a large number of unnecessary routes?</w:t>
      </w:r>
    </w:p>
    <w:p w14:paraId="7E2D24F1" w14:textId="42E2652B" w:rsidR="00820E40" w:rsidRPr="000D4F94" w:rsidRDefault="00820E40" w:rsidP="008B5904">
      <w:pPr>
        <w:pStyle w:val="30"/>
      </w:pPr>
      <w:bookmarkStart w:id="47" w:name="_Toc49938653"/>
      <w:bookmarkStart w:id="48" w:name="_Toc50042878"/>
      <w:r w:rsidRPr="000D4F94">
        <w:t>Configuration Reference</w:t>
      </w:r>
      <w:bookmarkEnd w:id="47"/>
      <w:bookmarkEnd w:id="48"/>
    </w:p>
    <w:p w14:paraId="44600A2B" w14:textId="77777777" w:rsidR="00820E40" w:rsidRDefault="00820E40" w:rsidP="00820E40">
      <w:pPr>
        <w:pStyle w:val="1e"/>
      </w:pPr>
      <w:r>
        <w:t>Configuration on R1</w:t>
      </w:r>
    </w:p>
    <w:p w14:paraId="3372FE05" w14:textId="77777777" w:rsidR="00820E40" w:rsidRDefault="00820E40" w:rsidP="00820E40">
      <w:pPr>
        <w:pStyle w:val="2f3"/>
        <w:rPr>
          <w:rFonts w:hint="eastAsia"/>
        </w:rPr>
      </w:pPr>
      <w:r>
        <w:lastRenderedPageBreak/>
        <w:t>#</w:t>
      </w:r>
    </w:p>
    <w:p w14:paraId="5D87DCF5" w14:textId="77777777" w:rsidR="00820E40" w:rsidRDefault="00820E40" w:rsidP="00820E40">
      <w:pPr>
        <w:pStyle w:val="2f3"/>
        <w:rPr>
          <w:rFonts w:hint="eastAsia"/>
        </w:rPr>
      </w:pPr>
      <w:r>
        <w:t xml:space="preserve"> sysname R1</w:t>
      </w:r>
    </w:p>
    <w:p w14:paraId="4034865C" w14:textId="77777777" w:rsidR="00820E40" w:rsidRDefault="00820E40" w:rsidP="00820E40">
      <w:pPr>
        <w:pStyle w:val="2f3"/>
        <w:rPr>
          <w:rFonts w:hint="eastAsia"/>
        </w:rPr>
      </w:pPr>
      <w:r>
        <w:t>#</w:t>
      </w:r>
    </w:p>
    <w:p w14:paraId="3A134BB8" w14:textId="77777777" w:rsidR="00820E40" w:rsidRDefault="00820E40" w:rsidP="00820E40">
      <w:pPr>
        <w:pStyle w:val="2f3"/>
        <w:rPr>
          <w:rFonts w:hint="eastAsia"/>
        </w:rPr>
      </w:pPr>
      <w:r>
        <w:t xml:space="preserve">router id 10.10.10.1 </w:t>
      </w:r>
    </w:p>
    <w:p w14:paraId="114C9296" w14:textId="77777777" w:rsidR="00820E40" w:rsidRDefault="00820E40" w:rsidP="00820E40">
      <w:pPr>
        <w:pStyle w:val="2f3"/>
        <w:rPr>
          <w:rFonts w:hint="eastAsia"/>
        </w:rPr>
      </w:pPr>
      <w:r>
        <w:t>#</w:t>
      </w:r>
    </w:p>
    <w:p w14:paraId="41A03592" w14:textId="77777777" w:rsidR="00820E40" w:rsidRDefault="00820E40" w:rsidP="00820E40">
      <w:pPr>
        <w:pStyle w:val="2f3"/>
        <w:rPr>
          <w:rFonts w:hint="eastAsia"/>
        </w:rPr>
      </w:pPr>
      <w:r>
        <w:t>interface GigabitEthernet0/0/2</w:t>
      </w:r>
    </w:p>
    <w:p w14:paraId="3A33FAE8" w14:textId="77777777" w:rsidR="00820E40" w:rsidRDefault="00820E40" w:rsidP="00820E40">
      <w:pPr>
        <w:pStyle w:val="2f3"/>
        <w:rPr>
          <w:rFonts w:hint="eastAsia"/>
        </w:rPr>
      </w:pPr>
      <w:r>
        <w:t xml:space="preserve"> ip address 10.0.12.1 255.255.255.0 </w:t>
      </w:r>
    </w:p>
    <w:p w14:paraId="772D5A17" w14:textId="77777777" w:rsidR="00820E40" w:rsidRDefault="00820E40" w:rsidP="00820E40">
      <w:pPr>
        <w:pStyle w:val="2f3"/>
        <w:rPr>
          <w:rFonts w:hint="eastAsia"/>
        </w:rPr>
      </w:pPr>
      <w:r>
        <w:t>#</w:t>
      </w:r>
    </w:p>
    <w:p w14:paraId="21E60CF5" w14:textId="77777777" w:rsidR="00820E40" w:rsidRDefault="00820E40" w:rsidP="00820E40">
      <w:pPr>
        <w:pStyle w:val="2f3"/>
        <w:rPr>
          <w:rFonts w:hint="eastAsia"/>
        </w:rPr>
      </w:pPr>
      <w:r>
        <w:t>interface GigabitEthernet0/0/3</w:t>
      </w:r>
    </w:p>
    <w:p w14:paraId="118BDC5D" w14:textId="77777777" w:rsidR="00820E40" w:rsidRDefault="00820E40" w:rsidP="00820E40">
      <w:pPr>
        <w:pStyle w:val="2f3"/>
        <w:rPr>
          <w:rFonts w:hint="eastAsia"/>
        </w:rPr>
      </w:pPr>
      <w:r>
        <w:t xml:space="preserve"> ip address 10.0.11.2 255.255.255.0 </w:t>
      </w:r>
    </w:p>
    <w:p w14:paraId="3D918898" w14:textId="77777777" w:rsidR="00820E40" w:rsidRDefault="00820E40" w:rsidP="00820E40">
      <w:pPr>
        <w:pStyle w:val="2f3"/>
        <w:rPr>
          <w:rFonts w:hint="eastAsia"/>
        </w:rPr>
      </w:pPr>
      <w:r>
        <w:t>#</w:t>
      </w:r>
    </w:p>
    <w:p w14:paraId="1331FA86" w14:textId="77777777" w:rsidR="00820E40" w:rsidRDefault="00820E40" w:rsidP="00820E40">
      <w:pPr>
        <w:pStyle w:val="2f3"/>
        <w:rPr>
          <w:rFonts w:hint="eastAsia"/>
        </w:rPr>
      </w:pPr>
      <w:r>
        <w:t>interface LoopBack0</w:t>
      </w:r>
    </w:p>
    <w:p w14:paraId="7F64AF35" w14:textId="77777777" w:rsidR="00820E40" w:rsidRDefault="00820E40" w:rsidP="00820E40">
      <w:pPr>
        <w:pStyle w:val="2f3"/>
        <w:rPr>
          <w:rFonts w:hint="eastAsia"/>
        </w:rPr>
      </w:pPr>
      <w:r>
        <w:t xml:space="preserve"> ip address 10.10.10.1 255.255.255.255 </w:t>
      </w:r>
    </w:p>
    <w:p w14:paraId="54A27DDD" w14:textId="77777777" w:rsidR="00820E40" w:rsidRDefault="00820E40" w:rsidP="00820E40">
      <w:pPr>
        <w:pStyle w:val="2f3"/>
        <w:rPr>
          <w:rFonts w:hint="eastAsia"/>
        </w:rPr>
      </w:pPr>
      <w:r>
        <w:t>#</w:t>
      </w:r>
    </w:p>
    <w:p w14:paraId="78C359A1" w14:textId="77777777" w:rsidR="00820E40" w:rsidRDefault="00820E40" w:rsidP="00820E40">
      <w:pPr>
        <w:pStyle w:val="2f3"/>
        <w:rPr>
          <w:rFonts w:hint="eastAsia"/>
        </w:rPr>
      </w:pPr>
      <w:r>
        <w:t>bgp 65100</w:t>
      </w:r>
    </w:p>
    <w:p w14:paraId="7952673A" w14:textId="77777777" w:rsidR="00820E40" w:rsidRDefault="00820E40" w:rsidP="00820E40">
      <w:pPr>
        <w:pStyle w:val="2f3"/>
        <w:rPr>
          <w:rFonts w:hint="eastAsia"/>
        </w:rPr>
      </w:pPr>
      <w:r>
        <w:t xml:space="preserve"> peer 10.0.11.1 as-number 65001 </w:t>
      </w:r>
    </w:p>
    <w:p w14:paraId="694F1215" w14:textId="77777777" w:rsidR="00820E40" w:rsidRDefault="00820E40" w:rsidP="00820E40">
      <w:pPr>
        <w:pStyle w:val="2f3"/>
        <w:rPr>
          <w:rFonts w:hint="eastAsia"/>
        </w:rPr>
      </w:pPr>
      <w:r>
        <w:t xml:space="preserve"> peer 10.0.11.1 password cipher Huawei@123 </w:t>
      </w:r>
    </w:p>
    <w:p w14:paraId="19758CC4" w14:textId="77777777" w:rsidR="00820E40" w:rsidRDefault="00820E40" w:rsidP="00820E40">
      <w:pPr>
        <w:pStyle w:val="2f3"/>
        <w:rPr>
          <w:rFonts w:hint="eastAsia"/>
        </w:rPr>
      </w:pPr>
      <w:r>
        <w:t xml:space="preserve"> peer 10.0.11.1 valid-ttl-hops 255 </w:t>
      </w:r>
    </w:p>
    <w:p w14:paraId="4DA60C93" w14:textId="77777777" w:rsidR="00820E40" w:rsidRDefault="00820E40" w:rsidP="00820E40">
      <w:pPr>
        <w:pStyle w:val="2f3"/>
        <w:rPr>
          <w:rFonts w:hint="eastAsia"/>
        </w:rPr>
      </w:pPr>
      <w:r>
        <w:t xml:space="preserve"> group IBGP internal</w:t>
      </w:r>
    </w:p>
    <w:p w14:paraId="763D4747" w14:textId="77777777" w:rsidR="00820E40" w:rsidRDefault="00820E40" w:rsidP="00820E40">
      <w:pPr>
        <w:pStyle w:val="2f3"/>
        <w:rPr>
          <w:rFonts w:hint="eastAsia"/>
        </w:rPr>
      </w:pPr>
      <w:r>
        <w:t xml:space="preserve"> peer IBGP connect-interface LoopBack0</w:t>
      </w:r>
    </w:p>
    <w:p w14:paraId="27E473DE" w14:textId="77777777" w:rsidR="00820E40" w:rsidRDefault="00820E40" w:rsidP="00820E40">
      <w:pPr>
        <w:pStyle w:val="2f3"/>
        <w:rPr>
          <w:rFonts w:hint="eastAsia"/>
        </w:rPr>
      </w:pPr>
      <w:r>
        <w:t xml:space="preserve"> peer 10.10.10.2 as-number 65100 </w:t>
      </w:r>
    </w:p>
    <w:p w14:paraId="023DD5E8" w14:textId="77777777" w:rsidR="00820E40" w:rsidRDefault="00820E40" w:rsidP="00820E40">
      <w:pPr>
        <w:pStyle w:val="2f3"/>
        <w:rPr>
          <w:rFonts w:hint="eastAsia"/>
        </w:rPr>
      </w:pPr>
      <w:r>
        <w:t xml:space="preserve"> peer 10.10.10.2 group IBGP </w:t>
      </w:r>
    </w:p>
    <w:p w14:paraId="1943D8FC" w14:textId="77777777" w:rsidR="00820E40" w:rsidRDefault="00820E40" w:rsidP="00820E40">
      <w:pPr>
        <w:pStyle w:val="2f3"/>
        <w:rPr>
          <w:rFonts w:hint="eastAsia"/>
        </w:rPr>
      </w:pPr>
      <w:r>
        <w:t xml:space="preserve"> peer 10.10.10.4 as-number 65100 </w:t>
      </w:r>
    </w:p>
    <w:p w14:paraId="5AE7FBC3" w14:textId="77777777" w:rsidR="00820E40" w:rsidRDefault="00820E40" w:rsidP="00820E40">
      <w:pPr>
        <w:pStyle w:val="2f3"/>
        <w:rPr>
          <w:rFonts w:hint="eastAsia"/>
        </w:rPr>
      </w:pPr>
      <w:r>
        <w:t xml:space="preserve"> peer 10.10.10.4 group IBGP </w:t>
      </w:r>
    </w:p>
    <w:p w14:paraId="10B24BDF" w14:textId="77777777" w:rsidR="00820E40" w:rsidRDefault="00820E40" w:rsidP="00820E40">
      <w:pPr>
        <w:pStyle w:val="2f3"/>
        <w:rPr>
          <w:rFonts w:hint="eastAsia"/>
        </w:rPr>
      </w:pPr>
      <w:r>
        <w:t xml:space="preserve"> #</w:t>
      </w:r>
    </w:p>
    <w:p w14:paraId="2315704C" w14:textId="77777777" w:rsidR="00820E40" w:rsidRDefault="00820E40" w:rsidP="00820E40">
      <w:pPr>
        <w:pStyle w:val="2f3"/>
        <w:rPr>
          <w:rFonts w:hint="eastAsia"/>
        </w:rPr>
      </w:pPr>
      <w:r>
        <w:t xml:space="preserve"> ipv4-family unicast</w:t>
      </w:r>
    </w:p>
    <w:p w14:paraId="0881D5A0" w14:textId="77777777" w:rsidR="00820E40" w:rsidRDefault="00820E40" w:rsidP="00820E40">
      <w:pPr>
        <w:pStyle w:val="2f3"/>
        <w:rPr>
          <w:rFonts w:hint="eastAsia"/>
        </w:rPr>
      </w:pPr>
      <w:r>
        <w:t xml:space="preserve">  undo synchronization</w:t>
      </w:r>
    </w:p>
    <w:p w14:paraId="77ED0F92" w14:textId="77777777" w:rsidR="00820E40" w:rsidRDefault="00820E40" w:rsidP="00820E40">
      <w:pPr>
        <w:pStyle w:val="2f3"/>
        <w:rPr>
          <w:rFonts w:hint="eastAsia"/>
        </w:rPr>
      </w:pPr>
      <w:r>
        <w:t xml:space="preserve">  peer 10.0.11.1 enable</w:t>
      </w:r>
    </w:p>
    <w:p w14:paraId="5C7B59EF" w14:textId="77777777" w:rsidR="00820E40" w:rsidRDefault="00820E40" w:rsidP="00820E40">
      <w:pPr>
        <w:pStyle w:val="2f3"/>
        <w:rPr>
          <w:rFonts w:hint="eastAsia"/>
        </w:rPr>
      </w:pPr>
      <w:r>
        <w:t xml:space="preserve">  peer 10.0.11.1 route-policy Finance export</w:t>
      </w:r>
    </w:p>
    <w:p w14:paraId="03361672" w14:textId="77777777" w:rsidR="00820E40" w:rsidRDefault="00820E40" w:rsidP="00820E40">
      <w:pPr>
        <w:pStyle w:val="2f3"/>
        <w:rPr>
          <w:rFonts w:hint="eastAsia"/>
        </w:rPr>
      </w:pPr>
      <w:r>
        <w:t xml:space="preserve">  peer 10.0.11.1 advertise-community</w:t>
      </w:r>
    </w:p>
    <w:p w14:paraId="4D07C71D" w14:textId="77777777" w:rsidR="00820E40" w:rsidRDefault="00820E40" w:rsidP="00820E40">
      <w:pPr>
        <w:pStyle w:val="2f3"/>
        <w:rPr>
          <w:rFonts w:hint="eastAsia"/>
        </w:rPr>
      </w:pPr>
      <w:r>
        <w:t xml:space="preserve">  peer IBGP enable</w:t>
      </w:r>
    </w:p>
    <w:p w14:paraId="3E6E8A1D" w14:textId="77777777" w:rsidR="00820E40" w:rsidRDefault="00820E40" w:rsidP="00820E40">
      <w:pPr>
        <w:pStyle w:val="2f3"/>
        <w:rPr>
          <w:rFonts w:hint="eastAsia"/>
        </w:rPr>
      </w:pPr>
      <w:r>
        <w:t xml:space="preserve">  peer IBGP next-hop-local </w:t>
      </w:r>
    </w:p>
    <w:p w14:paraId="31B55E91" w14:textId="77777777" w:rsidR="00820E40" w:rsidRDefault="00820E40" w:rsidP="00820E40">
      <w:pPr>
        <w:pStyle w:val="2f3"/>
        <w:rPr>
          <w:rFonts w:hint="eastAsia"/>
        </w:rPr>
      </w:pPr>
      <w:r>
        <w:t xml:space="preserve">  peer IBGP advertise-community</w:t>
      </w:r>
    </w:p>
    <w:p w14:paraId="15F9A6F6" w14:textId="77777777" w:rsidR="00820E40" w:rsidRDefault="00820E40" w:rsidP="00820E40">
      <w:pPr>
        <w:pStyle w:val="2f3"/>
        <w:rPr>
          <w:rFonts w:hint="eastAsia"/>
        </w:rPr>
      </w:pPr>
      <w:r>
        <w:t xml:space="preserve">  peer 10.10.10.2 enable</w:t>
      </w:r>
    </w:p>
    <w:p w14:paraId="2586ED62" w14:textId="77777777" w:rsidR="00820E40" w:rsidRDefault="00820E40" w:rsidP="00820E40">
      <w:pPr>
        <w:pStyle w:val="2f3"/>
        <w:rPr>
          <w:rFonts w:hint="eastAsia"/>
        </w:rPr>
      </w:pPr>
      <w:r>
        <w:t xml:space="preserve">  peer 10.10.10.2 group IBGP </w:t>
      </w:r>
    </w:p>
    <w:p w14:paraId="444D7D0D" w14:textId="77777777" w:rsidR="00820E40" w:rsidRDefault="00820E40" w:rsidP="00820E40">
      <w:pPr>
        <w:pStyle w:val="2f3"/>
        <w:rPr>
          <w:rFonts w:hint="eastAsia"/>
        </w:rPr>
      </w:pPr>
      <w:r>
        <w:t xml:space="preserve">  peer 10.10.10.4 enable</w:t>
      </w:r>
    </w:p>
    <w:p w14:paraId="6BC33B41" w14:textId="77777777" w:rsidR="00820E40" w:rsidRDefault="00820E40" w:rsidP="00820E40">
      <w:pPr>
        <w:pStyle w:val="2f3"/>
        <w:rPr>
          <w:rFonts w:hint="eastAsia"/>
        </w:rPr>
      </w:pPr>
      <w:r>
        <w:t xml:space="preserve">  peer 10.10.10.4 group IBGP </w:t>
      </w:r>
    </w:p>
    <w:p w14:paraId="3BC51D28" w14:textId="77777777" w:rsidR="00820E40" w:rsidRDefault="00820E40" w:rsidP="00820E40">
      <w:pPr>
        <w:pStyle w:val="2f3"/>
        <w:rPr>
          <w:rFonts w:hint="eastAsia"/>
        </w:rPr>
      </w:pPr>
      <w:r>
        <w:t>#</w:t>
      </w:r>
    </w:p>
    <w:p w14:paraId="13FC5AC8" w14:textId="77777777" w:rsidR="00820E40" w:rsidRDefault="00820E40" w:rsidP="00820E40">
      <w:pPr>
        <w:pStyle w:val="2f3"/>
        <w:rPr>
          <w:rFonts w:hint="eastAsia"/>
        </w:rPr>
      </w:pPr>
      <w:r>
        <w:t xml:space="preserve">ospf 1 </w:t>
      </w:r>
    </w:p>
    <w:p w14:paraId="53335690" w14:textId="77777777" w:rsidR="00820E40" w:rsidRDefault="00820E40" w:rsidP="00820E40">
      <w:pPr>
        <w:pStyle w:val="2f3"/>
        <w:rPr>
          <w:rFonts w:hint="eastAsia"/>
        </w:rPr>
      </w:pPr>
      <w:r>
        <w:t xml:space="preserve"> area 0.0.0.0 </w:t>
      </w:r>
    </w:p>
    <w:p w14:paraId="738CBD15" w14:textId="77777777" w:rsidR="00820E40" w:rsidRDefault="00820E40" w:rsidP="00820E40">
      <w:pPr>
        <w:pStyle w:val="2f3"/>
        <w:rPr>
          <w:rFonts w:hint="eastAsia"/>
        </w:rPr>
      </w:pPr>
      <w:r>
        <w:t xml:space="preserve">  network 10.0.12.1 0.0.0.0 </w:t>
      </w:r>
    </w:p>
    <w:p w14:paraId="793EC89C" w14:textId="77777777" w:rsidR="00820E40" w:rsidRDefault="00820E40" w:rsidP="00820E40">
      <w:pPr>
        <w:pStyle w:val="2f3"/>
        <w:rPr>
          <w:rFonts w:hint="eastAsia"/>
        </w:rPr>
      </w:pPr>
      <w:r>
        <w:t xml:space="preserve">  network 10.10.10.1 0.0.0.0 </w:t>
      </w:r>
    </w:p>
    <w:p w14:paraId="78A2FDC8" w14:textId="77777777" w:rsidR="00820E40" w:rsidRDefault="00820E40" w:rsidP="00820E40">
      <w:pPr>
        <w:pStyle w:val="2f3"/>
        <w:rPr>
          <w:rFonts w:hint="eastAsia"/>
        </w:rPr>
      </w:pPr>
      <w:r>
        <w:t>#</w:t>
      </w:r>
    </w:p>
    <w:p w14:paraId="1FEEDE44" w14:textId="77777777" w:rsidR="00820E40" w:rsidRDefault="00820E40" w:rsidP="00820E40">
      <w:pPr>
        <w:pStyle w:val="2f3"/>
        <w:rPr>
          <w:rFonts w:hint="eastAsia"/>
        </w:rPr>
      </w:pPr>
      <w:r>
        <w:t xml:space="preserve">route-policy Finance permit node 10 </w:t>
      </w:r>
    </w:p>
    <w:p w14:paraId="29D18CE1" w14:textId="77777777" w:rsidR="00820E40" w:rsidRDefault="00820E40" w:rsidP="00820E40">
      <w:pPr>
        <w:pStyle w:val="2f3"/>
        <w:rPr>
          <w:rFonts w:hint="eastAsia"/>
        </w:rPr>
      </w:pPr>
      <w:r>
        <w:t xml:space="preserve"> if-match community-filter OA </w:t>
      </w:r>
    </w:p>
    <w:p w14:paraId="671653BA" w14:textId="77777777" w:rsidR="00820E40" w:rsidRDefault="00820E40" w:rsidP="00820E40">
      <w:pPr>
        <w:pStyle w:val="2f3"/>
        <w:rPr>
          <w:rFonts w:hint="eastAsia"/>
        </w:rPr>
      </w:pPr>
      <w:r>
        <w:t>#</w:t>
      </w:r>
    </w:p>
    <w:p w14:paraId="5E96E50E" w14:textId="77777777" w:rsidR="00820E40" w:rsidRDefault="00820E40" w:rsidP="00820E40">
      <w:pPr>
        <w:pStyle w:val="2f3"/>
        <w:rPr>
          <w:rFonts w:hint="eastAsia"/>
        </w:rPr>
      </w:pPr>
      <w:r>
        <w:t xml:space="preserve">route-policy Finance deny node 20 </w:t>
      </w:r>
    </w:p>
    <w:p w14:paraId="5DDE25CC" w14:textId="77777777" w:rsidR="00820E40" w:rsidRDefault="00820E40" w:rsidP="00820E40">
      <w:pPr>
        <w:pStyle w:val="2f3"/>
        <w:rPr>
          <w:rFonts w:hint="eastAsia"/>
        </w:rPr>
      </w:pPr>
      <w:r>
        <w:t xml:space="preserve"> if-match as-path-filter Finance </w:t>
      </w:r>
    </w:p>
    <w:p w14:paraId="2E5CE98A" w14:textId="77777777" w:rsidR="00820E40" w:rsidRDefault="00820E40" w:rsidP="00820E40">
      <w:pPr>
        <w:pStyle w:val="2f3"/>
        <w:rPr>
          <w:rFonts w:hint="eastAsia"/>
        </w:rPr>
      </w:pPr>
      <w:r>
        <w:t>#</w:t>
      </w:r>
    </w:p>
    <w:p w14:paraId="3D781239" w14:textId="77777777" w:rsidR="00820E40" w:rsidRDefault="00820E40" w:rsidP="00820E40">
      <w:pPr>
        <w:pStyle w:val="2f3"/>
        <w:rPr>
          <w:rFonts w:hint="eastAsia"/>
        </w:rPr>
      </w:pPr>
      <w:r>
        <w:t xml:space="preserve">route-policy Finance permit node 100 </w:t>
      </w:r>
    </w:p>
    <w:p w14:paraId="425FEC4C" w14:textId="77777777" w:rsidR="00820E40" w:rsidRDefault="00820E40" w:rsidP="00820E40">
      <w:pPr>
        <w:pStyle w:val="2f3"/>
        <w:rPr>
          <w:rFonts w:hint="eastAsia"/>
        </w:rPr>
      </w:pPr>
      <w:r>
        <w:t>#</w:t>
      </w:r>
    </w:p>
    <w:p w14:paraId="74F90668" w14:textId="77777777" w:rsidR="00820E40" w:rsidRDefault="00820E40" w:rsidP="00820E40">
      <w:pPr>
        <w:pStyle w:val="2f3"/>
        <w:rPr>
          <w:rFonts w:hint="eastAsia"/>
        </w:rPr>
      </w:pPr>
      <w:r>
        <w:t>ip as-path-filter Finance permit 65002$</w:t>
      </w:r>
    </w:p>
    <w:p w14:paraId="1077CC14" w14:textId="77777777" w:rsidR="00820E40" w:rsidRDefault="00820E40" w:rsidP="00820E40">
      <w:pPr>
        <w:pStyle w:val="2f3"/>
        <w:rPr>
          <w:rFonts w:hint="eastAsia"/>
        </w:rPr>
      </w:pPr>
      <w:r>
        <w:t>#</w:t>
      </w:r>
    </w:p>
    <w:p w14:paraId="5EDCDE53" w14:textId="77777777" w:rsidR="00820E40" w:rsidRDefault="00820E40" w:rsidP="00820E40">
      <w:pPr>
        <w:pStyle w:val="2f3"/>
        <w:rPr>
          <w:rFonts w:hint="eastAsia"/>
        </w:rPr>
      </w:pPr>
      <w:r>
        <w:t>ip community-filter basic OA permit 65002:1</w:t>
      </w:r>
    </w:p>
    <w:p w14:paraId="5A4A05CB" w14:textId="77777777" w:rsidR="00820E40" w:rsidRDefault="00820E40" w:rsidP="00820E40">
      <w:pPr>
        <w:pStyle w:val="2f3"/>
        <w:rPr>
          <w:rFonts w:hint="eastAsia"/>
        </w:rPr>
      </w:pPr>
      <w:r>
        <w:t>#</w:t>
      </w:r>
    </w:p>
    <w:p w14:paraId="64CD2F4F" w14:textId="77777777" w:rsidR="00820E40" w:rsidRDefault="00820E40" w:rsidP="00820E40">
      <w:pPr>
        <w:pStyle w:val="2f3"/>
        <w:rPr>
          <w:rFonts w:hint="eastAsia"/>
        </w:rPr>
      </w:pPr>
      <w:r>
        <w:lastRenderedPageBreak/>
        <w:t>return</w:t>
      </w:r>
    </w:p>
    <w:p w14:paraId="2E9CDF7D" w14:textId="77777777" w:rsidR="00820E40" w:rsidRDefault="00820E40" w:rsidP="00820E40">
      <w:pPr>
        <w:pStyle w:val="1e"/>
      </w:pPr>
      <w:r>
        <w:t>Configuration on R2</w:t>
      </w:r>
    </w:p>
    <w:p w14:paraId="53368691" w14:textId="77777777" w:rsidR="00820E40" w:rsidRDefault="00820E40" w:rsidP="00820E40">
      <w:pPr>
        <w:pStyle w:val="2f3"/>
        <w:rPr>
          <w:rFonts w:hint="eastAsia"/>
        </w:rPr>
      </w:pPr>
      <w:r>
        <w:t>#</w:t>
      </w:r>
    </w:p>
    <w:p w14:paraId="6DD53F71" w14:textId="77777777" w:rsidR="00820E40" w:rsidRDefault="00820E40" w:rsidP="00820E40">
      <w:pPr>
        <w:pStyle w:val="2f3"/>
        <w:rPr>
          <w:rFonts w:hint="eastAsia"/>
        </w:rPr>
      </w:pPr>
      <w:r>
        <w:t xml:space="preserve"> sysname R2</w:t>
      </w:r>
    </w:p>
    <w:p w14:paraId="28EFB8EE" w14:textId="77777777" w:rsidR="00820E40" w:rsidRDefault="00820E40" w:rsidP="00820E40">
      <w:pPr>
        <w:pStyle w:val="2f3"/>
        <w:rPr>
          <w:rFonts w:hint="eastAsia"/>
        </w:rPr>
      </w:pPr>
      <w:r>
        <w:t>#</w:t>
      </w:r>
    </w:p>
    <w:p w14:paraId="0F964513" w14:textId="77777777" w:rsidR="00820E40" w:rsidRDefault="00820E40" w:rsidP="00820E40">
      <w:pPr>
        <w:pStyle w:val="2f3"/>
        <w:rPr>
          <w:rFonts w:hint="eastAsia"/>
        </w:rPr>
      </w:pPr>
      <w:r>
        <w:t xml:space="preserve">router id 10.10.10.2 </w:t>
      </w:r>
    </w:p>
    <w:p w14:paraId="12E4AFBD" w14:textId="77777777" w:rsidR="00820E40" w:rsidRDefault="00820E40" w:rsidP="00820E40">
      <w:pPr>
        <w:pStyle w:val="2f3"/>
        <w:rPr>
          <w:rFonts w:hint="eastAsia"/>
        </w:rPr>
      </w:pPr>
      <w:r>
        <w:t>#</w:t>
      </w:r>
    </w:p>
    <w:p w14:paraId="6A36A439" w14:textId="77777777" w:rsidR="00820E40" w:rsidRDefault="00820E40" w:rsidP="00820E40">
      <w:pPr>
        <w:pStyle w:val="2f3"/>
        <w:rPr>
          <w:rFonts w:hint="eastAsia"/>
        </w:rPr>
      </w:pPr>
      <w:r>
        <w:t>interface GigabitEthernet0/0/2</w:t>
      </w:r>
    </w:p>
    <w:p w14:paraId="4D47123F" w14:textId="77777777" w:rsidR="00820E40" w:rsidRDefault="00820E40" w:rsidP="00820E40">
      <w:pPr>
        <w:pStyle w:val="2f3"/>
        <w:rPr>
          <w:rFonts w:hint="eastAsia"/>
        </w:rPr>
      </w:pPr>
      <w:r>
        <w:t xml:space="preserve"> ip address 10.0.23.2 255.255.255.0 </w:t>
      </w:r>
    </w:p>
    <w:p w14:paraId="3A93D82C" w14:textId="77777777" w:rsidR="00820E40" w:rsidRDefault="00820E40" w:rsidP="00820E40">
      <w:pPr>
        <w:pStyle w:val="2f3"/>
        <w:rPr>
          <w:rFonts w:hint="eastAsia"/>
        </w:rPr>
      </w:pPr>
      <w:r>
        <w:t>#</w:t>
      </w:r>
    </w:p>
    <w:p w14:paraId="54D8EF4B" w14:textId="77777777" w:rsidR="00820E40" w:rsidRDefault="00820E40" w:rsidP="00820E40">
      <w:pPr>
        <w:pStyle w:val="2f3"/>
        <w:rPr>
          <w:rFonts w:hint="eastAsia"/>
        </w:rPr>
      </w:pPr>
      <w:r>
        <w:t>interface GigabitEthernet0/0/3</w:t>
      </w:r>
    </w:p>
    <w:p w14:paraId="2160EBE3" w14:textId="77777777" w:rsidR="00820E40" w:rsidRDefault="00820E40" w:rsidP="00820E40">
      <w:pPr>
        <w:pStyle w:val="2f3"/>
        <w:rPr>
          <w:rFonts w:hint="eastAsia"/>
        </w:rPr>
      </w:pPr>
      <w:r>
        <w:t xml:space="preserve"> ip address 10.0.12.2 255.255.255.0 </w:t>
      </w:r>
    </w:p>
    <w:p w14:paraId="1E461C90" w14:textId="77777777" w:rsidR="00820E40" w:rsidRDefault="00820E40" w:rsidP="00820E40">
      <w:pPr>
        <w:pStyle w:val="2f3"/>
        <w:rPr>
          <w:rFonts w:hint="eastAsia"/>
        </w:rPr>
      </w:pPr>
      <w:r>
        <w:t>#</w:t>
      </w:r>
    </w:p>
    <w:p w14:paraId="02C28387" w14:textId="77777777" w:rsidR="00820E40" w:rsidRDefault="00820E40" w:rsidP="00820E40">
      <w:pPr>
        <w:pStyle w:val="2f3"/>
        <w:rPr>
          <w:rFonts w:hint="eastAsia"/>
        </w:rPr>
      </w:pPr>
      <w:r>
        <w:t>interface LoopBack0</w:t>
      </w:r>
    </w:p>
    <w:p w14:paraId="7B3C82E5" w14:textId="77777777" w:rsidR="00820E40" w:rsidRDefault="00820E40" w:rsidP="00820E40">
      <w:pPr>
        <w:pStyle w:val="2f3"/>
        <w:rPr>
          <w:rFonts w:hint="eastAsia"/>
        </w:rPr>
      </w:pPr>
      <w:r>
        <w:t xml:space="preserve"> ip address 10.10.10.2 255.255.255.255 </w:t>
      </w:r>
    </w:p>
    <w:p w14:paraId="5B767584" w14:textId="77777777" w:rsidR="00820E40" w:rsidRDefault="00820E40" w:rsidP="00820E40">
      <w:pPr>
        <w:pStyle w:val="2f3"/>
        <w:rPr>
          <w:rFonts w:hint="eastAsia"/>
        </w:rPr>
      </w:pPr>
      <w:r>
        <w:t>#</w:t>
      </w:r>
    </w:p>
    <w:p w14:paraId="6A873021" w14:textId="77777777" w:rsidR="00820E40" w:rsidRDefault="00820E40" w:rsidP="00820E40">
      <w:pPr>
        <w:pStyle w:val="2f3"/>
        <w:rPr>
          <w:rFonts w:hint="eastAsia"/>
        </w:rPr>
      </w:pPr>
      <w:r>
        <w:t>bgp 65100</w:t>
      </w:r>
    </w:p>
    <w:p w14:paraId="5F4E4065" w14:textId="77777777" w:rsidR="00820E40" w:rsidRDefault="00820E40" w:rsidP="00820E40">
      <w:pPr>
        <w:pStyle w:val="2f3"/>
        <w:rPr>
          <w:rFonts w:hint="eastAsia"/>
        </w:rPr>
      </w:pPr>
      <w:r>
        <w:t xml:space="preserve"> group IBGP internal</w:t>
      </w:r>
    </w:p>
    <w:p w14:paraId="58095DCC" w14:textId="77777777" w:rsidR="00820E40" w:rsidRDefault="00820E40" w:rsidP="00820E40">
      <w:pPr>
        <w:pStyle w:val="2f3"/>
        <w:rPr>
          <w:rFonts w:hint="eastAsia"/>
        </w:rPr>
      </w:pPr>
      <w:r>
        <w:t xml:space="preserve"> peer IBGP connect-interface LoopBack0</w:t>
      </w:r>
    </w:p>
    <w:p w14:paraId="7A6045A7" w14:textId="77777777" w:rsidR="00820E40" w:rsidRDefault="00820E40" w:rsidP="00820E40">
      <w:pPr>
        <w:pStyle w:val="2f3"/>
        <w:rPr>
          <w:rFonts w:hint="eastAsia"/>
        </w:rPr>
      </w:pPr>
      <w:r>
        <w:t xml:space="preserve"> peer 10.10.10.1 as-number 65100 </w:t>
      </w:r>
    </w:p>
    <w:p w14:paraId="5A5D231C" w14:textId="77777777" w:rsidR="00820E40" w:rsidRDefault="00820E40" w:rsidP="00820E40">
      <w:pPr>
        <w:pStyle w:val="2f3"/>
        <w:rPr>
          <w:rFonts w:hint="eastAsia"/>
        </w:rPr>
      </w:pPr>
      <w:r>
        <w:t xml:space="preserve"> peer 10.10.10.1 group IBGP </w:t>
      </w:r>
    </w:p>
    <w:p w14:paraId="4218C45C" w14:textId="77777777" w:rsidR="00820E40" w:rsidRDefault="00820E40" w:rsidP="00820E40">
      <w:pPr>
        <w:pStyle w:val="2f3"/>
        <w:rPr>
          <w:rFonts w:hint="eastAsia"/>
        </w:rPr>
      </w:pPr>
      <w:r>
        <w:t xml:space="preserve"> peer 10.10.10.3 as-number 65100 </w:t>
      </w:r>
    </w:p>
    <w:p w14:paraId="4B31D96F" w14:textId="77777777" w:rsidR="00820E40" w:rsidRDefault="00820E40" w:rsidP="00820E40">
      <w:pPr>
        <w:pStyle w:val="2f3"/>
        <w:rPr>
          <w:rFonts w:hint="eastAsia"/>
        </w:rPr>
      </w:pPr>
      <w:r>
        <w:t xml:space="preserve"> peer 10.10.10.3 group IBGP </w:t>
      </w:r>
    </w:p>
    <w:p w14:paraId="526F5343" w14:textId="77777777" w:rsidR="00820E40" w:rsidRDefault="00820E40" w:rsidP="00820E40">
      <w:pPr>
        <w:pStyle w:val="2f3"/>
        <w:rPr>
          <w:rFonts w:hint="eastAsia"/>
        </w:rPr>
      </w:pPr>
      <w:r>
        <w:t xml:space="preserve"> peer 10.10.10.4 as-number 65100 </w:t>
      </w:r>
    </w:p>
    <w:p w14:paraId="13DA0650" w14:textId="77777777" w:rsidR="00820E40" w:rsidRDefault="00820E40" w:rsidP="00820E40">
      <w:pPr>
        <w:pStyle w:val="2f3"/>
        <w:rPr>
          <w:rFonts w:hint="eastAsia"/>
        </w:rPr>
      </w:pPr>
      <w:r>
        <w:t xml:space="preserve"> peer 10.10.10.4 group IBGP </w:t>
      </w:r>
    </w:p>
    <w:p w14:paraId="2E30DDCA" w14:textId="77777777" w:rsidR="00820E40" w:rsidRDefault="00820E40" w:rsidP="00820E40">
      <w:pPr>
        <w:pStyle w:val="2f3"/>
        <w:rPr>
          <w:rFonts w:hint="eastAsia"/>
        </w:rPr>
      </w:pPr>
      <w:r>
        <w:t xml:space="preserve"> peer 10.10.10.5 as-number 65100 </w:t>
      </w:r>
    </w:p>
    <w:p w14:paraId="23B9671A" w14:textId="77777777" w:rsidR="00820E40" w:rsidRDefault="00820E40" w:rsidP="00820E40">
      <w:pPr>
        <w:pStyle w:val="2f3"/>
        <w:rPr>
          <w:rFonts w:hint="eastAsia"/>
        </w:rPr>
      </w:pPr>
      <w:r>
        <w:t xml:space="preserve"> peer 10.10.10.5 group IBGP </w:t>
      </w:r>
    </w:p>
    <w:p w14:paraId="1AB50652" w14:textId="77777777" w:rsidR="00820E40" w:rsidRDefault="00820E40" w:rsidP="00820E40">
      <w:pPr>
        <w:pStyle w:val="2f3"/>
        <w:rPr>
          <w:rFonts w:hint="eastAsia"/>
        </w:rPr>
      </w:pPr>
      <w:r>
        <w:t xml:space="preserve"> #</w:t>
      </w:r>
    </w:p>
    <w:p w14:paraId="2DC04245" w14:textId="77777777" w:rsidR="00820E40" w:rsidRDefault="00820E40" w:rsidP="00820E40">
      <w:pPr>
        <w:pStyle w:val="2f3"/>
        <w:rPr>
          <w:rFonts w:hint="eastAsia"/>
        </w:rPr>
      </w:pPr>
      <w:r>
        <w:t xml:space="preserve"> ipv4-family unicast</w:t>
      </w:r>
    </w:p>
    <w:p w14:paraId="43BB19AC" w14:textId="77777777" w:rsidR="00820E40" w:rsidRDefault="00820E40" w:rsidP="00820E40">
      <w:pPr>
        <w:pStyle w:val="2f3"/>
        <w:rPr>
          <w:rFonts w:hint="eastAsia"/>
        </w:rPr>
      </w:pPr>
      <w:r>
        <w:t xml:space="preserve">  undo synchronization</w:t>
      </w:r>
    </w:p>
    <w:p w14:paraId="7BD4B5B2" w14:textId="77777777" w:rsidR="00820E40" w:rsidRDefault="00820E40" w:rsidP="00820E40">
      <w:pPr>
        <w:pStyle w:val="2f3"/>
        <w:rPr>
          <w:rFonts w:hint="eastAsia"/>
        </w:rPr>
      </w:pPr>
      <w:r>
        <w:t xml:space="preserve">  reflector cluster-id 24.24.24.24</w:t>
      </w:r>
    </w:p>
    <w:p w14:paraId="2A4B622E" w14:textId="77777777" w:rsidR="00820E40" w:rsidRDefault="00820E40" w:rsidP="00820E40">
      <w:pPr>
        <w:pStyle w:val="2f3"/>
        <w:rPr>
          <w:rFonts w:hint="eastAsia"/>
        </w:rPr>
      </w:pPr>
      <w:r>
        <w:t xml:space="preserve">  peer IBGP enable</w:t>
      </w:r>
    </w:p>
    <w:p w14:paraId="29024392" w14:textId="77777777" w:rsidR="00820E40" w:rsidRDefault="00820E40" w:rsidP="00820E40">
      <w:pPr>
        <w:pStyle w:val="2f3"/>
        <w:rPr>
          <w:rFonts w:hint="eastAsia"/>
        </w:rPr>
      </w:pPr>
      <w:r>
        <w:t xml:space="preserve">  peer IBGP reflect-client</w:t>
      </w:r>
    </w:p>
    <w:p w14:paraId="56E70F1B" w14:textId="77777777" w:rsidR="00820E40" w:rsidRDefault="00820E40" w:rsidP="00820E40">
      <w:pPr>
        <w:pStyle w:val="2f3"/>
        <w:rPr>
          <w:rFonts w:hint="eastAsia"/>
        </w:rPr>
      </w:pPr>
      <w:r>
        <w:t xml:space="preserve">  peer IBGP advertise-community</w:t>
      </w:r>
    </w:p>
    <w:p w14:paraId="793B5B31" w14:textId="77777777" w:rsidR="00820E40" w:rsidRDefault="00820E40" w:rsidP="00820E40">
      <w:pPr>
        <w:pStyle w:val="2f3"/>
        <w:rPr>
          <w:rFonts w:hint="eastAsia"/>
        </w:rPr>
      </w:pPr>
      <w:r>
        <w:t xml:space="preserve">  peer 10.10.10.1 enable</w:t>
      </w:r>
    </w:p>
    <w:p w14:paraId="75266594" w14:textId="77777777" w:rsidR="00820E40" w:rsidRDefault="00820E40" w:rsidP="00820E40">
      <w:pPr>
        <w:pStyle w:val="2f3"/>
        <w:rPr>
          <w:rFonts w:hint="eastAsia"/>
        </w:rPr>
      </w:pPr>
      <w:r>
        <w:t xml:space="preserve">  peer 10.10.10.1 group IBGP </w:t>
      </w:r>
    </w:p>
    <w:p w14:paraId="5D13C57E" w14:textId="77777777" w:rsidR="00820E40" w:rsidRDefault="00820E40" w:rsidP="00820E40">
      <w:pPr>
        <w:pStyle w:val="2f3"/>
        <w:rPr>
          <w:rFonts w:hint="eastAsia"/>
        </w:rPr>
      </w:pPr>
      <w:r>
        <w:t xml:space="preserve">  peer 10.10.10.3 enable</w:t>
      </w:r>
    </w:p>
    <w:p w14:paraId="5A8C4DCF" w14:textId="77777777" w:rsidR="00820E40" w:rsidRDefault="00820E40" w:rsidP="00820E40">
      <w:pPr>
        <w:pStyle w:val="2f3"/>
        <w:rPr>
          <w:rFonts w:hint="eastAsia"/>
        </w:rPr>
      </w:pPr>
      <w:r>
        <w:t xml:space="preserve">  peer 10.10.10.3 group IBGP </w:t>
      </w:r>
    </w:p>
    <w:p w14:paraId="5391F2A3" w14:textId="77777777" w:rsidR="00820E40" w:rsidRDefault="00820E40" w:rsidP="00820E40">
      <w:pPr>
        <w:pStyle w:val="2f3"/>
        <w:rPr>
          <w:rFonts w:hint="eastAsia"/>
        </w:rPr>
      </w:pPr>
      <w:r>
        <w:t xml:space="preserve">  peer 10.10.10.4 enable</w:t>
      </w:r>
    </w:p>
    <w:p w14:paraId="21163B65" w14:textId="77777777" w:rsidR="00820E40" w:rsidRDefault="00820E40" w:rsidP="00820E40">
      <w:pPr>
        <w:pStyle w:val="2f3"/>
        <w:rPr>
          <w:rFonts w:hint="eastAsia"/>
        </w:rPr>
      </w:pPr>
      <w:r>
        <w:t xml:space="preserve">  peer 10.10.10.4 group IBGP </w:t>
      </w:r>
    </w:p>
    <w:p w14:paraId="6CF165E9" w14:textId="77777777" w:rsidR="00820E40" w:rsidRDefault="00820E40" w:rsidP="00820E40">
      <w:pPr>
        <w:pStyle w:val="2f3"/>
        <w:rPr>
          <w:rFonts w:hint="eastAsia"/>
        </w:rPr>
      </w:pPr>
      <w:r>
        <w:t xml:space="preserve">  peer 10.10.10.5 enable</w:t>
      </w:r>
    </w:p>
    <w:p w14:paraId="03DF7BC8" w14:textId="77777777" w:rsidR="00820E40" w:rsidRDefault="00820E40" w:rsidP="00820E40">
      <w:pPr>
        <w:pStyle w:val="2f3"/>
        <w:rPr>
          <w:rFonts w:hint="eastAsia"/>
        </w:rPr>
      </w:pPr>
      <w:r>
        <w:t xml:space="preserve">  peer 10.10.10.5 group IBGP </w:t>
      </w:r>
    </w:p>
    <w:p w14:paraId="2F9C5CEE" w14:textId="77777777" w:rsidR="00820E40" w:rsidRDefault="00820E40" w:rsidP="00820E40">
      <w:pPr>
        <w:pStyle w:val="2f3"/>
        <w:rPr>
          <w:rFonts w:hint="eastAsia"/>
        </w:rPr>
      </w:pPr>
      <w:r>
        <w:t>#</w:t>
      </w:r>
    </w:p>
    <w:p w14:paraId="1CA5F5EC" w14:textId="77777777" w:rsidR="00820E40" w:rsidRDefault="00820E40" w:rsidP="00820E40">
      <w:pPr>
        <w:pStyle w:val="2f3"/>
        <w:rPr>
          <w:rFonts w:hint="eastAsia"/>
        </w:rPr>
      </w:pPr>
      <w:r>
        <w:t xml:space="preserve">ospf 1 </w:t>
      </w:r>
    </w:p>
    <w:p w14:paraId="25D821F2" w14:textId="77777777" w:rsidR="00820E40" w:rsidRDefault="00820E40" w:rsidP="00820E40">
      <w:pPr>
        <w:pStyle w:val="2f3"/>
        <w:rPr>
          <w:rFonts w:hint="eastAsia"/>
        </w:rPr>
      </w:pPr>
      <w:r>
        <w:t xml:space="preserve"> area 0.0.0.0 </w:t>
      </w:r>
    </w:p>
    <w:p w14:paraId="6F9B1821" w14:textId="77777777" w:rsidR="00820E40" w:rsidRDefault="00820E40" w:rsidP="00820E40">
      <w:pPr>
        <w:pStyle w:val="2f3"/>
        <w:rPr>
          <w:rFonts w:hint="eastAsia"/>
        </w:rPr>
      </w:pPr>
      <w:r>
        <w:t xml:space="preserve">  network 10.0.12.2 0.0.0.0 </w:t>
      </w:r>
    </w:p>
    <w:p w14:paraId="2BF99450" w14:textId="77777777" w:rsidR="00820E40" w:rsidRDefault="00820E40" w:rsidP="00820E40">
      <w:pPr>
        <w:pStyle w:val="2f3"/>
        <w:rPr>
          <w:rFonts w:hint="eastAsia"/>
        </w:rPr>
      </w:pPr>
      <w:r>
        <w:t xml:space="preserve">  network 10.0.23.2 0.0.0.0 </w:t>
      </w:r>
    </w:p>
    <w:p w14:paraId="20BB9150" w14:textId="77777777" w:rsidR="00820E40" w:rsidRDefault="00820E40" w:rsidP="00820E40">
      <w:pPr>
        <w:pStyle w:val="2f3"/>
        <w:rPr>
          <w:rFonts w:hint="eastAsia"/>
        </w:rPr>
      </w:pPr>
      <w:r>
        <w:t xml:space="preserve">  network 10.10.10.2 0.0.0.0 </w:t>
      </w:r>
    </w:p>
    <w:p w14:paraId="56C27224" w14:textId="77777777" w:rsidR="00820E40" w:rsidRDefault="00820E40" w:rsidP="00820E40">
      <w:pPr>
        <w:pStyle w:val="2f3"/>
        <w:rPr>
          <w:rFonts w:hint="eastAsia"/>
        </w:rPr>
      </w:pPr>
      <w:r>
        <w:t>#</w:t>
      </w:r>
    </w:p>
    <w:p w14:paraId="7CA1C53D" w14:textId="77777777" w:rsidR="00820E40" w:rsidRDefault="00820E40" w:rsidP="00820E40">
      <w:pPr>
        <w:pStyle w:val="2f3"/>
        <w:rPr>
          <w:rFonts w:hint="eastAsia"/>
        </w:rPr>
      </w:pPr>
      <w:r>
        <w:t>return</w:t>
      </w:r>
    </w:p>
    <w:p w14:paraId="6518A028" w14:textId="77777777" w:rsidR="00820E40" w:rsidRDefault="00820E40" w:rsidP="00820E40">
      <w:pPr>
        <w:pStyle w:val="1e"/>
      </w:pPr>
      <w:r>
        <w:t>Configuration on R3</w:t>
      </w:r>
    </w:p>
    <w:p w14:paraId="7CC5070E" w14:textId="77777777" w:rsidR="00820E40" w:rsidRDefault="00820E40" w:rsidP="00820E40">
      <w:pPr>
        <w:pStyle w:val="2f3"/>
        <w:rPr>
          <w:rFonts w:hint="eastAsia"/>
        </w:rPr>
      </w:pPr>
      <w:r>
        <w:t>#</w:t>
      </w:r>
    </w:p>
    <w:p w14:paraId="2DAC8CD6" w14:textId="77777777" w:rsidR="00820E40" w:rsidRDefault="00820E40" w:rsidP="00820E40">
      <w:pPr>
        <w:pStyle w:val="2f3"/>
        <w:rPr>
          <w:rFonts w:hint="eastAsia"/>
        </w:rPr>
      </w:pPr>
      <w:r>
        <w:t xml:space="preserve"> sysname R3</w:t>
      </w:r>
    </w:p>
    <w:p w14:paraId="4FA3C52F" w14:textId="77777777" w:rsidR="00820E40" w:rsidRDefault="00820E40" w:rsidP="00820E40">
      <w:pPr>
        <w:pStyle w:val="2f3"/>
        <w:rPr>
          <w:rFonts w:hint="eastAsia"/>
        </w:rPr>
      </w:pPr>
      <w:r>
        <w:lastRenderedPageBreak/>
        <w:t>#</w:t>
      </w:r>
    </w:p>
    <w:p w14:paraId="58D074F0" w14:textId="77777777" w:rsidR="00820E40" w:rsidRDefault="00820E40" w:rsidP="00820E40">
      <w:pPr>
        <w:pStyle w:val="2f3"/>
        <w:rPr>
          <w:rFonts w:hint="eastAsia"/>
        </w:rPr>
      </w:pPr>
      <w:r>
        <w:t xml:space="preserve">router id 10.10.10.3 </w:t>
      </w:r>
    </w:p>
    <w:p w14:paraId="5023055C" w14:textId="77777777" w:rsidR="00820E40" w:rsidRDefault="00820E40" w:rsidP="00820E40">
      <w:pPr>
        <w:pStyle w:val="2f3"/>
        <w:rPr>
          <w:rFonts w:hint="eastAsia"/>
        </w:rPr>
      </w:pPr>
      <w:r>
        <w:t>#</w:t>
      </w:r>
    </w:p>
    <w:p w14:paraId="6A918305" w14:textId="77777777" w:rsidR="00820E40" w:rsidRDefault="00820E40" w:rsidP="00820E40">
      <w:pPr>
        <w:pStyle w:val="2f3"/>
        <w:rPr>
          <w:rFonts w:hint="eastAsia"/>
        </w:rPr>
      </w:pPr>
      <w:r>
        <w:t>interface GigabitEthernet0/0/1</w:t>
      </w:r>
    </w:p>
    <w:p w14:paraId="6B5C4688" w14:textId="77777777" w:rsidR="00820E40" w:rsidRDefault="00820E40" w:rsidP="00820E40">
      <w:pPr>
        <w:pStyle w:val="2f3"/>
        <w:rPr>
          <w:rFonts w:hint="eastAsia"/>
        </w:rPr>
      </w:pPr>
      <w:r>
        <w:t xml:space="preserve"> ip address 10.0.35.3 255.255.255.0 </w:t>
      </w:r>
    </w:p>
    <w:p w14:paraId="4E0AC8F0" w14:textId="77777777" w:rsidR="00820E40" w:rsidRDefault="00820E40" w:rsidP="00820E40">
      <w:pPr>
        <w:pStyle w:val="2f3"/>
        <w:rPr>
          <w:rFonts w:hint="eastAsia"/>
        </w:rPr>
      </w:pPr>
      <w:r>
        <w:t>#</w:t>
      </w:r>
    </w:p>
    <w:p w14:paraId="0ECB9102" w14:textId="77777777" w:rsidR="00820E40" w:rsidRDefault="00820E40" w:rsidP="00820E40">
      <w:pPr>
        <w:pStyle w:val="2f3"/>
        <w:rPr>
          <w:rFonts w:hint="eastAsia"/>
        </w:rPr>
      </w:pPr>
      <w:r>
        <w:t>interface GigabitEthernet0/0/2</w:t>
      </w:r>
    </w:p>
    <w:p w14:paraId="3286A9D5" w14:textId="77777777" w:rsidR="00820E40" w:rsidRDefault="00820E40" w:rsidP="00820E40">
      <w:pPr>
        <w:pStyle w:val="2f3"/>
        <w:rPr>
          <w:rFonts w:hint="eastAsia"/>
        </w:rPr>
      </w:pPr>
      <w:r>
        <w:t xml:space="preserve"> ip address 10.0.34.3 255.255.255.0 </w:t>
      </w:r>
    </w:p>
    <w:p w14:paraId="732E1B61" w14:textId="77777777" w:rsidR="00820E40" w:rsidRDefault="00820E40" w:rsidP="00820E40">
      <w:pPr>
        <w:pStyle w:val="2f3"/>
        <w:rPr>
          <w:rFonts w:hint="eastAsia"/>
        </w:rPr>
      </w:pPr>
      <w:r>
        <w:t>#</w:t>
      </w:r>
    </w:p>
    <w:p w14:paraId="4ADD519F" w14:textId="77777777" w:rsidR="00820E40" w:rsidRDefault="00820E40" w:rsidP="00820E40">
      <w:pPr>
        <w:pStyle w:val="2f3"/>
        <w:rPr>
          <w:rFonts w:hint="eastAsia"/>
        </w:rPr>
      </w:pPr>
      <w:r>
        <w:t>interface GigabitEthernet0/0/3</w:t>
      </w:r>
    </w:p>
    <w:p w14:paraId="2791247E" w14:textId="77777777" w:rsidR="00820E40" w:rsidRDefault="00820E40" w:rsidP="00820E40">
      <w:pPr>
        <w:pStyle w:val="2f3"/>
        <w:rPr>
          <w:rFonts w:hint="eastAsia"/>
        </w:rPr>
      </w:pPr>
      <w:r>
        <w:t xml:space="preserve"> ip address 10.0.23.3 255.255.255.0 </w:t>
      </w:r>
    </w:p>
    <w:p w14:paraId="0631C68D" w14:textId="77777777" w:rsidR="00820E40" w:rsidRDefault="00820E40" w:rsidP="00820E40">
      <w:pPr>
        <w:pStyle w:val="2f3"/>
        <w:rPr>
          <w:rFonts w:hint="eastAsia"/>
        </w:rPr>
      </w:pPr>
      <w:r>
        <w:t>#</w:t>
      </w:r>
    </w:p>
    <w:p w14:paraId="3E9ABB5B" w14:textId="77777777" w:rsidR="00820E40" w:rsidRDefault="00820E40" w:rsidP="00820E40">
      <w:pPr>
        <w:pStyle w:val="2f3"/>
        <w:rPr>
          <w:rFonts w:hint="eastAsia"/>
        </w:rPr>
      </w:pPr>
      <w:r>
        <w:t>interface LoopBack0</w:t>
      </w:r>
    </w:p>
    <w:p w14:paraId="51126B5F" w14:textId="77777777" w:rsidR="00820E40" w:rsidRDefault="00820E40" w:rsidP="00820E40">
      <w:pPr>
        <w:pStyle w:val="2f3"/>
        <w:rPr>
          <w:rFonts w:hint="eastAsia"/>
        </w:rPr>
      </w:pPr>
      <w:r>
        <w:t xml:space="preserve"> ip address 10.10.10.3 255.255.255.255 </w:t>
      </w:r>
    </w:p>
    <w:p w14:paraId="4AAE0922" w14:textId="77777777" w:rsidR="00820E40" w:rsidRDefault="00820E40" w:rsidP="00820E40">
      <w:pPr>
        <w:pStyle w:val="2f3"/>
        <w:rPr>
          <w:rFonts w:hint="eastAsia"/>
        </w:rPr>
      </w:pPr>
      <w:r>
        <w:t>#</w:t>
      </w:r>
    </w:p>
    <w:p w14:paraId="11A12D3A" w14:textId="77777777" w:rsidR="00820E40" w:rsidRDefault="00820E40" w:rsidP="00820E40">
      <w:pPr>
        <w:pStyle w:val="2f3"/>
        <w:rPr>
          <w:rFonts w:hint="eastAsia"/>
        </w:rPr>
      </w:pPr>
      <w:r>
        <w:t>bgp 65100</w:t>
      </w:r>
    </w:p>
    <w:p w14:paraId="6F50D5AC" w14:textId="77777777" w:rsidR="00820E40" w:rsidRDefault="00820E40" w:rsidP="00820E40">
      <w:pPr>
        <w:pStyle w:val="2f3"/>
        <w:rPr>
          <w:rFonts w:hint="eastAsia"/>
        </w:rPr>
      </w:pPr>
      <w:r>
        <w:t xml:space="preserve"> peer 10.0.35.5 as-number 65003 </w:t>
      </w:r>
    </w:p>
    <w:p w14:paraId="0B220BE4" w14:textId="77777777" w:rsidR="00820E40" w:rsidRDefault="00820E40" w:rsidP="00820E40">
      <w:pPr>
        <w:pStyle w:val="2f3"/>
        <w:rPr>
          <w:rFonts w:hint="eastAsia"/>
        </w:rPr>
      </w:pPr>
      <w:r>
        <w:t xml:space="preserve"> peer 10.0.35.5 password cipher Huawei@123 </w:t>
      </w:r>
    </w:p>
    <w:p w14:paraId="342EEC97" w14:textId="77777777" w:rsidR="00820E40" w:rsidRDefault="00820E40" w:rsidP="00820E40">
      <w:pPr>
        <w:pStyle w:val="2f3"/>
        <w:rPr>
          <w:rFonts w:hint="eastAsia"/>
        </w:rPr>
      </w:pPr>
      <w:r>
        <w:t xml:space="preserve"> peer 10.0.35.5 valid-ttl-hops 255 </w:t>
      </w:r>
    </w:p>
    <w:p w14:paraId="073730A1" w14:textId="77777777" w:rsidR="00820E40" w:rsidRDefault="00820E40" w:rsidP="00820E40">
      <w:pPr>
        <w:pStyle w:val="2f3"/>
        <w:rPr>
          <w:rFonts w:hint="eastAsia"/>
        </w:rPr>
      </w:pPr>
      <w:r>
        <w:t xml:space="preserve"> group IBGP internal</w:t>
      </w:r>
    </w:p>
    <w:p w14:paraId="6B5146CF" w14:textId="77777777" w:rsidR="00820E40" w:rsidRDefault="00820E40" w:rsidP="00820E40">
      <w:pPr>
        <w:pStyle w:val="2f3"/>
        <w:rPr>
          <w:rFonts w:hint="eastAsia"/>
        </w:rPr>
      </w:pPr>
      <w:r>
        <w:t xml:space="preserve"> peer IBGP connect-interface LoopBack0</w:t>
      </w:r>
    </w:p>
    <w:p w14:paraId="2816677D" w14:textId="77777777" w:rsidR="00820E40" w:rsidRDefault="00820E40" w:rsidP="00820E40">
      <w:pPr>
        <w:pStyle w:val="2f3"/>
        <w:rPr>
          <w:rFonts w:hint="eastAsia"/>
        </w:rPr>
      </w:pPr>
      <w:r>
        <w:t xml:space="preserve"> peer 10.10.10.2 as-number 65100 </w:t>
      </w:r>
    </w:p>
    <w:p w14:paraId="7E8CFCA6" w14:textId="77777777" w:rsidR="00820E40" w:rsidRDefault="00820E40" w:rsidP="00820E40">
      <w:pPr>
        <w:pStyle w:val="2f3"/>
        <w:rPr>
          <w:rFonts w:hint="eastAsia"/>
        </w:rPr>
      </w:pPr>
      <w:r>
        <w:t xml:space="preserve"> peer 10.10.10.2 group IBGP </w:t>
      </w:r>
    </w:p>
    <w:p w14:paraId="01C56F22" w14:textId="77777777" w:rsidR="00820E40" w:rsidRDefault="00820E40" w:rsidP="00820E40">
      <w:pPr>
        <w:pStyle w:val="2f3"/>
        <w:rPr>
          <w:rFonts w:hint="eastAsia"/>
        </w:rPr>
      </w:pPr>
      <w:r>
        <w:t xml:space="preserve"> peer 10.10.10.4 as-number 65100 </w:t>
      </w:r>
    </w:p>
    <w:p w14:paraId="0E452486" w14:textId="77777777" w:rsidR="00820E40" w:rsidRDefault="00820E40" w:rsidP="00820E40">
      <w:pPr>
        <w:pStyle w:val="2f3"/>
        <w:rPr>
          <w:rFonts w:hint="eastAsia"/>
        </w:rPr>
      </w:pPr>
      <w:r>
        <w:t xml:space="preserve"> peer 10.10.10.4 group IBGP </w:t>
      </w:r>
    </w:p>
    <w:p w14:paraId="0D96F2DD" w14:textId="77777777" w:rsidR="00820E40" w:rsidRDefault="00820E40" w:rsidP="00820E40">
      <w:pPr>
        <w:pStyle w:val="2f3"/>
        <w:rPr>
          <w:rFonts w:hint="eastAsia"/>
        </w:rPr>
      </w:pPr>
      <w:r>
        <w:t xml:space="preserve"> #</w:t>
      </w:r>
    </w:p>
    <w:p w14:paraId="72EFCC04" w14:textId="77777777" w:rsidR="00820E40" w:rsidRDefault="00820E40" w:rsidP="00820E40">
      <w:pPr>
        <w:pStyle w:val="2f3"/>
        <w:rPr>
          <w:rFonts w:hint="eastAsia"/>
        </w:rPr>
      </w:pPr>
      <w:r>
        <w:t xml:space="preserve"> ipv4-family unicast</w:t>
      </w:r>
    </w:p>
    <w:p w14:paraId="7472BD72" w14:textId="77777777" w:rsidR="00820E40" w:rsidRDefault="00820E40" w:rsidP="00820E40">
      <w:pPr>
        <w:pStyle w:val="2f3"/>
        <w:rPr>
          <w:rFonts w:hint="eastAsia"/>
        </w:rPr>
      </w:pPr>
      <w:r>
        <w:t xml:space="preserve">  undo synchronization</w:t>
      </w:r>
    </w:p>
    <w:p w14:paraId="70DAB253" w14:textId="77777777" w:rsidR="00820E40" w:rsidRDefault="00820E40" w:rsidP="00820E40">
      <w:pPr>
        <w:pStyle w:val="2f3"/>
        <w:rPr>
          <w:rFonts w:hint="eastAsia"/>
        </w:rPr>
      </w:pPr>
      <w:r>
        <w:t xml:space="preserve">  peer 10.0.35.5 enable</w:t>
      </w:r>
    </w:p>
    <w:p w14:paraId="10F81A5C" w14:textId="77777777" w:rsidR="00820E40" w:rsidRDefault="00820E40" w:rsidP="00820E40">
      <w:pPr>
        <w:pStyle w:val="2f3"/>
        <w:rPr>
          <w:rFonts w:hint="eastAsia"/>
        </w:rPr>
      </w:pPr>
      <w:r>
        <w:t xml:space="preserve">  peer 10.0.35.5 advertise-community</w:t>
      </w:r>
    </w:p>
    <w:p w14:paraId="1917E6CF" w14:textId="77777777" w:rsidR="00820E40" w:rsidRDefault="00820E40" w:rsidP="00820E40">
      <w:pPr>
        <w:pStyle w:val="2f3"/>
        <w:rPr>
          <w:rFonts w:hint="eastAsia"/>
        </w:rPr>
      </w:pPr>
      <w:r>
        <w:t xml:space="preserve">  peer IBGP enable</w:t>
      </w:r>
    </w:p>
    <w:p w14:paraId="44FE4D32" w14:textId="77777777" w:rsidR="00820E40" w:rsidRDefault="00820E40" w:rsidP="00820E40">
      <w:pPr>
        <w:pStyle w:val="2f3"/>
        <w:rPr>
          <w:rFonts w:hint="eastAsia"/>
        </w:rPr>
      </w:pPr>
      <w:r>
        <w:t xml:space="preserve">  peer IBGP reflect-client</w:t>
      </w:r>
    </w:p>
    <w:p w14:paraId="6AE44144" w14:textId="77777777" w:rsidR="00820E40" w:rsidRDefault="00820E40" w:rsidP="00820E40">
      <w:pPr>
        <w:pStyle w:val="2f3"/>
        <w:rPr>
          <w:rFonts w:hint="eastAsia"/>
        </w:rPr>
      </w:pPr>
      <w:r>
        <w:t xml:space="preserve">  peer IBGP next-hop-local </w:t>
      </w:r>
    </w:p>
    <w:p w14:paraId="51A8C031" w14:textId="77777777" w:rsidR="00820E40" w:rsidRDefault="00820E40" w:rsidP="00820E40">
      <w:pPr>
        <w:pStyle w:val="2f3"/>
        <w:rPr>
          <w:rFonts w:hint="eastAsia"/>
        </w:rPr>
      </w:pPr>
      <w:r>
        <w:t xml:space="preserve">  peer IBGP advertise-community</w:t>
      </w:r>
    </w:p>
    <w:p w14:paraId="51E2069E" w14:textId="77777777" w:rsidR="00820E40" w:rsidRDefault="00820E40" w:rsidP="00820E40">
      <w:pPr>
        <w:pStyle w:val="2f3"/>
        <w:rPr>
          <w:rFonts w:hint="eastAsia"/>
        </w:rPr>
      </w:pPr>
      <w:r>
        <w:t xml:space="preserve">  peer 10.10.10.2 enable</w:t>
      </w:r>
    </w:p>
    <w:p w14:paraId="6724CE09" w14:textId="77777777" w:rsidR="00820E40" w:rsidRDefault="00820E40" w:rsidP="00820E40">
      <w:pPr>
        <w:pStyle w:val="2f3"/>
        <w:rPr>
          <w:rFonts w:hint="eastAsia"/>
        </w:rPr>
      </w:pPr>
      <w:r>
        <w:t xml:space="preserve">  peer 10.10.10.2 group IBGP </w:t>
      </w:r>
    </w:p>
    <w:p w14:paraId="0A012C07" w14:textId="77777777" w:rsidR="00820E40" w:rsidRDefault="00820E40" w:rsidP="00820E40">
      <w:pPr>
        <w:pStyle w:val="2f3"/>
        <w:rPr>
          <w:rFonts w:hint="eastAsia"/>
        </w:rPr>
      </w:pPr>
      <w:r>
        <w:t xml:space="preserve">  peer 10.10.10.4 enable</w:t>
      </w:r>
    </w:p>
    <w:p w14:paraId="6A02CC93" w14:textId="77777777" w:rsidR="00820E40" w:rsidRDefault="00820E40" w:rsidP="00820E40">
      <w:pPr>
        <w:pStyle w:val="2f3"/>
        <w:rPr>
          <w:rFonts w:hint="eastAsia"/>
        </w:rPr>
      </w:pPr>
      <w:r>
        <w:t xml:space="preserve">  peer 10.10.10.4 group IBGP </w:t>
      </w:r>
    </w:p>
    <w:p w14:paraId="086F20E9" w14:textId="77777777" w:rsidR="00820E40" w:rsidRDefault="00820E40" w:rsidP="00820E40">
      <w:pPr>
        <w:pStyle w:val="2f3"/>
        <w:rPr>
          <w:rFonts w:hint="eastAsia"/>
        </w:rPr>
      </w:pPr>
      <w:r>
        <w:t>#</w:t>
      </w:r>
    </w:p>
    <w:p w14:paraId="2A4E47A3" w14:textId="77777777" w:rsidR="00820E40" w:rsidRDefault="00820E40" w:rsidP="00820E40">
      <w:pPr>
        <w:pStyle w:val="2f3"/>
        <w:rPr>
          <w:rFonts w:hint="eastAsia"/>
        </w:rPr>
      </w:pPr>
      <w:r>
        <w:t xml:space="preserve">ospf 1 </w:t>
      </w:r>
    </w:p>
    <w:p w14:paraId="181F0C83" w14:textId="77777777" w:rsidR="00820E40" w:rsidRDefault="00820E40" w:rsidP="00820E40">
      <w:pPr>
        <w:pStyle w:val="2f3"/>
        <w:rPr>
          <w:rFonts w:hint="eastAsia"/>
        </w:rPr>
      </w:pPr>
      <w:r>
        <w:t xml:space="preserve"> area 0.0.0.0 </w:t>
      </w:r>
    </w:p>
    <w:p w14:paraId="7A2FBE53" w14:textId="77777777" w:rsidR="00820E40" w:rsidRDefault="00820E40" w:rsidP="00820E40">
      <w:pPr>
        <w:pStyle w:val="2f3"/>
        <w:rPr>
          <w:rFonts w:hint="eastAsia"/>
        </w:rPr>
      </w:pPr>
      <w:r>
        <w:t xml:space="preserve">  network 10.0.23.3 0.0.0.0 </w:t>
      </w:r>
    </w:p>
    <w:p w14:paraId="14A573F6" w14:textId="77777777" w:rsidR="00820E40" w:rsidRDefault="00820E40" w:rsidP="00820E40">
      <w:pPr>
        <w:pStyle w:val="2f3"/>
        <w:rPr>
          <w:rFonts w:hint="eastAsia"/>
        </w:rPr>
      </w:pPr>
      <w:r>
        <w:t xml:space="preserve">  network 10.0.34.3 0.0.0.0 </w:t>
      </w:r>
    </w:p>
    <w:p w14:paraId="2A5E56F2" w14:textId="77777777" w:rsidR="00820E40" w:rsidRDefault="00820E40" w:rsidP="00820E40">
      <w:pPr>
        <w:pStyle w:val="2f3"/>
        <w:rPr>
          <w:rFonts w:hint="eastAsia"/>
        </w:rPr>
      </w:pPr>
      <w:r>
        <w:t xml:space="preserve">  network 10.0.35.3 0.0.0.0 </w:t>
      </w:r>
    </w:p>
    <w:p w14:paraId="003A4CB2" w14:textId="77777777" w:rsidR="00820E40" w:rsidRDefault="00820E40" w:rsidP="00820E40">
      <w:pPr>
        <w:pStyle w:val="2f3"/>
        <w:rPr>
          <w:rFonts w:hint="eastAsia"/>
        </w:rPr>
      </w:pPr>
      <w:r>
        <w:t xml:space="preserve">  network 10.10.10.3 0.0.0.0 </w:t>
      </w:r>
    </w:p>
    <w:p w14:paraId="579D06C7" w14:textId="77777777" w:rsidR="00820E40" w:rsidRDefault="00820E40" w:rsidP="00820E40">
      <w:pPr>
        <w:pStyle w:val="2f3"/>
        <w:rPr>
          <w:rFonts w:hint="eastAsia"/>
        </w:rPr>
      </w:pPr>
      <w:r>
        <w:t>#</w:t>
      </w:r>
    </w:p>
    <w:p w14:paraId="3E19F063" w14:textId="77777777" w:rsidR="00820E40" w:rsidRDefault="00820E40" w:rsidP="00820E40">
      <w:pPr>
        <w:pStyle w:val="2f3"/>
        <w:rPr>
          <w:rFonts w:hint="eastAsia"/>
        </w:rPr>
      </w:pPr>
      <w:r>
        <w:t>return</w:t>
      </w:r>
    </w:p>
    <w:p w14:paraId="0427E401" w14:textId="77777777" w:rsidR="00820E40" w:rsidRDefault="00820E40" w:rsidP="00820E40">
      <w:pPr>
        <w:pStyle w:val="1e"/>
      </w:pPr>
      <w:r>
        <w:t>Configuration on R4</w:t>
      </w:r>
    </w:p>
    <w:p w14:paraId="0962AC45" w14:textId="77777777" w:rsidR="00820E40" w:rsidRDefault="00820E40" w:rsidP="00820E40">
      <w:pPr>
        <w:pStyle w:val="2f3"/>
        <w:rPr>
          <w:rFonts w:hint="eastAsia"/>
        </w:rPr>
      </w:pPr>
      <w:r>
        <w:t>#</w:t>
      </w:r>
    </w:p>
    <w:p w14:paraId="2977857F" w14:textId="77777777" w:rsidR="00820E40" w:rsidRDefault="00820E40" w:rsidP="00820E40">
      <w:pPr>
        <w:pStyle w:val="2f3"/>
        <w:rPr>
          <w:rFonts w:hint="eastAsia"/>
        </w:rPr>
      </w:pPr>
      <w:r>
        <w:t xml:space="preserve"> sysname R4</w:t>
      </w:r>
    </w:p>
    <w:p w14:paraId="694915FA" w14:textId="77777777" w:rsidR="00820E40" w:rsidRDefault="00820E40" w:rsidP="00820E40">
      <w:pPr>
        <w:pStyle w:val="2f3"/>
        <w:rPr>
          <w:rFonts w:hint="eastAsia"/>
        </w:rPr>
      </w:pPr>
      <w:r>
        <w:t>#</w:t>
      </w:r>
    </w:p>
    <w:p w14:paraId="33DD048B" w14:textId="77777777" w:rsidR="00820E40" w:rsidRDefault="00820E40" w:rsidP="00820E40">
      <w:pPr>
        <w:pStyle w:val="2f3"/>
        <w:rPr>
          <w:rFonts w:hint="eastAsia"/>
        </w:rPr>
      </w:pPr>
      <w:r>
        <w:t xml:space="preserve">router id 10.10.10.4 </w:t>
      </w:r>
    </w:p>
    <w:p w14:paraId="4104117A" w14:textId="77777777" w:rsidR="00820E40" w:rsidRDefault="00820E40" w:rsidP="00820E40">
      <w:pPr>
        <w:pStyle w:val="2f3"/>
        <w:rPr>
          <w:rFonts w:hint="eastAsia"/>
        </w:rPr>
      </w:pPr>
      <w:r>
        <w:t>#</w:t>
      </w:r>
    </w:p>
    <w:p w14:paraId="541F4C03" w14:textId="77777777" w:rsidR="00820E40" w:rsidRDefault="00820E40" w:rsidP="00820E40">
      <w:pPr>
        <w:pStyle w:val="2f3"/>
        <w:rPr>
          <w:rFonts w:hint="eastAsia"/>
        </w:rPr>
      </w:pPr>
      <w:r>
        <w:t>interface GigabitEthernet0/0/2</w:t>
      </w:r>
    </w:p>
    <w:p w14:paraId="4FB3EEFF" w14:textId="77777777" w:rsidR="00820E40" w:rsidRDefault="00820E40" w:rsidP="00820E40">
      <w:pPr>
        <w:pStyle w:val="2f3"/>
        <w:rPr>
          <w:rFonts w:hint="eastAsia"/>
        </w:rPr>
      </w:pPr>
      <w:r>
        <w:lastRenderedPageBreak/>
        <w:t xml:space="preserve"> ip address 10.0.45.4 255.255.255.0 </w:t>
      </w:r>
    </w:p>
    <w:p w14:paraId="44E499A8" w14:textId="77777777" w:rsidR="00820E40" w:rsidRDefault="00820E40" w:rsidP="00820E40">
      <w:pPr>
        <w:pStyle w:val="2f3"/>
        <w:rPr>
          <w:rFonts w:hint="eastAsia"/>
        </w:rPr>
      </w:pPr>
      <w:r>
        <w:t>#</w:t>
      </w:r>
    </w:p>
    <w:p w14:paraId="10E7A6E3" w14:textId="77777777" w:rsidR="00820E40" w:rsidRDefault="00820E40" w:rsidP="00820E40">
      <w:pPr>
        <w:pStyle w:val="2f3"/>
        <w:rPr>
          <w:rFonts w:hint="eastAsia"/>
        </w:rPr>
      </w:pPr>
      <w:r>
        <w:t>interface GigabitEthernet0/0/3</w:t>
      </w:r>
    </w:p>
    <w:p w14:paraId="21FA18AD" w14:textId="77777777" w:rsidR="00820E40" w:rsidRDefault="00820E40" w:rsidP="00820E40">
      <w:pPr>
        <w:pStyle w:val="2f3"/>
        <w:rPr>
          <w:rFonts w:hint="eastAsia"/>
        </w:rPr>
      </w:pPr>
      <w:r>
        <w:t xml:space="preserve"> ip address 10.0.34.4 255.255.255.0 </w:t>
      </w:r>
    </w:p>
    <w:p w14:paraId="12915FE5" w14:textId="77777777" w:rsidR="00820E40" w:rsidRDefault="00820E40" w:rsidP="00820E40">
      <w:pPr>
        <w:pStyle w:val="2f3"/>
        <w:rPr>
          <w:rFonts w:hint="eastAsia"/>
        </w:rPr>
      </w:pPr>
      <w:r>
        <w:t>#</w:t>
      </w:r>
    </w:p>
    <w:p w14:paraId="6E188CC3" w14:textId="77777777" w:rsidR="00820E40" w:rsidRDefault="00820E40" w:rsidP="00820E40">
      <w:pPr>
        <w:pStyle w:val="2f3"/>
        <w:rPr>
          <w:rFonts w:hint="eastAsia"/>
        </w:rPr>
      </w:pPr>
      <w:r>
        <w:t>interface LoopBack0</w:t>
      </w:r>
    </w:p>
    <w:p w14:paraId="3EDCF400" w14:textId="77777777" w:rsidR="00820E40" w:rsidRDefault="00820E40" w:rsidP="00820E40">
      <w:pPr>
        <w:pStyle w:val="2f3"/>
        <w:rPr>
          <w:rFonts w:hint="eastAsia"/>
        </w:rPr>
      </w:pPr>
      <w:r>
        <w:t xml:space="preserve"> ip address 10.10.10.4 255.255.255.255 </w:t>
      </w:r>
    </w:p>
    <w:p w14:paraId="3D8971DA" w14:textId="77777777" w:rsidR="00820E40" w:rsidRDefault="00820E40" w:rsidP="00820E40">
      <w:pPr>
        <w:pStyle w:val="2f3"/>
        <w:rPr>
          <w:rFonts w:hint="eastAsia"/>
        </w:rPr>
      </w:pPr>
      <w:r>
        <w:t>#</w:t>
      </w:r>
    </w:p>
    <w:p w14:paraId="5CE18778" w14:textId="77777777" w:rsidR="00820E40" w:rsidRDefault="00820E40" w:rsidP="00820E40">
      <w:pPr>
        <w:pStyle w:val="2f3"/>
        <w:rPr>
          <w:rFonts w:hint="eastAsia"/>
        </w:rPr>
      </w:pPr>
      <w:r>
        <w:t>bgp 65100</w:t>
      </w:r>
    </w:p>
    <w:p w14:paraId="5316E72D" w14:textId="77777777" w:rsidR="00820E40" w:rsidRDefault="00820E40" w:rsidP="00820E40">
      <w:pPr>
        <w:pStyle w:val="2f3"/>
        <w:rPr>
          <w:rFonts w:hint="eastAsia"/>
        </w:rPr>
      </w:pPr>
      <w:r>
        <w:t xml:space="preserve"> group IBGP internal</w:t>
      </w:r>
    </w:p>
    <w:p w14:paraId="30AF885C" w14:textId="77777777" w:rsidR="00820E40" w:rsidRDefault="00820E40" w:rsidP="00820E40">
      <w:pPr>
        <w:pStyle w:val="2f3"/>
        <w:rPr>
          <w:rFonts w:hint="eastAsia"/>
        </w:rPr>
      </w:pPr>
      <w:r>
        <w:t xml:space="preserve"> peer IBGP connect-interface LoopBack0</w:t>
      </w:r>
    </w:p>
    <w:p w14:paraId="590EF12F" w14:textId="77777777" w:rsidR="00820E40" w:rsidRDefault="00820E40" w:rsidP="00820E40">
      <w:pPr>
        <w:pStyle w:val="2f3"/>
        <w:rPr>
          <w:rFonts w:hint="eastAsia"/>
        </w:rPr>
      </w:pPr>
      <w:r>
        <w:t xml:space="preserve"> peer 10.10.10.1 as-number 65100 </w:t>
      </w:r>
    </w:p>
    <w:p w14:paraId="2D478805" w14:textId="77777777" w:rsidR="00820E40" w:rsidRDefault="00820E40" w:rsidP="00820E40">
      <w:pPr>
        <w:pStyle w:val="2f3"/>
        <w:rPr>
          <w:rFonts w:hint="eastAsia"/>
        </w:rPr>
      </w:pPr>
      <w:r>
        <w:t xml:space="preserve"> peer 10.10.10.1 group IBGP </w:t>
      </w:r>
    </w:p>
    <w:p w14:paraId="2C39E988" w14:textId="77777777" w:rsidR="00820E40" w:rsidRDefault="00820E40" w:rsidP="00820E40">
      <w:pPr>
        <w:pStyle w:val="2f3"/>
        <w:rPr>
          <w:rFonts w:hint="eastAsia"/>
        </w:rPr>
      </w:pPr>
      <w:r>
        <w:t xml:space="preserve"> peer 10.10.10.2 as-number 65100 </w:t>
      </w:r>
    </w:p>
    <w:p w14:paraId="44C0C559" w14:textId="77777777" w:rsidR="00820E40" w:rsidRDefault="00820E40" w:rsidP="00820E40">
      <w:pPr>
        <w:pStyle w:val="2f3"/>
        <w:rPr>
          <w:rFonts w:hint="eastAsia"/>
        </w:rPr>
      </w:pPr>
      <w:r>
        <w:t xml:space="preserve"> peer 10.10.10.2 group IBGP </w:t>
      </w:r>
    </w:p>
    <w:p w14:paraId="325FB0FD" w14:textId="77777777" w:rsidR="00820E40" w:rsidRDefault="00820E40" w:rsidP="00820E40">
      <w:pPr>
        <w:pStyle w:val="2f3"/>
        <w:rPr>
          <w:rFonts w:hint="eastAsia"/>
        </w:rPr>
      </w:pPr>
      <w:r>
        <w:t xml:space="preserve"> peer 10.10.10.3 as-number 65100 </w:t>
      </w:r>
    </w:p>
    <w:p w14:paraId="1C15A298" w14:textId="77777777" w:rsidR="00820E40" w:rsidRDefault="00820E40" w:rsidP="00820E40">
      <w:pPr>
        <w:pStyle w:val="2f3"/>
        <w:rPr>
          <w:rFonts w:hint="eastAsia"/>
        </w:rPr>
      </w:pPr>
      <w:r>
        <w:t xml:space="preserve"> peer 10.10.10.3 group IBGP </w:t>
      </w:r>
    </w:p>
    <w:p w14:paraId="050B5C0B" w14:textId="77777777" w:rsidR="00820E40" w:rsidRDefault="00820E40" w:rsidP="00820E40">
      <w:pPr>
        <w:pStyle w:val="2f3"/>
        <w:rPr>
          <w:rFonts w:hint="eastAsia"/>
        </w:rPr>
      </w:pPr>
      <w:r>
        <w:t xml:space="preserve"> peer 10.10.10.5 as-number 65100 </w:t>
      </w:r>
    </w:p>
    <w:p w14:paraId="1FD6B5AA" w14:textId="77777777" w:rsidR="00820E40" w:rsidRDefault="00820E40" w:rsidP="00820E40">
      <w:pPr>
        <w:pStyle w:val="2f3"/>
        <w:rPr>
          <w:rFonts w:hint="eastAsia"/>
        </w:rPr>
      </w:pPr>
      <w:r>
        <w:t xml:space="preserve"> peer 10.10.10.5 group IBGP </w:t>
      </w:r>
    </w:p>
    <w:p w14:paraId="0B03FFEC" w14:textId="77777777" w:rsidR="00820E40" w:rsidRDefault="00820E40" w:rsidP="00820E40">
      <w:pPr>
        <w:pStyle w:val="2f3"/>
        <w:rPr>
          <w:rFonts w:hint="eastAsia"/>
        </w:rPr>
      </w:pPr>
      <w:r>
        <w:t xml:space="preserve"> #</w:t>
      </w:r>
    </w:p>
    <w:p w14:paraId="337DA6F3" w14:textId="77777777" w:rsidR="00820E40" w:rsidRDefault="00820E40" w:rsidP="00820E40">
      <w:pPr>
        <w:pStyle w:val="2f3"/>
        <w:rPr>
          <w:rFonts w:hint="eastAsia"/>
        </w:rPr>
      </w:pPr>
      <w:r>
        <w:t xml:space="preserve"> ipv4-family unicast</w:t>
      </w:r>
    </w:p>
    <w:p w14:paraId="767A842D" w14:textId="77777777" w:rsidR="00820E40" w:rsidRDefault="00820E40" w:rsidP="00820E40">
      <w:pPr>
        <w:pStyle w:val="2f3"/>
        <w:rPr>
          <w:rFonts w:hint="eastAsia"/>
        </w:rPr>
      </w:pPr>
      <w:r>
        <w:t xml:space="preserve">  undo synchronization</w:t>
      </w:r>
    </w:p>
    <w:p w14:paraId="552DB2A0" w14:textId="77777777" w:rsidR="00820E40" w:rsidRDefault="00820E40" w:rsidP="00820E40">
      <w:pPr>
        <w:pStyle w:val="2f3"/>
        <w:rPr>
          <w:rFonts w:hint="eastAsia"/>
        </w:rPr>
      </w:pPr>
      <w:r>
        <w:t xml:space="preserve">  reflector cluster-id 24.24.24.24</w:t>
      </w:r>
    </w:p>
    <w:p w14:paraId="552A7CC4" w14:textId="77777777" w:rsidR="00820E40" w:rsidRDefault="00820E40" w:rsidP="00820E40">
      <w:pPr>
        <w:pStyle w:val="2f3"/>
        <w:rPr>
          <w:rFonts w:hint="eastAsia"/>
        </w:rPr>
      </w:pPr>
      <w:r>
        <w:t xml:space="preserve">  peer IBGP enable</w:t>
      </w:r>
    </w:p>
    <w:p w14:paraId="5A014078" w14:textId="77777777" w:rsidR="00820E40" w:rsidRDefault="00820E40" w:rsidP="00820E40">
      <w:pPr>
        <w:pStyle w:val="2f3"/>
        <w:rPr>
          <w:rFonts w:hint="eastAsia"/>
        </w:rPr>
      </w:pPr>
      <w:r>
        <w:t xml:space="preserve">  peer IBGP reflect-client</w:t>
      </w:r>
    </w:p>
    <w:p w14:paraId="7D13308E" w14:textId="77777777" w:rsidR="00820E40" w:rsidRDefault="00820E40" w:rsidP="00820E40">
      <w:pPr>
        <w:pStyle w:val="2f3"/>
        <w:rPr>
          <w:rFonts w:hint="eastAsia"/>
        </w:rPr>
      </w:pPr>
      <w:r>
        <w:t xml:space="preserve">  peer IBGP advertise-community</w:t>
      </w:r>
    </w:p>
    <w:p w14:paraId="643AA62E" w14:textId="77777777" w:rsidR="00820E40" w:rsidRDefault="00820E40" w:rsidP="00820E40">
      <w:pPr>
        <w:pStyle w:val="2f3"/>
        <w:rPr>
          <w:rFonts w:hint="eastAsia"/>
        </w:rPr>
      </w:pPr>
      <w:r>
        <w:t xml:space="preserve">  peer 10.10.10.1 enable</w:t>
      </w:r>
    </w:p>
    <w:p w14:paraId="39061072" w14:textId="77777777" w:rsidR="00820E40" w:rsidRDefault="00820E40" w:rsidP="00820E40">
      <w:pPr>
        <w:pStyle w:val="2f3"/>
        <w:rPr>
          <w:rFonts w:hint="eastAsia"/>
        </w:rPr>
      </w:pPr>
      <w:r>
        <w:t xml:space="preserve">  peer 10.10.10.1 group IBGP </w:t>
      </w:r>
    </w:p>
    <w:p w14:paraId="38B1C82C" w14:textId="77777777" w:rsidR="00820E40" w:rsidRDefault="00820E40" w:rsidP="00820E40">
      <w:pPr>
        <w:pStyle w:val="2f3"/>
        <w:rPr>
          <w:rFonts w:hint="eastAsia"/>
        </w:rPr>
      </w:pPr>
      <w:r>
        <w:t xml:space="preserve">  peer 10.10.10.2 enable</w:t>
      </w:r>
    </w:p>
    <w:p w14:paraId="175902E6" w14:textId="77777777" w:rsidR="00820E40" w:rsidRDefault="00820E40" w:rsidP="00820E40">
      <w:pPr>
        <w:pStyle w:val="2f3"/>
        <w:rPr>
          <w:rFonts w:hint="eastAsia"/>
        </w:rPr>
      </w:pPr>
      <w:r>
        <w:t xml:space="preserve">  peer 10.10.10.2 group IBGP </w:t>
      </w:r>
    </w:p>
    <w:p w14:paraId="4CD0ECE6" w14:textId="77777777" w:rsidR="00820E40" w:rsidRDefault="00820E40" w:rsidP="00820E40">
      <w:pPr>
        <w:pStyle w:val="2f3"/>
        <w:rPr>
          <w:rFonts w:hint="eastAsia"/>
        </w:rPr>
      </w:pPr>
      <w:r>
        <w:t xml:space="preserve">  peer 10.10.10.3 enable</w:t>
      </w:r>
    </w:p>
    <w:p w14:paraId="061D0801" w14:textId="77777777" w:rsidR="00820E40" w:rsidRDefault="00820E40" w:rsidP="00820E40">
      <w:pPr>
        <w:pStyle w:val="2f3"/>
        <w:rPr>
          <w:rFonts w:hint="eastAsia"/>
        </w:rPr>
      </w:pPr>
      <w:r>
        <w:t xml:space="preserve">  peer 10.10.10.3 group IBGP </w:t>
      </w:r>
    </w:p>
    <w:p w14:paraId="22C8B6AD" w14:textId="77777777" w:rsidR="00820E40" w:rsidRDefault="00820E40" w:rsidP="00820E40">
      <w:pPr>
        <w:pStyle w:val="2f3"/>
        <w:rPr>
          <w:rFonts w:hint="eastAsia"/>
        </w:rPr>
      </w:pPr>
      <w:r>
        <w:t xml:space="preserve">  peer 10.10.10.5 enable</w:t>
      </w:r>
    </w:p>
    <w:p w14:paraId="0914DA0D" w14:textId="77777777" w:rsidR="00820E40" w:rsidRDefault="00820E40" w:rsidP="00820E40">
      <w:pPr>
        <w:pStyle w:val="2f3"/>
        <w:rPr>
          <w:rFonts w:hint="eastAsia"/>
        </w:rPr>
      </w:pPr>
      <w:r>
        <w:t xml:space="preserve">  peer 10.10.10.5 group IBGP </w:t>
      </w:r>
    </w:p>
    <w:p w14:paraId="7FFDD7F8" w14:textId="77777777" w:rsidR="00820E40" w:rsidRDefault="00820E40" w:rsidP="00820E40">
      <w:pPr>
        <w:pStyle w:val="2f3"/>
        <w:rPr>
          <w:rFonts w:hint="eastAsia"/>
        </w:rPr>
      </w:pPr>
      <w:r>
        <w:t>#</w:t>
      </w:r>
    </w:p>
    <w:p w14:paraId="48534E96" w14:textId="77777777" w:rsidR="00820E40" w:rsidRDefault="00820E40" w:rsidP="00820E40">
      <w:pPr>
        <w:pStyle w:val="2f3"/>
        <w:rPr>
          <w:rFonts w:hint="eastAsia"/>
        </w:rPr>
      </w:pPr>
      <w:r>
        <w:t xml:space="preserve">ospf 1 </w:t>
      </w:r>
    </w:p>
    <w:p w14:paraId="3EFAB652" w14:textId="77777777" w:rsidR="00820E40" w:rsidRDefault="00820E40" w:rsidP="00820E40">
      <w:pPr>
        <w:pStyle w:val="2f3"/>
        <w:rPr>
          <w:rFonts w:hint="eastAsia"/>
        </w:rPr>
      </w:pPr>
      <w:r>
        <w:t xml:space="preserve"> area 0.0.0.0 </w:t>
      </w:r>
    </w:p>
    <w:p w14:paraId="33313BDC" w14:textId="77777777" w:rsidR="00820E40" w:rsidRDefault="00820E40" w:rsidP="00820E40">
      <w:pPr>
        <w:pStyle w:val="2f3"/>
        <w:rPr>
          <w:rFonts w:hint="eastAsia"/>
        </w:rPr>
      </w:pPr>
      <w:r>
        <w:t xml:space="preserve">  network 10.0.34.4 0.0.0.0 </w:t>
      </w:r>
    </w:p>
    <w:p w14:paraId="02D2391F" w14:textId="77777777" w:rsidR="00820E40" w:rsidRDefault="00820E40" w:rsidP="00820E40">
      <w:pPr>
        <w:pStyle w:val="2f3"/>
        <w:rPr>
          <w:rFonts w:hint="eastAsia"/>
        </w:rPr>
      </w:pPr>
      <w:r>
        <w:t xml:space="preserve">  network 10.0.45.4 0.0.0.0 </w:t>
      </w:r>
    </w:p>
    <w:p w14:paraId="55E617B4" w14:textId="77777777" w:rsidR="00820E40" w:rsidRDefault="00820E40" w:rsidP="00820E40">
      <w:pPr>
        <w:pStyle w:val="2f3"/>
        <w:rPr>
          <w:rFonts w:hint="eastAsia"/>
        </w:rPr>
      </w:pPr>
      <w:r>
        <w:t xml:space="preserve">  network 10.10.10.4 0.0.0.0 </w:t>
      </w:r>
    </w:p>
    <w:p w14:paraId="77282C22" w14:textId="77777777" w:rsidR="00820E40" w:rsidRDefault="00820E40" w:rsidP="00820E40">
      <w:pPr>
        <w:pStyle w:val="2f3"/>
        <w:rPr>
          <w:rFonts w:hint="eastAsia"/>
        </w:rPr>
      </w:pPr>
      <w:r>
        <w:t>#</w:t>
      </w:r>
    </w:p>
    <w:p w14:paraId="5B31F9BA" w14:textId="77777777" w:rsidR="00820E40" w:rsidRDefault="00820E40" w:rsidP="00820E40">
      <w:pPr>
        <w:pStyle w:val="2f3"/>
        <w:rPr>
          <w:rFonts w:hint="eastAsia"/>
        </w:rPr>
      </w:pPr>
      <w:r>
        <w:t>return</w:t>
      </w:r>
    </w:p>
    <w:p w14:paraId="27464BA2" w14:textId="77777777" w:rsidR="00820E40" w:rsidRDefault="00820E40" w:rsidP="00820E40">
      <w:pPr>
        <w:pStyle w:val="1e"/>
      </w:pPr>
      <w:r>
        <w:t>Configuration on R5</w:t>
      </w:r>
    </w:p>
    <w:p w14:paraId="4ED05161" w14:textId="77777777" w:rsidR="00820E40" w:rsidRDefault="00820E40" w:rsidP="00820E40">
      <w:pPr>
        <w:pStyle w:val="2f3"/>
        <w:rPr>
          <w:rFonts w:hint="eastAsia"/>
        </w:rPr>
      </w:pPr>
      <w:r>
        <w:t>#</w:t>
      </w:r>
    </w:p>
    <w:p w14:paraId="28CED3AD" w14:textId="77777777" w:rsidR="00820E40" w:rsidRDefault="00820E40" w:rsidP="00820E40">
      <w:pPr>
        <w:pStyle w:val="2f3"/>
        <w:rPr>
          <w:rFonts w:hint="eastAsia"/>
        </w:rPr>
      </w:pPr>
      <w:r>
        <w:t xml:space="preserve"> sysname R5</w:t>
      </w:r>
    </w:p>
    <w:p w14:paraId="219B5ABB" w14:textId="77777777" w:rsidR="00820E40" w:rsidRDefault="00820E40" w:rsidP="00820E40">
      <w:pPr>
        <w:pStyle w:val="2f3"/>
        <w:rPr>
          <w:rFonts w:hint="eastAsia"/>
        </w:rPr>
      </w:pPr>
      <w:r>
        <w:t>#</w:t>
      </w:r>
    </w:p>
    <w:p w14:paraId="5FF48B54" w14:textId="77777777" w:rsidR="00820E40" w:rsidRDefault="00820E40" w:rsidP="00820E40">
      <w:pPr>
        <w:pStyle w:val="2f3"/>
        <w:rPr>
          <w:rFonts w:hint="eastAsia"/>
        </w:rPr>
      </w:pPr>
      <w:r>
        <w:t xml:space="preserve">router id 10.10.10.5 </w:t>
      </w:r>
    </w:p>
    <w:p w14:paraId="4391F5B9" w14:textId="77777777" w:rsidR="00820E40" w:rsidRDefault="00820E40" w:rsidP="00820E40">
      <w:pPr>
        <w:pStyle w:val="2f3"/>
        <w:rPr>
          <w:rFonts w:hint="eastAsia"/>
        </w:rPr>
      </w:pPr>
      <w:r>
        <w:t>#</w:t>
      </w:r>
    </w:p>
    <w:p w14:paraId="518C9CBD" w14:textId="77777777" w:rsidR="00820E40" w:rsidRDefault="00820E40" w:rsidP="00820E40">
      <w:pPr>
        <w:pStyle w:val="2f3"/>
        <w:rPr>
          <w:rFonts w:hint="eastAsia"/>
        </w:rPr>
      </w:pPr>
      <w:r>
        <w:t>firewall zone Local</w:t>
      </w:r>
    </w:p>
    <w:p w14:paraId="1A65D308" w14:textId="77777777" w:rsidR="00820E40" w:rsidRDefault="00820E40" w:rsidP="00820E40">
      <w:pPr>
        <w:pStyle w:val="2f3"/>
        <w:rPr>
          <w:rFonts w:hint="eastAsia"/>
        </w:rPr>
      </w:pPr>
      <w:r>
        <w:t xml:space="preserve"> priority 15</w:t>
      </w:r>
    </w:p>
    <w:p w14:paraId="4F5DA19D" w14:textId="77777777" w:rsidR="00820E40" w:rsidRDefault="00820E40" w:rsidP="00820E40">
      <w:pPr>
        <w:pStyle w:val="2f3"/>
        <w:rPr>
          <w:rFonts w:hint="eastAsia"/>
        </w:rPr>
      </w:pPr>
      <w:r>
        <w:t>#</w:t>
      </w:r>
    </w:p>
    <w:p w14:paraId="560DD75B" w14:textId="77777777" w:rsidR="00820E40" w:rsidRDefault="00820E40" w:rsidP="00820E40">
      <w:pPr>
        <w:pStyle w:val="2f3"/>
        <w:rPr>
          <w:rFonts w:hint="eastAsia"/>
        </w:rPr>
      </w:pPr>
      <w:r>
        <w:t>interface GigabitEthernet0/0/3</w:t>
      </w:r>
    </w:p>
    <w:p w14:paraId="6C0B974C" w14:textId="77777777" w:rsidR="00820E40" w:rsidRDefault="00820E40" w:rsidP="00820E40">
      <w:pPr>
        <w:pStyle w:val="2f3"/>
        <w:rPr>
          <w:rFonts w:hint="eastAsia"/>
        </w:rPr>
      </w:pPr>
      <w:r>
        <w:t xml:space="preserve"> ip address 10.0.45.5 255.255.255.0 </w:t>
      </w:r>
    </w:p>
    <w:p w14:paraId="13B82544" w14:textId="77777777" w:rsidR="00820E40" w:rsidRDefault="00820E40" w:rsidP="00820E40">
      <w:pPr>
        <w:pStyle w:val="2f3"/>
        <w:rPr>
          <w:rFonts w:hint="eastAsia"/>
        </w:rPr>
      </w:pPr>
      <w:r>
        <w:t>#</w:t>
      </w:r>
    </w:p>
    <w:p w14:paraId="1A7A4F7D" w14:textId="77777777" w:rsidR="00820E40" w:rsidRDefault="00820E40" w:rsidP="00820E40">
      <w:pPr>
        <w:pStyle w:val="2f3"/>
        <w:rPr>
          <w:rFonts w:hint="eastAsia"/>
        </w:rPr>
      </w:pPr>
      <w:r>
        <w:lastRenderedPageBreak/>
        <w:t>interface GigabitEthernet0/0/4</w:t>
      </w:r>
    </w:p>
    <w:p w14:paraId="61482136" w14:textId="77777777" w:rsidR="00820E40" w:rsidRDefault="00820E40" w:rsidP="00820E40">
      <w:pPr>
        <w:pStyle w:val="2f3"/>
        <w:rPr>
          <w:rFonts w:hint="eastAsia"/>
        </w:rPr>
      </w:pPr>
      <w:r>
        <w:t xml:space="preserve"> ip address 10.0.25.5 255.255.255.0 </w:t>
      </w:r>
    </w:p>
    <w:p w14:paraId="272EF44D" w14:textId="77777777" w:rsidR="00820E40" w:rsidRDefault="00820E40" w:rsidP="00820E40">
      <w:pPr>
        <w:pStyle w:val="2f3"/>
        <w:rPr>
          <w:rFonts w:hint="eastAsia"/>
        </w:rPr>
      </w:pPr>
      <w:r>
        <w:t>#</w:t>
      </w:r>
    </w:p>
    <w:p w14:paraId="4F5F0616" w14:textId="77777777" w:rsidR="00820E40" w:rsidRDefault="00820E40" w:rsidP="00820E40">
      <w:pPr>
        <w:pStyle w:val="2f3"/>
        <w:rPr>
          <w:rFonts w:hint="eastAsia"/>
        </w:rPr>
      </w:pPr>
      <w:r>
        <w:t>interface LoopBack0</w:t>
      </w:r>
    </w:p>
    <w:p w14:paraId="0B796B36" w14:textId="77777777" w:rsidR="00820E40" w:rsidRDefault="00820E40" w:rsidP="00820E40">
      <w:pPr>
        <w:pStyle w:val="2f3"/>
        <w:rPr>
          <w:rFonts w:hint="eastAsia"/>
        </w:rPr>
      </w:pPr>
      <w:r>
        <w:t xml:space="preserve"> ip address 10.10.10.5 255.255.255.255 </w:t>
      </w:r>
    </w:p>
    <w:p w14:paraId="4C12BBB3" w14:textId="77777777" w:rsidR="00820E40" w:rsidRDefault="00820E40" w:rsidP="00820E40">
      <w:pPr>
        <w:pStyle w:val="2f3"/>
        <w:rPr>
          <w:rFonts w:hint="eastAsia"/>
        </w:rPr>
      </w:pPr>
      <w:r>
        <w:t>#</w:t>
      </w:r>
    </w:p>
    <w:p w14:paraId="05B7AE01" w14:textId="77777777" w:rsidR="00820E40" w:rsidRDefault="00820E40" w:rsidP="00820E40">
      <w:pPr>
        <w:pStyle w:val="2f3"/>
        <w:rPr>
          <w:rFonts w:hint="eastAsia"/>
        </w:rPr>
      </w:pPr>
      <w:r>
        <w:t>bgp 65100</w:t>
      </w:r>
    </w:p>
    <w:p w14:paraId="729B0605" w14:textId="77777777" w:rsidR="00820E40" w:rsidRDefault="00820E40" w:rsidP="00820E40">
      <w:pPr>
        <w:pStyle w:val="2f3"/>
        <w:rPr>
          <w:rFonts w:hint="eastAsia"/>
        </w:rPr>
      </w:pPr>
      <w:r>
        <w:t xml:space="preserve"> peer 10.0.25.2 as-number 65002 </w:t>
      </w:r>
    </w:p>
    <w:p w14:paraId="4042EDB8" w14:textId="77777777" w:rsidR="00820E40" w:rsidRDefault="00820E40" w:rsidP="00820E40">
      <w:pPr>
        <w:pStyle w:val="2f3"/>
        <w:rPr>
          <w:rFonts w:hint="eastAsia"/>
        </w:rPr>
      </w:pPr>
      <w:r>
        <w:t xml:space="preserve"> peer 10.0.25.2 password cipher Huawei@123 </w:t>
      </w:r>
    </w:p>
    <w:p w14:paraId="62A68814" w14:textId="77777777" w:rsidR="00820E40" w:rsidRDefault="00820E40" w:rsidP="00820E40">
      <w:pPr>
        <w:pStyle w:val="2f3"/>
        <w:rPr>
          <w:rFonts w:hint="eastAsia"/>
        </w:rPr>
      </w:pPr>
      <w:r>
        <w:t xml:space="preserve"> peer 10.0.25.2 valid-ttl-hops 255 </w:t>
      </w:r>
    </w:p>
    <w:p w14:paraId="29BF581C" w14:textId="77777777" w:rsidR="00820E40" w:rsidRDefault="00820E40" w:rsidP="00820E40">
      <w:pPr>
        <w:pStyle w:val="2f3"/>
        <w:rPr>
          <w:rFonts w:hint="eastAsia"/>
        </w:rPr>
      </w:pPr>
      <w:r>
        <w:t xml:space="preserve"> group IBGP internal</w:t>
      </w:r>
    </w:p>
    <w:p w14:paraId="2CA3F2C7" w14:textId="77777777" w:rsidR="00820E40" w:rsidRDefault="00820E40" w:rsidP="00820E40">
      <w:pPr>
        <w:pStyle w:val="2f3"/>
        <w:rPr>
          <w:rFonts w:hint="eastAsia"/>
        </w:rPr>
      </w:pPr>
      <w:r>
        <w:t xml:space="preserve"> peer IBGP connect-interface LoopBack0</w:t>
      </w:r>
    </w:p>
    <w:p w14:paraId="28A59682" w14:textId="77777777" w:rsidR="00820E40" w:rsidRDefault="00820E40" w:rsidP="00820E40">
      <w:pPr>
        <w:pStyle w:val="2f3"/>
        <w:rPr>
          <w:rFonts w:hint="eastAsia"/>
        </w:rPr>
      </w:pPr>
      <w:r>
        <w:t xml:space="preserve"> peer 10.10.10.2 as-number 65100 </w:t>
      </w:r>
    </w:p>
    <w:p w14:paraId="738BC760" w14:textId="77777777" w:rsidR="00820E40" w:rsidRDefault="00820E40" w:rsidP="00820E40">
      <w:pPr>
        <w:pStyle w:val="2f3"/>
        <w:rPr>
          <w:rFonts w:hint="eastAsia"/>
        </w:rPr>
      </w:pPr>
      <w:r>
        <w:t xml:space="preserve"> peer 10.10.10.2 group IBGP </w:t>
      </w:r>
    </w:p>
    <w:p w14:paraId="546C9906" w14:textId="77777777" w:rsidR="00820E40" w:rsidRDefault="00820E40" w:rsidP="00820E40">
      <w:pPr>
        <w:pStyle w:val="2f3"/>
        <w:rPr>
          <w:rFonts w:hint="eastAsia"/>
        </w:rPr>
      </w:pPr>
      <w:r>
        <w:t xml:space="preserve"> peer 10.10.10.4 as-number 65100 </w:t>
      </w:r>
    </w:p>
    <w:p w14:paraId="65374B6D" w14:textId="77777777" w:rsidR="00820E40" w:rsidRDefault="00820E40" w:rsidP="00820E40">
      <w:pPr>
        <w:pStyle w:val="2f3"/>
        <w:rPr>
          <w:rFonts w:hint="eastAsia"/>
        </w:rPr>
      </w:pPr>
      <w:r>
        <w:t xml:space="preserve"> peer 10.10.10.4 group IBGP </w:t>
      </w:r>
    </w:p>
    <w:p w14:paraId="1555830B" w14:textId="77777777" w:rsidR="00820E40" w:rsidRDefault="00820E40" w:rsidP="00820E40">
      <w:pPr>
        <w:pStyle w:val="2f3"/>
        <w:rPr>
          <w:rFonts w:hint="eastAsia"/>
        </w:rPr>
      </w:pPr>
      <w:r>
        <w:t xml:space="preserve"> #</w:t>
      </w:r>
    </w:p>
    <w:p w14:paraId="0C910CCC" w14:textId="77777777" w:rsidR="00820E40" w:rsidRDefault="00820E40" w:rsidP="00820E40">
      <w:pPr>
        <w:pStyle w:val="2f3"/>
        <w:rPr>
          <w:rFonts w:hint="eastAsia"/>
        </w:rPr>
      </w:pPr>
      <w:r>
        <w:t xml:space="preserve"> ipv4-family unicast</w:t>
      </w:r>
    </w:p>
    <w:p w14:paraId="33A4B2BF" w14:textId="77777777" w:rsidR="00820E40" w:rsidRDefault="00820E40" w:rsidP="00820E40">
      <w:pPr>
        <w:pStyle w:val="2f3"/>
        <w:rPr>
          <w:rFonts w:hint="eastAsia"/>
        </w:rPr>
      </w:pPr>
      <w:r>
        <w:t xml:space="preserve">  undo synchronization</w:t>
      </w:r>
    </w:p>
    <w:p w14:paraId="506A0B8C" w14:textId="77777777" w:rsidR="00820E40" w:rsidRDefault="00820E40" w:rsidP="00820E40">
      <w:pPr>
        <w:pStyle w:val="2f3"/>
        <w:rPr>
          <w:rFonts w:hint="eastAsia"/>
        </w:rPr>
      </w:pPr>
      <w:r>
        <w:t xml:space="preserve">  peer 10.0.25.2 enable</w:t>
      </w:r>
    </w:p>
    <w:p w14:paraId="0F49E29D" w14:textId="77777777" w:rsidR="00820E40" w:rsidRDefault="00820E40" w:rsidP="00820E40">
      <w:pPr>
        <w:pStyle w:val="2f3"/>
        <w:rPr>
          <w:rFonts w:hint="eastAsia"/>
        </w:rPr>
      </w:pPr>
      <w:r>
        <w:t xml:space="preserve">  peer 10.0.25.2 route-policy Finance export</w:t>
      </w:r>
    </w:p>
    <w:p w14:paraId="208751F7" w14:textId="77777777" w:rsidR="00820E40" w:rsidRDefault="00820E40" w:rsidP="00820E40">
      <w:pPr>
        <w:pStyle w:val="2f3"/>
        <w:rPr>
          <w:rFonts w:hint="eastAsia"/>
        </w:rPr>
      </w:pPr>
      <w:r>
        <w:t xml:space="preserve">  peer 10.0.25.2 advertise-community</w:t>
      </w:r>
    </w:p>
    <w:p w14:paraId="02603BAA" w14:textId="77777777" w:rsidR="00820E40" w:rsidRDefault="00820E40" w:rsidP="00820E40">
      <w:pPr>
        <w:pStyle w:val="2f3"/>
        <w:rPr>
          <w:rFonts w:hint="eastAsia"/>
        </w:rPr>
      </w:pPr>
      <w:r>
        <w:t xml:space="preserve">  peer IBGP enable</w:t>
      </w:r>
    </w:p>
    <w:p w14:paraId="40DD8E72" w14:textId="77777777" w:rsidR="00820E40" w:rsidRDefault="00820E40" w:rsidP="00820E40">
      <w:pPr>
        <w:pStyle w:val="2f3"/>
        <w:rPr>
          <w:rFonts w:hint="eastAsia"/>
        </w:rPr>
      </w:pPr>
      <w:r>
        <w:t xml:space="preserve">  peer IBGP next-hop-local </w:t>
      </w:r>
    </w:p>
    <w:p w14:paraId="0EAE9345" w14:textId="77777777" w:rsidR="00820E40" w:rsidRDefault="00820E40" w:rsidP="00820E40">
      <w:pPr>
        <w:pStyle w:val="2f3"/>
        <w:rPr>
          <w:rFonts w:hint="eastAsia"/>
        </w:rPr>
      </w:pPr>
      <w:r>
        <w:t xml:space="preserve">  peer IBGP advertise-community</w:t>
      </w:r>
    </w:p>
    <w:p w14:paraId="5A547F1A" w14:textId="77777777" w:rsidR="00820E40" w:rsidRDefault="00820E40" w:rsidP="00820E40">
      <w:pPr>
        <w:pStyle w:val="2f3"/>
        <w:rPr>
          <w:rFonts w:hint="eastAsia"/>
        </w:rPr>
      </w:pPr>
      <w:r>
        <w:t xml:space="preserve">  peer 10.10.10.2 enable</w:t>
      </w:r>
    </w:p>
    <w:p w14:paraId="769CFBC2" w14:textId="77777777" w:rsidR="00820E40" w:rsidRDefault="00820E40" w:rsidP="00820E40">
      <w:pPr>
        <w:pStyle w:val="2f3"/>
        <w:rPr>
          <w:rFonts w:hint="eastAsia"/>
        </w:rPr>
      </w:pPr>
      <w:r>
        <w:t xml:space="preserve">  peer 10.10.10.2 group IBGP </w:t>
      </w:r>
    </w:p>
    <w:p w14:paraId="7F733038" w14:textId="77777777" w:rsidR="00820E40" w:rsidRDefault="00820E40" w:rsidP="00820E40">
      <w:pPr>
        <w:pStyle w:val="2f3"/>
        <w:rPr>
          <w:rFonts w:hint="eastAsia"/>
        </w:rPr>
      </w:pPr>
      <w:r>
        <w:t xml:space="preserve">  peer 10.10.10.4 enable</w:t>
      </w:r>
    </w:p>
    <w:p w14:paraId="010DC02B" w14:textId="77777777" w:rsidR="00820E40" w:rsidRDefault="00820E40" w:rsidP="00820E40">
      <w:pPr>
        <w:pStyle w:val="2f3"/>
        <w:rPr>
          <w:rFonts w:hint="eastAsia"/>
        </w:rPr>
      </w:pPr>
      <w:r>
        <w:t xml:space="preserve">  peer 10.10.10.4 group IBGP </w:t>
      </w:r>
    </w:p>
    <w:p w14:paraId="0791F3C9" w14:textId="77777777" w:rsidR="00820E40" w:rsidRDefault="00820E40" w:rsidP="00820E40">
      <w:pPr>
        <w:pStyle w:val="2f3"/>
        <w:rPr>
          <w:rFonts w:hint="eastAsia"/>
        </w:rPr>
      </w:pPr>
      <w:r>
        <w:t>#</w:t>
      </w:r>
    </w:p>
    <w:p w14:paraId="05422869" w14:textId="77777777" w:rsidR="00820E40" w:rsidRDefault="00820E40" w:rsidP="00820E40">
      <w:pPr>
        <w:pStyle w:val="2f3"/>
        <w:rPr>
          <w:rFonts w:hint="eastAsia"/>
        </w:rPr>
      </w:pPr>
      <w:r>
        <w:t xml:space="preserve">ospf 1 </w:t>
      </w:r>
    </w:p>
    <w:p w14:paraId="56150093" w14:textId="77777777" w:rsidR="00820E40" w:rsidRDefault="00820E40" w:rsidP="00820E40">
      <w:pPr>
        <w:pStyle w:val="2f3"/>
        <w:rPr>
          <w:rFonts w:hint="eastAsia"/>
        </w:rPr>
      </w:pPr>
      <w:r>
        <w:t xml:space="preserve"> area 0.0.0.0 </w:t>
      </w:r>
    </w:p>
    <w:p w14:paraId="7EC3E0FA" w14:textId="77777777" w:rsidR="00820E40" w:rsidRDefault="00820E40" w:rsidP="00820E40">
      <w:pPr>
        <w:pStyle w:val="2f3"/>
        <w:rPr>
          <w:rFonts w:hint="eastAsia"/>
        </w:rPr>
      </w:pPr>
      <w:r>
        <w:t xml:space="preserve">  network 10.0.45.5 0.0.0.0 </w:t>
      </w:r>
    </w:p>
    <w:p w14:paraId="3B9AC99C" w14:textId="77777777" w:rsidR="00820E40" w:rsidRDefault="00820E40" w:rsidP="00820E40">
      <w:pPr>
        <w:pStyle w:val="2f3"/>
        <w:rPr>
          <w:rFonts w:hint="eastAsia"/>
        </w:rPr>
      </w:pPr>
      <w:r>
        <w:t xml:space="preserve">  network 10.10.10.5 0.0.0.0 </w:t>
      </w:r>
    </w:p>
    <w:p w14:paraId="3C354A00" w14:textId="77777777" w:rsidR="00820E40" w:rsidRDefault="00820E40" w:rsidP="00820E40">
      <w:pPr>
        <w:pStyle w:val="2f3"/>
        <w:rPr>
          <w:rFonts w:hint="eastAsia"/>
        </w:rPr>
      </w:pPr>
      <w:r>
        <w:t>#</w:t>
      </w:r>
    </w:p>
    <w:p w14:paraId="6364C427" w14:textId="77777777" w:rsidR="00820E40" w:rsidRDefault="00820E40" w:rsidP="00820E40">
      <w:pPr>
        <w:pStyle w:val="2f3"/>
        <w:rPr>
          <w:rFonts w:hint="eastAsia"/>
        </w:rPr>
      </w:pPr>
      <w:r>
        <w:t xml:space="preserve">route-policy Finance permit node 10 </w:t>
      </w:r>
    </w:p>
    <w:p w14:paraId="2BC60A6C" w14:textId="77777777" w:rsidR="00820E40" w:rsidRDefault="00820E40" w:rsidP="00820E40">
      <w:pPr>
        <w:pStyle w:val="2f3"/>
        <w:rPr>
          <w:rFonts w:hint="eastAsia"/>
        </w:rPr>
      </w:pPr>
      <w:r>
        <w:t xml:space="preserve"> if-match community-filter OA </w:t>
      </w:r>
    </w:p>
    <w:p w14:paraId="678AAD8B" w14:textId="77777777" w:rsidR="00820E40" w:rsidRDefault="00820E40" w:rsidP="00820E40">
      <w:pPr>
        <w:pStyle w:val="2f3"/>
        <w:rPr>
          <w:rFonts w:hint="eastAsia"/>
        </w:rPr>
      </w:pPr>
      <w:r>
        <w:t>#</w:t>
      </w:r>
    </w:p>
    <w:p w14:paraId="4E30A54E" w14:textId="77777777" w:rsidR="00820E40" w:rsidRDefault="00820E40" w:rsidP="00820E40">
      <w:pPr>
        <w:pStyle w:val="2f3"/>
        <w:rPr>
          <w:rFonts w:hint="eastAsia"/>
        </w:rPr>
      </w:pPr>
      <w:r>
        <w:t xml:space="preserve">route-policy Finance deny node 20 </w:t>
      </w:r>
    </w:p>
    <w:p w14:paraId="3B428C2F" w14:textId="77777777" w:rsidR="00820E40" w:rsidRDefault="00820E40" w:rsidP="00820E40">
      <w:pPr>
        <w:pStyle w:val="2f3"/>
        <w:rPr>
          <w:rFonts w:hint="eastAsia"/>
        </w:rPr>
      </w:pPr>
      <w:r>
        <w:t xml:space="preserve"> if-match as-path-filter Finance </w:t>
      </w:r>
    </w:p>
    <w:p w14:paraId="0308C1AB" w14:textId="77777777" w:rsidR="00820E40" w:rsidRDefault="00820E40" w:rsidP="00820E40">
      <w:pPr>
        <w:pStyle w:val="2f3"/>
        <w:rPr>
          <w:rFonts w:hint="eastAsia"/>
        </w:rPr>
      </w:pPr>
      <w:r>
        <w:t>#</w:t>
      </w:r>
    </w:p>
    <w:p w14:paraId="01FA6164" w14:textId="77777777" w:rsidR="00820E40" w:rsidRDefault="00820E40" w:rsidP="00820E40">
      <w:pPr>
        <w:pStyle w:val="2f3"/>
        <w:rPr>
          <w:rFonts w:hint="eastAsia"/>
        </w:rPr>
      </w:pPr>
      <w:r>
        <w:t xml:space="preserve">route-policy Finance permit node 100 </w:t>
      </w:r>
    </w:p>
    <w:p w14:paraId="7D76E982" w14:textId="77777777" w:rsidR="00820E40" w:rsidRDefault="00820E40" w:rsidP="00820E40">
      <w:pPr>
        <w:pStyle w:val="2f3"/>
        <w:rPr>
          <w:rFonts w:hint="eastAsia"/>
        </w:rPr>
      </w:pPr>
      <w:r>
        <w:t>#</w:t>
      </w:r>
    </w:p>
    <w:p w14:paraId="55E90932" w14:textId="77777777" w:rsidR="00820E40" w:rsidRDefault="00820E40" w:rsidP="00820E40">
      <w:pPr>
        <w:pStyle w:val="2f3"/>
        <w:rPr>
          <w:rFonts w:hint="eastAsia"/>
        </w:rPr>
      </w:pPr>
      <w:r>
        <w:t>ip as-path-filter Finance permit 65001$</w:t>
      </w:r>
    </w:p>
    <w:p w14:paraId="6812A7CA" w14:textId="77777777" w:rsidR="00820E40" w:rsidRDefault="00820E40" w:rsidP="00820E40">
      <w:pPr>
        <w:pStyle w:val="2f3"/>
        <w:rPr>
          <w:rFonts w:hint="eastAsia"/>
        </w:rPr>
      </w:pPr>
      <w:r>
        <w:t>#</w:t>
      </w:r>
    </w:p>
    <w:p w14:paraId="2EBBEE6A" w14:textId="77777777" w:rsidR="00820E40" w:rsidRDefault="00820E40" w:rsidP="00820E40">
      <w:pPr>
        <w:pStyle w:val="2f3"/>
        <w:rPr>
          <w:rFonts w:hint="eastAsia"/>
        </w:rPr>
      </w:pPr>
      <w:r>
        <w:t>ip community-filter basic OA permit 65001:1</w:t>
      </w:r>
    </w:p>
    <w:p w14:paraId="7AB61FE9" w14:textId="77777777" w:rsidR="00820E40" w:rsidRDefault="00820E40" w:rsidP="00820E40">
      <w:pPr>
        <w:pStyle w:val="2f3"/>
        <w:rPr>
          <w:rFonts w:hint="eastAsia"/>
        </w:rPr>
      </w:pPr>
      <w:r>
        <w:t>#</w:t>
      </w:r>
    </w:p>
    <w:p w14:paraId="37F331D2" w14:textId="77777777" w:rsidR="00820E40" w:rsidRDefault="00820E40" w:rsidP="00820E40">
      <w:pPr>
        <w:pStyle w:val="2f3"/>
        <w:rPr>
          <w:rFonts w:hint="eastAsia"/>
        </w:rPr>
      </w:pPr>
      <w:r>
        <w:t>return</w:t>
      </w:r>
    </w:p>
    <w:p w14:paraId="07CB08A7" w14:textId="77777777" w:rsidR="00820E40" w:rsidRDefault="00820E40" w:rsidP="00820E40">
      <w:pPr>
        <w:pStyle w:val="1e"/>
      </w:pPr>
      <w:r>
        <w:t>Configuration on S1</w:t>
      </w:r>
    </w:p>
    <w:p w14:paraId="1317AD76" w14:textId="77777777" w:rsidR="00820E40" w:rsidRDefault="00820E40" w:rsidP="00820E40">
      <w:pPr>
        <w:pStyle w:val="2f3"/>
        <w:rPr>
          <w:rFonts w:hint="eastAsia"/>
        </w:rPr>
      </w:pPr>
      <w:r>
        <w:t>#</w:t>
      </w:r>
    </w:p>
    <w:p w14:paraId="0E664397" w14:textId="77777777" w:rsidR="00820E40" w:rsidRDefault="00820E40" w:rsidP="00820E40">
      <w:pPr>
        <w:pStyle w:val="2f3"/>
        <w:rPr>
          <w:rFonts w:hint="eastAsia"/>
        </w:rPr>
      </w:pPr>
      <w:r>
        <w:t>sysname S1</w:t>
      </w:r>
    </w:p>
    <w:p w14:paraId="043BA26B" w14:textId="77777777" w:rsidR="00820E40" w:rsidRDefault="00820E40" w:rsidP="00820E40">
      <w:pPr>
        <w:pStyle w:val="2f3"/>
        <w:rPr>
          <w:rFonts w:hint="eastAsia"/>
        </w:rPr>
      </w:pPr>
      <w:r>
        <w:t>#</w:t>
      </w:r>
    </w:p>
    <w:p w14:paraId="7ED29CF0" w14:textId="77777777" w:rsidR="00820E40" w:rsidRDefault="00820E40" w:rsidP="00820E40">
      <w:pPr>
        <w:pStyle w:val="2f3"/>
        <w:rPr>
          <w:rFonts w:hint="eastAsia"/>
        </w:rPr>
      </w:pPr>
      <w:r>
        <w:t>interface Vlanif1</w:t>
      </w:r>
    </w:p>
    <w:p w14:paraId="70DB9A9F" w14:textId="77777777" w:rsidR="00820E40" w:rsidRDefault="00820E40" w:rsidP="00820E40">
      <w:pPr>
        <w:pStyle w:val="2f3"/>
        <w:rPr>
          <w:rFonts w:hint="eastAsia"/>
        </w:rPr>
      </w:pPr>
      <w:r>
        <w:t xml:space="preserve"> ip address 10.0.11.1 255.255.255.0</w:t>
      </w:r>
    </w:p>
    <w:p w14:paraId="33C7B448" w14:textId="77777777" w:rsidR="00820E40" w:rsidRDefault="00820E40" w:rsidP="00820E40">
      <w:pPr>
        <w:pStyle w:val="2f3"/>
        <w:rPr>
          <w:rFonts w:hint="eastAsia"/>
        </w:rPr>
      </w:pPr>
      <w:r>
        <w:lastRenderedPageBreak/>
        <w:t>#</w:t>
      </w:r>
    </w:p>
    <w:p w14:paraId="0F5C0500" w14:textId="77777777" w:rsidR="00820E40" w:rsidRDefault="00820E40" w:rsidP="00820E40">
      <w:pPr>
        <w:pStyle w:val="2f3"/>
        <w:rPr>
          <w:rFonts w:hint="eastAsia"/>
        </w:rPr>
      </w:pPr>
      <w:r>
        <w:t>interface GigabitEthernet0/0/1</w:t>
      </w:r>
    </w:p>
    <w:p w14:paraId="5838987B" w14:textId="77777777" w:rsidR="00820E40" w:rsidRDefault="00820E40" w:rsidP="00820E40">
      <w:pPr>
        <w:pStyle w:val="2f3"/>
        <w:rPr>
          <w:rFonts w:hint="eastAsia"/>
        </w:rPr>
      </w:pPr>
      <w:r>
        <w:t xml:space="preserve"> port link-type access</w:t>
      </w:r>
    </w:p>
    <w:p w14:paraId="0E3E8B77" w14:textId="77777777" w:rsidR="00820E40" w:rsidRDefault="00820E40" w:rsidP="00820E40">
      <w:pPr>
        <w:pStyle w:val="2f3"/>
        <w:rPr>
          <w:rFonts w:hint="eastAsia"/>
        </w:rPr>
      </w:pPr>
      <w:r>
        <w:t>#</w:t>
      </w:r>
    </w:p>
    <w:p w14:paraId="10791379" w14:textId="77777777" w:rsidR="00820E40" w:rsidRDefault="00820E40" w:rsidP="00820E40">
      <w:pPr>
        <w:pStyle w:val="2f3"/>
        <w:rPr>
          <w:rFonts w:hint="eastAsia"/>
        </w:rPr>
      </w:pPr>
      <w:r>
        <w:t>interface LoopBack0</w:t>
      </w:r>
    </w:p>
    <w:p w14:paraId="0FECC820" w14:textId="77777777" w:rsidR="00820E40" w:rsidRDefault="00820E40" w:rsidP="00820E40">
      <w:pPr>
        <w:pStyle w:val="2f3"/>
        <w:rPr>
          <w:rFonts w:hint="eastAsia"/>
        </w:rPr>
      </w:pPr>
      <w:r>
        <w:t xml:space="preserve"> ip address 10.0.1.1 255.255.255.255</w:t>
      </w:r>
    </w:p>
    <w:p w14:paraId="09C62BD3" w14:textId="77777777" w:rsidR="00820E40" w:rsidRDefault="00820E40" w:rsidP="00820E40">
      <w:pPr>
        <w:pStyle w:val="2f3"/>
        <w:rPr>
          <w:rFonts w:hint="eastAsia"/>
        </w:rPr>
      </w:pPr>
      <w:r>
        <w:t>#</w:t>
      </w:r>
    </w:p>
    <w:p w14:paraId="128BF9F9" w14:textId="77777777" w:rsidR="00820E40" w:rsidRDefault="00820E40" w:rsidP="00820E40">
      <w:pPr>
        <w:pStyle w:val="2f3"/>
        <w:rPr>
          <w:rFonts w:hint="eastAsia"/>
        </w:rPr>
      </w:pPr>
      <w:r>
        <w:t>interface LoopBack1</w:t>
      </w:r>
    </w:p>
    <w:p w14:paraId="1F018167" w14:textId="77777777" w:rsidR="00820E40" w:rsidRDefault="00820E40" w:rsidP="00820E40">
      <w:pPr>
        <w:pStyle w:val="2f3"/>
        <w:rPr>
          <w:rFonts w:hint="eastAsia"/>
        </w:rPr>
      </w:pPr>
      <w:r>
        <w:t xml:space="preserve"> ip address 10.1.1.1 255.255.255.255</w:t>
      </w:r>
    </w:p>
    <w:p w14:paraId="17CE0BE3" w14:textId="77777777" w:rsidR="00820E40" w:rsidRDefault="00820E40" w:rsidP="00820E40">
      <w:pPr>
        <w:pStyle w:val="2f3"/>
        <w:rPr>
          <w:rFonts w:hint="eastAsia"/>
        </w:rPr>
      </w:pPr>
      <w:r>
        <w:t>#</w:t>
      </w:r>
    </w:p>
    <w:p w14:paraId="56AAB12C" w14:textId="77777777" w:rsidR="00820E40" w:rsidRDefault="00820E40" w:rsidP="00820E40">
      <w:pPr>
        <w:pStyle w:val="2f3"/>
        <w:rPr>
          <w:rFonts w:hint="eastAsia"/>
        </w:rPr>
      </w:pPr>
      <w:r>
        <w:t>bgp 65001</w:t>
      </w:r>
    </w:p>
    <w:p w14:paraId="6D5BB72E" w14:textId="77777777" w:rsidR="00820E40" w:rsidRDefault="00820E40" w:rsidP="00820E40">
      <w:pPr>
        <w:pStyle w:val="2f3"/>
        <w:rPr>
          <w:rFonts w:hint="eastAsia"/>
        </w:rPr>
      </w:pPr>
      <w:r>
        <w:t xml:space="preserve"> peer 10.0.11.2 as-number 65100</w:t>
      </w:r>
    </w:p>
    <w:p w14:paraId="728F4383" w14:textId="77777777" w:rsidR="00820E40" w:rsidRDefault="00820E40" w:rsidP="00820E40">
      <w:pPr>
        <w:pStyle w:val="2f3"/>
        <w:rPr>
          <w:rFonts w:hint="eastAsia"/>
        </w:rPr>
      </w:pPr>
      <w:r>
        <w:t xml:space="preserve"> peer 10.0.11.2 password cipher Huawei@123</w:t>
      </w:r>
    </w:p>
    <w:p w14:paraId="7D1DF6B1" w14:textId="77777777" w:rsidR="00820E40" w:rsidRDefault="00820E40" w:rsidP="00820E40">
      <w:pPr>
        <w:pStyle w:val="2f3"/>
        <w:rPr>
          <w:rFonts w:hint="eastAsia"/>
        </w:rPr>
      </w:pPr>
      <w:r>
        <w:t xml:space="preserve"> #</w:t>
      </w:r>
    </w:p>
    <w:p w14:paraId="018DD91E" w14:textId="77777777" w:rsidR="00820E40" w:rsidRDefault="00820E40" w:rsidP="00820E40">
      <w:pPr>
        <w:pStyle w:val="2f3"/>
        <w:rPr>
          <w:rFonts w:hint="eastAsia"/>
        </w:rPr>
      </w:pPr>
      <w:r>
        <w:t xml:space="preserve"> ipv4-family unicast</w:t>
      </w:r>
    </w:p>
    <w:p w14:paraId="39CF0E45" w14:textId="77777777" w:rsidR="00820E40" w:rsidRDefault="00820E40" w:rsidP="00820E40">
      <w:pPr>
        <w:pStyle w:val="2f3"/>
        <w:rPr>
          <w:rFonts w:hint="eastAsia"/>
        </w:rPr>
      </w:pPr>
      <w:r>
        <w:t xml:space="preserve">  undo synchronization</w:t>
      </w:r>
    </w:p>
    <w:p w14:paraId="576333A6" w14:textId="77777777" w:rsidR="00820E40" w:rsidRDefault="00820E40" w:rsidP="00820E40">
      <w:pPr>
        <w:pStyle w:val="2f3"/>
        <w:rPr>
          <w:rFonts w:hint="eastAsia"/>
        </w:rPr>
      </w:pPr>
      <w:r>
        <w:t xml:space="preserve">  network 10.0.1.1 255.255.255.255</w:t>
      </w:r>
    </w:p>
    <w:p w14:paraId="13C150A8" w14:textId="77777777" w:rsidR="00820E40" w:rsidRDefault="00820E40" w:rsidP="00820E40">
      <w:pPr>
        <w:pStyle w:val="2f3"/>
        <w:rPr>
          <w:rFonts w:hint="eastAsia"/>
        </w:rPr>
      </w:pPr>
      <w:r>
        <w:t xml:space="preserve">  network 10.1.1.1 255.255.255.255</w:t>
      </w:r>
    </w:p>
    <w:p w14:paraId="7A3FFF57" w14:textId="77777777" w:rsidR="00820E40" w:rsidRDefault="00820E40" w:rsidP="00820E40">
      <w:pPr>
        <w:pStyle w:val="2f3"/>
        <w:rPr>
          <w:rFonts w:hint="eastAsia"/>
        </w:rPr>
      </w:pPr>
      <w:r>
        <w:t xml:space="preserve">  peer 10.0.11.2 enable</w:t>
      </w:r>
    </w:p>
    <w:p w14:paraId="0433A34C" w14:textId="77777777" w:rsidR="00820E40" w:rsidRDefault="00820E40" w:rsidP="00820E40">
      <w:pPr>
        <w:pStyle w:val="2f3"/>
        <w:rPr>
          <w:rFonts w:hint="eastAsia"/>
        </w:rPr>
      </w:pPr>
      <w:r>
        <w:t xml:space="preserve">  peer 10.0.11.2 route-policy Attr export</w:t>
      </w:r>
    </w:p>
    <w:p w14:paraId="4C0C434C" w14:textId="77777777" w:rsidR="00820E40" w:rsidRDefault="00820E40" w:rsidP="00820E40">
      <w:pPr>
        <w:pStyle w:val="2f3"/>
        <w:rPr>
          <w:rFonts w:hint="eastAsia"/>
        </w:rPr>
      </w:pPr>
      <w:r>
        <w:t xml:space="preserve">  peer 10.0.11.2 advertise-community</w:t>
      </w:r>
    </w:p>
    <w:p w14:paraId="0D7E864A" w14:textId="77777777" w:rsidR="00820E40" w:rsidRDefault="00820E40" w:rsidP="00820E40">
      <w:pPr>
        <w:pStyle w:val="2f3"/>
        <w:rPr>
          <w:rFonts w:hint="eastAsia"/>
        </w:rPr>
      </w:pPr>
      <w:r>
        <w:t>#</w:t>
      </w:r>
    </w:p>
    <w:p w14:paraId="49F289E4" w14:textId="77777777" w:rsidR="00820E40" w:rsidRDefault="00820E40" w:rsidP="00820E40">
      <w:pPr>
        <w:pStyle w:val="2f3"/>
        <w:rPr>
          <w:rFonts w:hint="eastAsia"/>
        </w:rPr>
      </w:pPr>
      <w:r>
        <w:t>route-policy Attr permit node 10</w:t>
      </w:r>
    </w:p>
    <w:p w14:paraId="78A0D4D4" w14:textId="77777777" w:rsidR="00820E40" w:rsidRDefault="00820E40" w:rsidP="00820E40">
      <w:pPr>
        <w:pStyle w:val="2f3"/>
        <w:rPr>
          <w:rFonts w:hint="eastAsia"/>
        </w:rPr>
      </w:pPr>
      <w:r>
        <w:t xml:space="preserve"> if-match ip-prefix Com</w:t>
      </w:r>
    </w:p>
    <w:p w14:paraId="4D11C386" w14:textId="77777777" w:rsidR="00820E40" w:rsidRDefault="00820E40" w:rsidP="00820E40">
      <w:pPr>
        <w:pStyle w:val="2f3"/>
        <w:rPr>
          <w:rFonts w:hint="eastAsia"/>
        </w:rPr>
      </w:pPr>
      <w:r>
        <w:t xml:space="preserve"> apply community 65001:1</w:t>
      </w:r>
    </w:p>
    <w:p w14:paraId="3D86C4EB" w14:textId="77777777" w:rsidR="00820E40" w:rsidRDefault="00820E40" w:rsidP="00820E40">
      <w:pPr>
        <w:pStyle w:val="2f3"/>
        <w:rPr>
          <w:rFonts w:hint="eastAsia"/>
        </w:rPr>
      </w:pPr>
      <w:r>
        <w:t>#</w:t>
      </w:r>
    </w:p>
    <w:p w14:paraId="763D5205" w14:textId="77777777" w:rsidR="00820E40" w:rsidRDefault="00820E40" w:rsidP="00820E40">
      <w:pPr>
        <w:pStyle w:val="2f3"/>
        <w:rPr>
          <w:rFonts w:hint="eastAsia"/>
        </w:rPr>
      </w:pPr>
      <w:r>
        <w:t>route-policy Attr permit node 100</w:t>
      </w:r>
    </w:p>
    <w:p w14:paraId="2980842D" w14:textId="77777777" w:rsidR="00820E40" w:rsidRDefault="00820E40" w:rsidP="00820E40">
      <w:pPr>
        <w:pStyle w:val="2f3"/>
        <w:rPr>
          <w:rFonts w:hint="eastAsia"/>
        </w:rPr>
      </w:pPr>
      <w:r>
        <w:t>#</w:t>
      </w:r>
    </w:p>
    <w:p w14:paraId="425B7DA7" w14:textId="77777777" w:rsidR="00820E40" w:rsidRDefault="00820E40" w:rsidP="00820E40">
      <w:pPr>
        <w:pStyle w:val="2f3"/>
        <w:rPr>
          <w:rFonts w:hint="eastAsia"/>
        </w:rPr>
      </w:pPr>
      <w:r>
        <w:t>ip ip-prefix Com index 10 permit 10.0.1.1 32</w:t>
      </w:r>
    </w:p>
    <w:p w14:paraId="4AF03833" w14:textId="77777777" w:rsidR="00820E40" w:rsidRDefault="00820E40" w:rsidP="00820E40">
      <w:pPr>
        <w:pStyle w:val="2f3"/>
        <w:rPr>
          <w:rFonts w:hint="eastAsia"/>
        </w:rPr>
      </w:pPr>
      <w:r>
        <w:t>#</w:t>
      </w:r>
    </w:p>
    <w:p w14:paraId="7CA8CFC5" w14:textId="77777777" w:rsidR="00820E40" w:rsidRDefault="00820E40" w:rsidP="00820E40">
      <w:pPr>
        <w:pStyle w:val="2f3"/>
        <w:rPr>
          <w:rFonts w:hint="eastAsia"/>
        </w:rPr>
      </w:pPr>
      <w:r>
        <w:t>return</w:t>
      </w:r>
    </w:p>
    <w:p w14:paraId="7337B133" w14:textId="77777777" w:rsidR="00820E40" w:rsidRDefault="00820E40" w:rsidP="00820E40">
      <w:pPr>
        <w:pStyle w:val="1e"/>
      </w:pPr>
      <w:r>
        <w:t>Configuration on S2</w:t>
      </w:r>
    </w:p>
    <w:p w14:paraId="3A95DC73" w14:textId="77777777" w:rsidR="00820E40" w:rsidRDefault="00820E40" w:rsidP="00820E40">
      <w:pPr>
        <w:pStyle w:val="2f3"/>
        <w:rPr>
          <w:rFonts w:hint="eastAsia"/>
        </w:rPr>
      </w:pPr>
      <w:r>
        <w:t>#</w:t>
      </w:r>
    </w:p>
    <w:p w14:paraId="22370969" w14:textId="77777777" w:rsidR="00820E40" w:rsidRDefault="00820E40" w:rsidP="00820E40">
      <w:pPr>
        <w:pStyle w:val="2f3"/>
        <w:rPr>
          <w:rFonts w:hint="eastAsia"/>
        </w:rPr>
      </w:pPr>
      <w:r>
        <w:t>sysname S2</w:t>
      </w:r>
    </w:p>
    <w:p w14:paraId="3470CE9F" w14:textId="77777777" w:rsidR="00820E40" w:rsidRDefault="00820E40" w:rsidP="00820E40">
      <w:pPr>
        <w:pStyle w:val="2f3"/>
        <w:rPr>
          <w:rFonts w:hint="eastAsia"/>
        </w:rPr>
      </w:pPr>
      <w:r>
        <w:t>#</w:t>
      </w:r>
    </w:p>
    <w:p w14:paraId="66B37C8E" w14:textId="77777777" w:rsidR="00820E40" w:rsidRDefault="00820E40" w:rsidP="00820E40">
      <w:pPr>
        <w:pStyle w:val="2f3"/>
        <w:rPr>
          <w:rFonts w:hint="eastAsia"/>
        </w:rPr>
      </w:pPr>
      <w:r>
        <w:t>interface Vlanif1</w:t>
      </w:r>
    </w:p>
    <w:p w14:paraId="0EBE48C7" w14:textId="77777777" w:rsidR="00820E40" w:rsidRDefault="00820E40" w:rsidP="00820E40">
      <w:pPr>
        <w:pStyle w:val="2f3"/>
        <w:rPr>
          <w:rFonts w:hint="eastAsia"/>
        </w:rPr>
      </w:pPr>
      <w:r>
        <w:t xml:space="preserve"> ip address 10.0.25.2 255.255.255.0</w:t>
      </w:r>
    </w:p>
    <w:p w14:paraId="34FAB111" w14:textId="77777777" w:rsidR="00820E40" w:rsidRDefault="00820E40" w:rsidP="00820E40">
      <w:pPr>
        <w:pStyle w:val="2f3"/>
        <w:rPr>
          <w:rFonts w:hint="eastAsia"/>
        </w:rPr>
      </w:pPr>
      <w:r>
        <w:t>#</w:t>
      </w:r>
    </w:p>
    <w:p w14:paraId="1067AA8D" w14:textId="77777777" w:rsidR="00820E40" w:rsidRDefault="00820E40" w:rsidP="00820E40">
      <w:pPr>
        <w:pStyle w:val="2f3"/>
        <w:rPr>
          <w:rFonts w:hint="eastAsia"/>
        </w:rPr>
      </w:pPr>
      <w:r>
        <w:t>interface GigabitEthernet0/0/5</w:t>
      </w:r>
    </w:p>
    <w:p w14:paraId="7406A0BC" w14:textId="77777777" w:rsidR="00820E40" w:rsidRDefault="00820E40" w:rsidP="00820E40">
      <w:pPr>
        <w:pStyle w:val="2f3"/>
        <w:rPr>
          <w:rFonts w:hint="eastAsia"/>
        </w:rPr>
      </w:pPr>
      <w:r>
        <w:t xml:space="preserve"> port link-type access</w:t>
      </w:r>
    </w:p>
    <w:p w14:paraId="3D51515F" w14:textId="77777777" w:rsidR="00820E40" w:rsidRDefault="00820E40" w:rsidP="00820E40">
      <w:pPr>
        <w:pStyle w:val="2f3"/>
        <w:rPr>
          <w:rFonts w:hint="eastAsia"/>
        </w:rPr>
      </w:pPr>
      <w:r>
        <w:t>interface LoopBack0</w:t>
      </w:r>
    </w:p>
    <w:p w14:paraId="73AB73C3" w14:textId="77777777" w:rsidR="00820E40" w:rsidRDefault="00820E40" w:rsidP="00820E40">
      <w:pPr>
        <w:pStyle w:val="2f3"/>
        <w:rPr>
          <w:rFonts w:hint="eastAsia"/>
        </w:rPr>
      </w:pPr>
      <w:r>
        <w:t xml:space="preserve"> ip address 10.0.2.1 255.255.255.255</w:t>
      </w:r>
    </w:p>
    <w:p w14:paraId="13850045" w14:textId="77777777" w:rsidR="00820E40" w:rsidRDefault="00820E40" w:rsidP="00820E40">
      <w:pPr>
        <w:pStyle w:val="2f3"/>
        <w:rPr>
          <w:rFonts w:hint="eastAsia"/>
        </w:rPr>
      </w:pPr>
      <w:r>
        <w:t>#</w:t>
      </w:r>
    </w:p>
    <w:p w14:paraId="7068176D" w14:textId="77777777" w:rsidR="00820E40" w:rsidRDefault="00820E40" w:rsidP="00820E40">
      <w:pPr>
        <w:pStyle w:val="2f3"/>
        <w:rPr>
          <w:rFonts w:hint="eastAsia"/>
        </w:rPr>
      </w:pPr>
      <w:r>
        <w:t>interface LoopBack1</w:t>
      </w:r>
    </w:p>
    <w:p w14:paraId="6457B1EC" w14:textId="77777777" w:rsidR="00820E40" w:rsidRDefault="00820E40" w:rsidP="00820E40">
      <w:pPr>
        <w:pStyle w:val="2f3"/>
        <w:rPr>
          <w:rFonts w:hint="eastAsia"/>
        </w:rPr>
      </w:pPr>
      <w:r>
        <w:t xml:space="preserve"> ip address 10.1.2.1 255.255.255.255</w:t>
      </w:r>
    </w:p>
    <w:p w14:paraId="1351985C" w14:textId="77777777" w:rsidR="00820E40" w:rsidRDefault="00820E40" w:rsidP="00820E40">
      <w:pPr>
        <w:pStyle w:val="2f3"/>
        <w:rPr>
          <w:rFonts w:hint="eastAsia"/>
        </w:rPr>
      </w:pPr>
      <w:r>
        <w:t>#</w:t>
      </w:r>
    </w:p>
    <w:p w14:paraId="3C4EAAEF" w14:textId="77777777" w:rsidR="00820E40" w:rsidRDefault="00820E40" w:rsidP="00820E40">
      <w:pPr>
        <w:pStyle w:val="2f3"/>
        <w:rPr>
          <w:rFonts w:hint="eastAsia"/>
        </w:rPr>
      </w:pPr>
      <w:r>
        <w:t>bgp 65002</w:t>
      </w:r>
    </w:p>
    <w:p w14:paraId="31005E6E" w14:textId="77777777" w:rsidR="00820E40" w:rsidRDefault="00820E40" w:rsidP="00820E40">
      <w:pPr>
        <w:pStyle w:val="2f3"/>
        <w:rPr>
          <w:rFonts w:hint="eastAsia"/>
        </w:rPr>
      </w:pPr>
      <w:r>
        <w:t xml:space="preserve"> peer 10.0.25.5 as-number 65100</w:t>
      </w:r>
    </w:p>
    <w:p w14:paraId="76336000" w14:textId="77777777" w:rsidR="00820E40" w:rsidRDefault="00820E40" w:rsidP="00820E40">
      <w:pPr>
        <w:pStyle w:val="2f3"/>
        <w:rPr>
          <w:rFonts w:hint="eastAsia"/>
        </w:rPr>
      </w:pPr>
      <w:r>
        <w:t xml:space="preserve"> peer 10.0.25.5 password cipher Huawei@123</w:t>
      </w:r>
    </w:p>
    <w:p w14:paraId="2BF6C920" w14:textId="77777777" w:rsidR="00820E40" w:rsidRDefault="00820E40" w:rsidP="00820E40">
      <w:pPr>
        <w:pStyle w:val="2f3"/>
        <w:rPr>
          <w:rFonts w:hint="eastAsia"/>
        </w:rPr>
      </w:pPr>
      <w:r>
        <w:t xml:space="preserve"> #</w:t>
      </w:r>
    </w:p>
    <w:p w14:paraId="358EA479" w14:textId="77777777" w:rsidR="00820E40" w:rsidRDefault="00820E40" w:rsidP="00820E40">
      <w:pPr>
        <w:pStyle w:val="2f3"/>
        <w:rPr>
          <w:rFonts w:hint="eastAsia"/>
        </w:rPr>
      </w:pPr>
      <w:r>
        <w:t xml:space="preserve"> ipv4-family unicast</w:t>
      </w:r>
    </w:p>
    <w:p w14:paraId="3C487340" w14:textId="77777777" w:rsidR="00820E40" w:rsidRDefault="00820E40" w:rsidP="00820E40">
      <w:pPr>
        <w:pStyle w:val="2f3"/>
        <w:rPr>
          <w:rFonts w:hint="eastAsia"/>
        </w:rPr>
      </w:pPr>
      <w:r>
        <w:t xml:space="preserve">  undo synchronization</w:t>
      </w:r>
    </w:p>
    <w:p w14:paraId="427A280E" w14:textId="77777777" w:rsidR="00820E40" w:rsidRDefault="00820E40" w:rsidP="00820E40">
      <w:pPr>
        <w:pStyle w:val="2f3"/>
        <w:rPr>
          <w:rFonts w:hint="eastAsia"/>
        </w:rPr>
      </w:pPr>
      <w:r>
        <w:t xml:space="preserve">  network 10.0.2.1 255.255.255.255</w:t>
      </w:r>
    </w:p>
    <w:p w14:paraId="635F77B4" w14:textId="77777777" w:rsidR="00820E40" w:rsidRDefault="00820E40" w:rsidP="00820E40">
      <w:pPr>
        <w:pStyle w:val="2f3"/>
        <w:rPr>
          <w:rFonts w:hint="eastAsia"/>
        </w:rPr>
      </w:pPr>
      <w:r>
        <w:t xml:space="preserve">  network 10.1.2.1 255.255.255.255</w:t>
      </w:r>
    </w:p>
    <w:p w14:paraId="60800D54" w14:textId="77777777" w:rsidR="00820E40" w:rsidRDefault="00820E40" w:rsidP="00820E40">
      <w:pPr>
        <w:pStyle w:val="2f3"/>
        <w:rPr>
          <w:rFonts w:hint="eastAsia"/>
        </w:rPr>
      </w:pPr>
      <w:r>
        <w:lastRenderedPageBreak/>
        <w:t xml:space="preserve">  peer 10.0.25.5 enable</w:t>
      </w:r>
    </w:p>
    <w:p w14:paraId="2B8C40A9" w14:textId="77777777" w:rsidR="00820E40" w:rsidRDefault="00820E40" w:rsidP="00820E40">
      <w:pPr>
        <w:pStyle w:val="2f3"/>
        <w:rPr>
          <w:rFonts w:hint="eastAsia"/>
        </w:rPr>
      </w:pPr>
      <w:r>
        <w:t xml:space="preserve">  peer 10.0.25.5 route-policy Attr export</w:t>
      </w:r>
    </w:p>
    <w:p w14:paraId="3E995183" w14:textId="77777777" w:rsidR="00820E40" w:rsidRDefault="00820E40" w:rsidP="00820E40">
      <w:pPr>
        <w:pStyle w:val="2f3"/>
        <w:rPr>
          <w:rFonts w:hint="eastAsia"/>
        </w:rPr>
      </w:pPr>
      <w:r>
        <w:t xml:space="preserve">  peer 10.0.25.5 advertise-community</w:t>
      </w:r>
    </w:p>
    <w:p w14:paraId="1AD8D852" w14:textId="77777777" w:rsidR="00820E40" w:rsidRDefault="00820E40" w:rsidP="00820E40">
      <w:pPr>
        <w:pStyle w:val="2f3"/>
        <w:rPr>
          <w:rFonts w:hint="eastAsia"/>
        </w:rPr>
      </w:pPr>
      <w:r>
        <w:t>#</w:t>
      </w:r>
    </w:p>
    <w:p w14:paraId="0BEF9171" w14:textId="77777777" w:rsidR="00820E40" w:rsidRDefault="00820E40" w:rsidP="00820E40">
      <w:pPr>
        <w:pStyle w:val="2f3"/>
        <w:rPr>
          <w:rFonts w:hint="eastAsia"/>
        </w:rPr>
      </w:pPr>
      <w:r>
        <w:t>route-policy Attr permit node 10</w:t>
      </w:r>
    </w:p>
    <w:p w14:paraId="00AB52C1" w14:textId="77777777" w:rsidR="00820E40" w:rsidRDefault="00820E40" w:rsidP="00820E40">
      <w:pPr>
        <w:pStyle w:val="2f3"/>
        <w:rPr>
          <w:rFonts w:hint="eastAsia"/>
        </w:rPr>
      </w:pPr>
      <w:r>
        <w:t xml:space="preserve"> if-match ip-prefix Com</w:t>
      </w:r>
    </w:p>
    <w:p w14:paraId="47925A27" w14:textId="77777777" w:rsidR="00820E40" w:rsidRDefault="00820E40" w:rsidP="00820E40">
      <w:pPr>
        <w:pStyle w:val="2f3"/>
        <w:rPr>
          <w:rFonts w:hint="eastAsia"/>
        </w:rPr>
      </w:pPr>
      <w:r>
        <w:t xml:space="preserve"> apply community 65002:1</w:t>
      </w:r>
    </w:p>
    <w:p w14:paraId="5499722B" w14:textId="77777777" w:rsidR="00820E40" w:rsidRDefault="00820E40" w:rsidP="00820E40">
      <w:pPr>
        <w:pStyle w:val="2f3"/>
        <w:rPr>
          <w:rFonts w:hint="eastAsia"/>
        </w:rPr>
      </w:pPr>
      <w:r>
        <w:t>#</w:t>
      </w:r>
    </w:p>
    <w:p w14:paraId="1DBDC56C" w14:textId="77777777" w:rsidR="00820E40" w:rsidRDefault="00820E40" w:rsidP="00820E40">
      <w:pPr>
        <w:pStyle w:val="2f3"/>
        <w:rPr>
          <w:rFonts w:hint="eastAsia"/>
        </w:rPr>
      </w:pPr>
      <w:r>
        <w:t>route-policy Attr permit node 100</w:t>
      </w:r>
    </w:p>
    <w:p w14:paraId="144B85FF" w14:textId="77777777" w:rsidR="00820E40" w:rsidRDefault="00820E40" w:rsidP="00820E40">
      <w:pPr>
        <w:pStyle w:val="2f3"/>
        <w:rPr>
          <w:rFonts w:hint="eastAsia"/>
        </w:rPr>
      </w:pPr>
      <w:r>
        <w:t>#</w:t>
      </w:r>
    </w:p>
    <w:p w14:paraId="30603F3C" w14:textId="77777777" w:rsidR="00820E40" w:rsidRDefault="00820E40" w:rsidP="00820E40">
      <w:pPr>
        <w:pStyle w:val="2f3"/>
        <w:rPr>
          <w:rFonts w:hint="eastAsia"/>
        </w:rPr>
      </w:pPr>
      <w:r>
        <w:t>ip ip-prefix Com index 10 permit 10.0.2.1 32</w:t>
      </w:r>
    </w:p>
    <w:p w14:paraId="7766B217" w14:textId="77777777" w:rsidR="00820E40" w:rsidRDefault="00820E40" w:rsidP="00820E40">
      <w:pPr>
        <w:pStyle w:val="2f3"/>
        <w:rPr>
          <w:rFonts w:hint="eastAsia"/>
        </w:rPr>
      </w:pPr>
      <w:r>
        <w:t>#</w:t>
      </w:r>
    </w:p>
    <w:p w14:paraId="39CB1FA1" w14:textId="77777777" w:rsidR="00820E40" w:rsidRDefault="00820E40" w:rsidP="00820E40">
      <w:pPr>
        <w:pStyle w:val="2f3"/>
        <w:rPr>
          <w:rFonts w:hint="eastAsia"/>
        </w:rPr>
      </w:pPr>
      <w:r>
        <w:t>return</w:t>
      </w:r>
    </w:p>
    <w:p w14:paraId="40894652" w14:textId="77777777" w:rsidR="00820E40" w:rsidRDefault="00820E40" w:rsidP="00820E40">
      <w:pPr>
        <w:pStyle w:val="1e"/>
      </w:pPr>
      <w:r>
        <w:t>Configuration on S5</w:t>
      </w:r>
    </w:p>
    <w:p w14:paraId="6D5B81AA" w14:textId="77777777" w:rsidR="00820E40" w:rsidRDefault="00820E40" w:rsidP="00820E40">
      <w:pPr>
        <w:pStyle w:val="2f3"/>
        <w:rPr>
          <w:rFonts w:hint="eastAsia"/>
        </w:rPr>
      </w:pPr>
      <w:r>
        <w:t>#</w:t>
      </w:r>
    </w:p>
    <w:p w14:paraId="6A8A5AB4" w14:textId="77777777" w:rsidR="00820E40" w:rsidRDefault="00820E40" w:rsidP="00820E40">
      <w:pPr>
        <w:pStyle w:val="2f3"/>
        <w:rPr>
          <w:rFonts w:hint="eastAsia"/>
        </w:rPr>
      </w:pPr>
      <w:r>
        <w:t>sysname S5</w:t>
      </w:r>
    </w:p>
    <w:p w14:paraId="58C6A6A5" w14:textId="77777777" w:rsidR="00820E40" w:rsidRDefault="00820E40" w:rsidP="00820E40">
      <w:pPr>
        <w:pStyle w:val="2f3"/>
        <w:rPr>
          <w:rFonts w:hint="eastAsia"/>
        </w:rPr>
      </w:pPr>
      <w:r>
        <w:t>#</w:t>
      </w:r>
    </w:p>
    <w:p w14:paraId="57F4006D" w14:textId="77777777" w:rsidR="00820E40" w:rsidRDefault="00820E40" w:rsidP="00820E40">
      <w:pPr>
        <w:pStyle w:val="2f3"/>
        <w:rPr>
          <w:rFonts w:hint="eastAsia"/>
        </w:rPr>
      </w:pPr>
      <w:r>
        <w:t>interface Vlanif1</w:t>
      </w:r>
    </w:p>
    <w:p w14:paraId="46C1326F" w14:textId="77777777" w:rsidR="00820E40" w:rsidRDefault="00820E40" w:rsidP="00820E40">
      <w:pPr>
        <w:pStyle w:val="2f3"/>
        <w:rPr>
          <w:rFonts w:hint="eastAsia"/>
        </w:rPr>
      </w:pPr>
      <w:r>
        <w:t xml:space="preserve"> ip address 10.0.35.5 255.255.255.0</w:t>
      </w:r>
    </w:p>
    <w:p w14:paraId="7CB8A82F" w14:textId="77777777" w:rsidR="00820E40" w:rsidRDefault="00820E40" w:rsidP="00820E40">
      <w:pPr>
        <w:pStyle w:val="2f3"/>
        <w:rPr>
          <w:rFonts w:hint="eastAsia"/>
        </w:rPr>
      </w:pPr>
      <w:r>
        <w:t>#</w:t>
      </w:r>
    </w:p>
    <w:p w14:paraId="53190770" w14:textId="77777777" w:rsidR="00820E40" w:rsidRDefault="00820E40" w:rsidP="00820E40">
      <w:pPr>
        <w:pStyle w:val="2f3"/>
        <w:rPr>
          <w:rFonts w:hint="eastAsia"/>
        </w:rPr>
      </w:pPr>
      <w:r>
        <w:t>interface GigabitEthernet0/0/1</w:t>
      </w:r>
    </w:p>
    <w:p w14:paraId="023F30FA" w14:textId="77777777" w:rsidR="00820E40" w:rsidRDefault="00820E40" w:rsidP="00820E40">
      <w:pPr>
        <w:pStyle w:val="2f3"/>
        <w:rPr>
          <w:rFonts w:hint="eastAsia"/>
        </w:rPr>
      </w:pPr>
      <w:r>
        <w:t xml:space="preserve"> port link-type access</w:t>
      </w:r>
    </w:p>
    <w:p w14:paraId="4D469FC4" w14:textId="77777777" w:rsidR="00820E40" w:rsidRDefault="00820E40" w:rsidP="00820E40">
      <w:pPr>
        <w:pStyle w:val="2f3"/>
        <w:rPr>
          <w:rFonts w:hint="eastAsia"/>
        </w:rPr>
      </w:pPr>
      <w:r>
        <w:t>#</w:t>
      </w:r>
    </w:p>
    <w:p w14:paraId="296BFDD8" w14:textId="77777777" w:rsidR="00820E40" w:rsidRDefault="00820E40" w:rsidP="00820E40">
      <w:pPr>
        <w:pStyle w:val="2f3"/>
        <w:rPr>
          <w:rFonts w:hint="eastAsia"/>
        </w:rPr>
      </w:pPr>
      <w:r>
        <w:t>interface LoopBack0</w:t>
      </w:r>
    </w:p>
    <w:p w14:paraId="2EF61792" w14:textId="77777777" w:rsidR="00820E40" w:rsidRDefault="00820E40" w:rsidP="00820E40">
      <w:pPr>
        <w:pStyle w:val="2f3"/>
        <w:rPr>
          <w:rFonts w:hint="eastAsia"/>
        </w:rPr>
      </w:pPr>
      <w:r>
        <w:t xml:space="preserve"> ip address 10.0.3.1 255.255.255.255</w:t>
      </w:r>
    </w:p>
    <w:p w14:paraId="31F2F62F" w14:textId="77777777" w:rsidR="00820E40" w:rsidRDefault="00820E40" w:rsidP="00820E40">
      <w:pPr>
        <w:pStyle w:val="2f3"/>
        <w:rPr>
          <w:rFonts w:hint="eastAsia"/>
        </w:rPr>
      </w:pPr>
      <w:r>
        <w:t>#</w:t>
      </w:r>
    </w:p>
    <w:p w14:paraId="50DB411D" w14:textId="77777777" w:rsidR="00820E40" w:rsidRDefault="00820E40" w:rsidP="00820E40">
      <w:pPr>
        <w:pStyle w:val="2f3"/>
        <w:rPr>
          <w:rFonts w:hint="eastAsia"/>
        </w:rPr>
      </w:pPr>
      <w:r>
        <w:t>interface LoopBack1</w:t>
      </w:r>
    </w:p>
    <w:p w14:paraId="065DDFCA" w14:textId="77777777" w:rsidR="00820E40" w:rsidRDefault="00820E40" w:rsidP="00820E40">
      <w:pPr>
        <w:pStyle w:val="2f3"/>
        <w:rPr>
          <w:rFonts w:hint="eastAsia"/>
        </w:rPr>
      </w:pPr>
      <w:r>
        <w:t xml:space="preserve"> ip address 10.1.3.1 255.255.255.255</w:t>
      </w:r>
    </w:p>
    <w:p w14:paraId="5A5EEB39" w14:textId="77777777" w:rsidR="00820E40" w:rsidRDefault="00820E40" w:rsidP="00820E40">
      <w:pPr>
        <w:pStyle w:val="2f3"/>
        <w:rPr>
          <w:rFonts w:hint="eastAsia"/>
        </w:rPr>
      </w:pPr>
      <w:r>
        <w:t>#</w:t>
      </w:r>
    </w:p>
    <w:p w14:paraId="0672D54F" w14:textId="77777777" w:rsidR="00820E40" w:rsidRDefault="00820E40" w:rsidP="00820E40">
      <w:pPr>
        <w:pStyle w:val="2f3"/>
        <w:rPr>
          <w:rFonts w:hint="eastAsia"/>
        </w:rPr>
      </w:pPr>
      <w:r>
        <w:t>bgp 65003</w:t>
      </w:r>
    </w:p>
    <w:p w14:paraId="7E6DE4E1" w14:textId="77777777" w:rsidR="00820E40" w:rsidRDefault="00820E40" w:rsidP="00820E40">
      <w:pPr>
        <w:pStyle w:val="2f3"/>
        <w:rPr>
          <w:rFonts w:hint="eastAsia"/>
        </w:rPr>
      </w:pPr>
      <w:r>
        <w:t xml:space="preserve"> peer 10.0.35.3 as-number 65100</w:t>
      </w:r>
    </w:p>
    <w:p w14:paraId="58F279E2" w14:textId="77777777" w:rsidR="00820E40" w:rsidRDefault="00820E40" w:rsidP="00820E40">
      <w:pPr>
        <w:pStyle w:val="2f3"/>
        <w:rPr>
          <w:rFonts w:hint="eastAsia"/>
        </w:rPr>
      </w:pPr>
      <w:r>
        <w:t xml:space="preserve"> peer 10.0.35.3 password cipher Huawei@123</w:t>
      </w:r>
    </w:p>
    <w:p w14:paraId="693AAD8A" w14:textId="77777777" w:rsidR="00820E40" w:rsidRDefault="00820E40" w:rsidP="00820E40">
      <w:pPr>
        <w:pStyle w:val="2f3"/>
        <w:rPr>
          <w:rFonts w:hint="eastAsia"/>
        </w:rPr>
      </w:pPr>
      <w:r>
        <w:t xml:space="preserve"> #</w:t>
      </w:r>
    </w:p>
    <w:p w14:paraId="0B206A31" w14:textId="77777777" w:rsidR="00820E40" w:rsidRDefault="00820E40" w:rsidP="00820E40">
      <w:pPr>
        <w:pStyle w:val="2f3"/>
        <w:rPr>
          <w:rFonts w:hint="eastAsia"/>
        </w:rPr>
      </w:pPr>
      <w:r>
        <w:t xml:space="preserve"> ipv4-family unicast</w:t>
      </w:r>
    </w:p>
    <w:p w14:paraId="75969238" w14:textId="77777777" w:rsidR="00820E40" w:rsidRDefault="00820E40" w:rsidP="00820E40">
      <w:pPr>
        <w:pStyle w:val="2f3"/>
        <w:rPr>
          <w:rFonts w:hint="eastAsia"/>
        </w:rPr>
      </w:pPr>
      <w:r>
        <w:t xml:space="preserve">  undo synchronization</w:t>
      </w:r>
    </w:p>
    <w:p w14:paraId="2C7465EE" w14:textId="77777777" w:rsidR="00820E40" w:rsidRDefault="00820E40" w:rsidP="00820E40">
      <w:pPr>
        <w:pStyle w:val="2f3"/>
        <w:rPr>
          <w:rFonts w:hint="eastAsia"/>
        </w:rPr>
      </w:pPr>
      <w:r>
        <w:t xml:space="preserve">  network 10.0.3.1 255.255.255.255</w:t>
      </w:r>
    </w:p>
    <w:p w14:paraId="08773168" w14:textId="77777777" w:rsidR="00820E40" w:rsidRDefault="00820E40" w:rsidP="00820E40">
      <w:pPr>
        <w:pStyle w:val="2f3"/>
        <w:rPr>
          <w:rFonts w:hint="eastAsia"/>
        </w:rPr>
      </w:pPr>
      <w:r>
        <w:t xml:space="preserve">  network 10.1.3.1 255.255.255.255</w:t>
      </w:r>
    </w:p>
    <w:p w14:paraId="5FAF235E" w14:textId="77777777" w:rsidR="00820E40" w:rsidRDefault="00820E40" w:rsidP="00820E40">
      <w:pPr>
        <w:pStyle w:val="2f3"/>
        <w:rPr>
          <w:rFonts w:hint="eastAsia"/>
        </w:rPr>
      </w:pPr>
      <w:r>
        <w:t xml:space="preserve">  network 10.2.3.1 255.255.255.255</w:t>
      </w:r>
    </w:p>
    <w:p w14:paraId="5CECBD04" w14:textId="77777777" w:rsidR="00820E40" w:rsidRDefault="00820E40" w:rsidP="00820E40">
      <w:pPr>
        <w:pStyle w:val="2f3"/>
        <w:rPr>
          <w:rFonts w:hint="eastAsia"/>
        </w:rPr>
      </w:pPr>
      <w:r>
        <w:t xml:space="preserve">  peer 10.0.35.3 enable</w:t>
      </w:r>
    </w:p>
    <w:p w14:paraId="011C2390" w14:textId="77777777" w:rsidR="00820E40" w:rsidRDefault="00820E40" w:rsidP="00820E40">
      <w:pPr>
        <w:pStyle w:val="2f3"/>
        <w:rPr>
          <w:rFonts w:hint="eastAsia"/>
        </w:rPr>
      </w:pPr>
      <w:r>
        <w:t xml:space="preserve">  peer 10.0.35.3 route-policy Attr export</w:t>
      </w:r>
    </w:p>
    <w:p w14:paraId="2F8D0E60" w14:textId="77777777" w:rsidR="00820E40" w:rsidRDefault="00820E40" w:rsidP="00820E40">
      <w:pPr>
        <w:pStyle w:val="2f3"/>
        <w:rPr>
          <w:rFonts w:hint="eastAsia"/>
        </w:rPr>
      </w:pPr>
      <w:r>
        <w:t xml:space="preserve">  peer 10.0.35.3 advertise-community</w:t>
      </w:r>
    </w:p>
    <w:p w14:paraId="516D4228" w14:textId="77777777" w:rsidR="00820E40" w:rsidRDefault="00820E40" w:rsidP="00820E40">
      <w:pPr>
        <w:pStyle w:val="2f3"/>
        <w:rPr>
          <w:rFonts w:hint="eastAsia"/>
        </w:rPr>
      </w:pPr>
      <w:r>
        <w:t>#</w:t>
      </w:r>
    </w:p>
    <w:p w14:paraId="678FD03C" w14:textId="77777777" w:rsidR="00820E40" w:rsidRDefault="00820E40" w:rsidP="00820E40">
      <w:pPr>
        <w:pStyle w:val="2f3"/>
        <w:rPr>
          <w:rFonts w:hint="eastAsia"/>
        </w:rPr>
      </w:pPr>
      <w:r>
        <w:t>route-policy Attr permit node 10</w:t>
      </w:r>
    </w:p>
    <w:p w14:paraId="13346BE9" w14:textId="77777777" w:rsidR="00820E40" w:rsidRDefault="00820E40" w:rsidP="00820E40">
      <w:pPr>
        <w:pStyle w:val="2f3"/>
        <w:rPr>
          <w:rFonts w:hint="eastAsia"/>
        </w:rPr>
      </w:pPr>
      <w:r>
        <w:t xml:space="preserve"> if-match ip-prefix Com</w:t>
      </w:r>
    </w:p>
    <w:p w14:paraId="5D1C8283" w14:textId="77777777" w:rsidR="00820E40" w:rsidRDefault="00820E40" w:rsidP="00820E40">
      <w:pPr>
        <w:pStyle w:val="2f3"/>
        <w:rPr>
          <w:rFonts w:hint="eastAsia"/>
        </w:rPr>
      </w:pPr>
      <w:r>
        <w:t xml:space="preserve"> apply community 65003:1</w:t>
      </w:r>
    </w:p>
    <w:p w14:paraId="29C7D6A0" w14:textId="77777777" w:rsidR="00820E40" w:rsidRDefault="00820E40" w:rsidP="00820E40">
      <w:pPr>
        <w:pStyle w:val="2f3"/>
        <w:rPr>
          <w:rFonts w:hint="eastAsia"/>
        </w:rPr>
      </w:pPr>
      <w:r>
        <w:t>#</w:t>
      </w:r>
    </w:p>
    <w:p w14:paraId="72817557" w14:textId="77777777" w:rsidR="00820E40" w:rsidRDefault="00820E40" w:rsidP="00820E40">
      <w:pPr>
        <w:pStyle w:val="2f3"/>
        <w:rPr>
          <w:rFonts w:hint="eastAsia"/>
        </w:rPr>
      </w:pPr>
      <w:r>
        <w:t>route-policy Attr permit node 100</w:t>
      </w:r>
    </w:p>
    <w:p w14:paraId="6B7F73CD" w14:textId="77777777" w:rsidR="00820E40" w:rsidRDefault="00820E40" w:rsidP="00820E40">
      <w:pPr>
        <w:pStyle w:val="2f3"/>
        <w:rPr>
          <w:rFonts w:hint="eastAsia"/>
        </w:rPr>
      </w:pPr>
      <w:r>
        <w:t>#</w:t>
      </w:r>
    </w:p>
    <w:p w14:paraId="138A8094" w14:textId="77777777" w:rsidR="00820E40" w:rsidRDefault="00820E40" w:rsidP="00820E40">
      <w:pPr>
        <w:pStyle w:val="2f3"/>
        <w:rPr>
          <w:rFonts w:hint="eastAsia"/>
        </w:rPr>
      </w:pPr>
      <w:r>
        <w:t>ip ip-prefix Com index 10 permit 10.0.3.1 32</w:t>
      </w:r>
    </w:p>
    <w:p w14:paraId="4373600B" w14:textId="77777777" w:rsidR="00820E40" w:rsidRDefault="00820E40" w:rsidP="00820E40">
      <w:pPr>
        <w:pStyle w:val="2f3"/>
        <w:rPr>
          <w:rFonts w:hint="eastAsia"/>
        </w:rPr>
      </w:pPr>
      <w:r>
        <w:t>#</w:t>
      </w:r>
    </w:p>
    <w:p w14:paraId="3C385B44" w14:textId="77777777" w:rsidR="00820E40" w:rsidRDefault="00820E40" w:rsidP="00820E40">
      <w:pPr>
        <w:pStyle w:val="2f3"/>
        <w:rPr>
          <w:rFonts w:hint="eastAsia"/>
        </w:rPr>
      </w:pPr>
      <w:r>
        <w:t>return</w:t>
      </w:r>
    </w:p>
    <w:p w14:paraId="172448C3" w14:textId="4A1A3269" w:rsidR="008B5904" w:rsidRDefault="008B5904">
      <w:pPr>
        <w:topLinePunct w:val="0"/>
        <w:adjustRightInd/>
        <w:snapToGrid/>
        <w:spacing w:before="0" w:after="0" w:line="240" w:lineRule="auto"/>
        <w:ind w:left="0"/>
        <w:rPr>
          <w:rFonts w:cs="Huawei Sans"/>
        </w:rPr>
      </w:pPr>
      <w:r>
        <w:br w:type="page"/>
      </w:r>
    </w:p>
    <w:p w14:paraId="21AB8F08" w14:textId="38F4696D" w:rsidR="008B5904" w:rsidRDefault="008B5904" w:rsidP="008B5904">
      <w:pPr>
        <w:pStyle w:val="1"/>
      </w:pPr>
      <w:bookmarkStart w:id="49" w:name="_Toc50042879"/>
      <w:r>
        <w:rPr>
          <w:rFonts w:hint="eastAsia"/>
        </w:rPr>
        <w:lastRenderedPageBreak/>
        <w:t>I</w:t>
      </w:r>
      <w:r>
        <w:t>Pv6 R</w:t>
      </w:r>
      <w:r>
        <w:rPr>
          <w:rFonts w:hint="eastAsia"/>
        </w:rPr>
        <w:t>outing</w:t>
      </w:r>
      <w:bookmarkEnd w:id="49"/>
    </w:p>
    <w:p w14:paraId="137D49F3" w14:textId="125A151C" w:rsidR="008B5904" w:rsidRDefault="008B5904" w:rsidP="008B5904">
      <w:pPr>
        <w:pStyle w:val="2"/>
        <w:rPr>
          <w:lang w:eastAsia="zh-CN"/>
        </w:rPr>
      </w:pPr>
      <w:bookmarkStart w:id="50" w:name="_Toc50042880"/>
      <w:r w:rsidRPr="008B5904">
        <w:rPr>
          <w:lang w:eastAsia="zh-CN"/>
        </w:rPr>
        <w:t>IPv4/IPv6 Dual Stack Experiment</w:t>
      </w:r>
      <w:bookmarkEnd w:id="50"/>
    </w:p>
    <w:p w14:paraId="7980BCEA" w14:textId="1E100EF6" w:rsidR="008B5904" w:rsidRDefault="008B5904" w:rsidP="008B5904">
      <w:pPr>
        <w:pStyle w:val="30"/>
      </w:pPr>
      <w:bookmarkStart w:id="51" w:name="_Toc50042881"/>
      <w:r w:rsidRPr="008B5904">
        <w:t>Introduction</w:t>
      </w:r>
      <w:bookmarkEnd w:id="51"/>
    </w:p>
    <w:p w14:paraId="406875C9" w14:textId="79E704E6" w:rsidR="008B5904" w:rsidRDefault="008B5904" w:rsidP="008B5904">
      <w:pPr>
        <w:pStyle w:val="40"/>
      </w:pPr>
      <w:r w:rsidRPr="008B5904">
        <w:t>Objectives</w:t>
      </w:r>
    </w:p>
    <w:p w14:paraId="7AD6E18B" w14:textId="1A68115E" w:rsidR="008B5904" w:rsidRDefault="008B5904" w:rsidP="008B5904">
      <w:pPr>
        <w:pStyle w:val="1e"/>
      </w:pPr>
      <w:r w:rsidRPr="008B5904">
        <w:t>Upon completion of this task, you will be able to:</w:t>
      </w:r>
    </w:p>
    <w:p w14:paraId="533E4F5D" w14:textId="77777777" w:rsidR="008B5904" w:rsidRPr="008B5904" w:rsidRDefault="008B5904" w:rsidP="008B5904">
      <w:pPr>
        <w:pStyle w:val="4a"/>
      </w:pPr>
      <w:r w:rsidRPr="008B5904">
        <w:t>Configure MP-BGP.</w:t>
      </w:r>
    </w:p>
    <w:p w14:paraId="0A79EDF4" w14:textId="77777777" w:rsidR="008B5904" w:rsidRPr="008B5904" w:rsidRDefault="008B5904" w:rsidP="008B5904">
      <w:pPr>
        <w:pStyle w:val="4a"/>
      </w:pPr>
      <w:r w:rsidRPr="008B5904">
        <w:t>Configure IS-IS dual-stack.</w:t>
      </w:r>
    </w:p>
    <w:p w14:paraId="7273327D" w14:textId="77777777" w:rsidR="008B5904" w:rsidRDefault="008B5904" w:rsidP="008B5904">
      <w:pPr>
        <w:pStyle w:val="4a"/>
      </w:pPr>
      <w:r w:rsidRPr="008B5904">
        <w:t>Configure OSPF dual-stack.</w:t>
      </w:r>
    </w:p>
    <w:p w14:paraId="068A8079" w14:textId="77777777" w:rsidR="0055521A" w:rsidRPr="000D4F94" w:rsidRDefault="0055521A" w:rsidP="00D04637">
      <w:pPr>
        <w:pStyle w:val="40"/>
        <w:numPr>
          <w:ilvl w:val="3"/>
          <w:numId w:val="11"/>
        </w:numPr>
      </w:pPr>
      <w:bookmarkStart w:id="52" w:name="_Toc49938658"/>
      <w:r w:rsidRPr="000D4F94">
        <w:t>Networking Topology</w:t>
      </w:r>
      <w:bookmarkEnd w:id="52"/>
    </w:p>
    <w:p w14:paraId="6E48BDC9" w14:textId="77777777" w:rsidR="006400FD" w:rsidRPr="006400FD" w:rsidRDefault="006400FD" w:rsidP="00D63D35">
      <w:pPr>
        <w:pStyle w:val="afffff1"/>
      </w:pPr>
      <w:r w:rsidRPr="006400FD">
        <w:t>Networking of IPv4/IPv6 dual-stack</w:t>
      </w:r>
    </w:p>
    <w:p w14:paraId="44351C14" w14:textId="015D80D2" w:rsidR="006400FD" w:rsidRDefault="006400FD" w:rsidP="00D07FAA">
      <w:pPr>
        <w:pStyle w:val="1e"/>
      </w:pPr>
      <w:r>
        <w:rPr>
          <w:rFonts w:hint="eastAsia"/>
          <w:noProof/>
        </w:rPr>
        <w:drawing>
          <wp:inline distT="0" distB="0" distL="0" distR="0" wp14:anchorId="1DDA2A40" wp14:editId="55938FB9">
            <wp:extent cx="5605670" cy="2319851"/>
            <wp:effectExtent l="19050" t="19050" r="14605" b="2349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23285" cy="2327141"/>
                    </a:xfrm>
                    <a:prstGeom prst="rect">
                      <a:avLst/>
                    </a:prstGeom>
                    <a:noFill/>
                    <a:ln>
                      <a:solidFill>
                        <a:schemeClr val="bg1">
                          <a:lumMod val="75000"/>
                        </a:schemeClr>
                      </a:solidFill>
                    </a:ln>
                  </pic:spPr>
                </pic:pic>
              </a:graphicData>
            </a:graphic>
          </wp:inline>
        </w:drawing>
      </w:r>
    </w:p>
    <w:p w14:paraId="7F2BE53E" w14:textId="5206762E" w:rsidR="006400FD" w:rsidRDefault="006400FD" w:rsidP="006400FD">
      <w:pPr>
        <w:pStyle w:val="1e"/>
      </w:pPr>
      <w:r>
        <w:rPr>
          <w:rFonts w:hint="eastAsia"/>
          <w:noProof/>
        </w:rPr>
        <w:lastRenderedPageBreak/>
        <w:drawing>
          <wp:inline distT="0" distB="0" distL="0" distR="0" wp14:anchorId="5CF0A9E3" wp14:editId="17B247E1">
            <wp:extent cx="5624623" cy="2545634"/>
            <wp:effectExtent l="19050" t="19050" r="14605" b="2667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47335" cy="2555913"/>
                    </a:xfrm>
                    <a:prstGeom prst="rect">
                      <a:avLst/>
                    </a:prstGeom>
                    <a:noFill/>
                    <a:ln>
                      <a:solidFill>
                        <a:schemeClr val="bg1">
                          <a:lumMod val="75000"/>
                        </a:schemeClr>
                      </a:solidFill>
                    </a:ln>
                  </pic:spPr>
                </pic:pic>
              </a:graphicData>
            </a:graphic>
          </wp:inline>
        </w:drawing>
      </w:r>
    </w:p>
    <w:p w14:paraId="51AA23E7" w14:textId="18A3D2B4" w:rsidR="006400FD" w:rsidRDefault="006400FD" w:rsidP="006400FD">
      <w:pPr>
        <w:pStyle w:val="1e"/>
      </w:pPr>
      <w:r w:rsidRPr="006400FD">
        <w:t>Figure 3-1 shows IP addresses of interconnection interfaces and BGP AS numbers. R3 is an RR, and R1, R2, R4, and R5 are clients of R3. In BGP AS 65100, OSPF and IS-IS are used to build the underlying network.</w:t>
      </w:r>
    </w:p>
    <w:p w14:paraId="2C504D17" w14:textId="77777777" w:rsidR="00462490" w:rsidRPr="000D4F94" w:rsidRDefault="00462490" w:rsidP="00D04637">
      <w:pPr>
        <w:pStyle w:val="40"/>
        <w:numPr>
          <w:ilvl w:val="3"/>
          <w:numId w:val="11"/>
        </w:numPr>
      </w:pPr>
      <w:bookmarkStart w:id="53" w:name="_Toc49938659"/>
      <w:r w:rsidRPr="000D4F94">
        <w:t>Lab Background</w:t>
      </w:r>
      <w:bookmarkEnd w:id="53"/>
    </w:p>
    <w:p w14:paraId="5598ADA6" w14:textId="77777777" w:rsidR="00462490" w:rsidRDefault="00462490" w:rsidP="00462490">
      <w:pPr>
        <w:pStyle w:val="1e"/>
      </w:pPr>
      <w:r>
        <w:t>The IPv4+IPv6 service needs to be deployed on an enterprise network so that devices on IPv4 and IPv6 network segments between branch 1 and branch 2 can communicate with each other.</w:t>
      </w:r>
    </w:p>
    <w:p w14:paraId="5D4AA4FA" w14:textId="77777777" w:rsidR="00462490" w:rsidRDefault="00462490" w:rsidP="00462490">
      <w:pPr>
        <w:pStyle w:val="1e"/>
      </w:pPr>
      <w:r>
        <w:t>The enterprise has a large-scale backbone network. The access layer of the backbone network uses OSPF or Open Shortest Path First Version 3 (OSPFv3), and the core layer uses IPv4 or IPv6 IS-IS.</w:t>
      </w:r>
    </w:p>
    <w:p w14:paraId="13A7E556" w14:textId="77777777" w:rsidR="00462490" w:rsidRPr="004D193A" w:rsidRDefault="00462490" w:rsidP="00462490">
      <w:pPr>
        <w:pStyle w:val="1e"/>
      </w:pPr>
      <w:r>
        <w:t>Some pure IPv4 networks exist at the core layer of the backbone network, and IPv6 cannot be deployed.</w:t>
      </w:r>
    </w:p>
    <w:p w14:paraId="00089396" w14:textId="77777777" w:rsidR="00462490" w:rsidRPr="000D4F94" w:rsidRDefault="00462490" w:rsidP="00D04637">
      <w:pPr>
        <w:pStyle w:val="30"/>
        <w:numPr>
          <w:ilvl w:val="2"/>
          <w:numId w:val="11"/>
        </w:numPr>
      </w:pPr>
      <w:bookmarkStart w:id="54" w:name="_Toc49938660"/>
      <w:bookmarkStart w:id="55" w:name="_Toc50042882"/>
      <w:r w:rsidRPr="000D4F94">
        <w:t>Lab Configuration</w:t>
      </w:r>
      <w:bookmarkEnd w:id="54"/>
      <w:bookmarkEnd w:id="55"/>
    </w:p>
    <w:p w14:paraId="2A4672A0" w14:textId="1DEDBF43" w:rsidR="00462490" w:rsidRPr="00462490" w:rsidRDefault="00462490" w:rsidP="00462490">
      <w:pPr>
        <w:pStyle w:val="40"/>
      </w:pPr>
      <w:r w:rsidRPr="00462490">
        <w:t>Configuration Roadmap</w:t>
      </w:r>
    </w:p>
    <w:p w14:paraId="69F1D39B" w14:textId="77777777" w:rsidR="00462490" w:rsidRDefault="00462490" w:rsidP="00D04637">
      <w:pPr>
        <w:pStyle w:val="1e"/>
        <w:numPr>
          <w:ilvl w:val="0"/>
          <w:numId w:val="22"/>
        </w:numPr>
      </w:pPr>
      <w:r>
        <w:t>Configure IPv4 or IPv6 addresses for devices.</w:t>
      </w:r>
    </w:p>
    <w:p w14:paraId="7D4FC316" w14:textId="77777777" w:rsidR="00462490" w:rsidRDefault="00462490" w:rsidP="00D04637">
      <w:pPr>
        <w:pStyle w:val="1e"/>
        <w:numPr>
          <w:ilvl w:val="0"/>
          <w:numId w:val="22"/>
        </w:numPr>
      </w:pPr>
      <w:r>
        <w:t>Deploy OSPF or OSPFv3 at the access layer of the backbone network.</w:t>
      </w:r>
    </w:p>
    <w:p w14:paraId="77FC24C4" w14:textId="77777777" w:rsidR="00462490" w:rsidRDefault="00462490" w:rsidP="00D04637">
      <w:pPr>
        <w:pStyle w:val="1e"/>
        <w:numPr>
          <w:ilvl w:val="0"/>
          <w:numId w:val="22"/>
        </w:numPr>
      </w:pPr>
      <w:r>
        <w:t>Deploy IPv4 or IPv6 IS-IS at the core layer of the backbone network.</w:t>
      </w:r>
    </w:p>
    <w:p w14:paraId="1F1B641F" w14:textId="77777777" w:rsidR="00462490" w:rsidRDefault="00462490" w:rsidP="00D04637">
      <w:pPr>
        <w:pStyle w:val="1e"/>
        <w:numPr>
          <w:ilvl w:val="0"/>
          <w:numId w:val="22"/>
        </w:numPr>
      </w:pPr>
      <w:r>
        <w:t>Configure IPv4 IS-IS and OSPF to import routes from each other, and IPv6 IS-IS and OSPFv3 to import routes from each other.</w:t>
      </w:r>
    </w:p>
    <w:p w14:paraId="78DCC8E8" w14:textId="77777777" w:rsidR="00462490" w:rsidRDefault="00462490" w:rsidP="00D04637">
      <w:pPr>
        <w:pStyle w:val="1e"/>
        <w:numPr>
          <w:ilvl w:val="0"/>
          <w:numId w:val="22"/>
        </w:numPr>
      </w:pPr>
      <w:r>
        <w:t>Configure R1, R2, R4, and R5 to establish External BGP (EBGP) peer relationships with the RR, and configure R3 as the RR.</w:t>
      </w:r>
    </w:p>
    <w:p w14:paraId="49146FB5" w14:textId="77777777" w:rsidR="00462490" w:rsidRDefault="00462490" w:rsidP="00D04637">
      <w:pPr>
        <w:pStyle w:val="1e"/>
        <w:numPr>
          <w:ilvl w:val="0"/>
          <w:numId w:val="22"/>
        </w:numPr>
      </w:pPr>
      <w:r>
        <w:t>Configure S1 and S2 to establish EBGP peer relationships with R1 and R5 and advertise IPv4 and IPv6 routes.</w:t>
      </w:r>
    </w:p>
    <w:p w14:paraId="0557A6F3" w14:textId="77777777" w:rsidR="00462490" w:rsidRPr="000D4F94" w:rsidRDefault="00462490" w:rsidP="00D04637">
      <w:pPr>
        <w:pStyle w:val="40"/>
        <w:numPr>
          <w:ilvl w:val="3"/>
          <w:numId w:val="11"/>
        </w:numPr>
      </w:pPr>
      <w:bookmarkStart w:id="56" w:name="_Toc49938662"/>
      <w:r w:rsidRPr="000D4F94">
        <w:lastRenderedPageBreak/>
        <w:t>Configuration Procedure</w:t>
      </w:r>
      <w:bookmarkEnd w:id="56"/>
    </w:p>
    <w:p w14:paraId="571A4E55" w14:textId="7EEC8D47" w:rsidR="00462490" w:rsidRPr="00D63D35" w:rsidRDefault="00462490" w:rsidP="00E8437B">
      <w:pPr>
        <w:pStyle w:val="3"/>
        <w:numPr>
          <w:ilvl w:val="5"/>
          <w:numId w:val="26"/>
        </w:numPr>
      </w:pPr>
      <w:r w:rsidRPr="00D63D35">
        <w:t>Configure IPv4 and IPv6 addresses for interconnection interfaces and loopback interfaces.</w:t>
      </w:r>
    </w:p>
    <w:p w14:paraId="02657060" w14:textId="77777777" w:rsidR="00462490" w:rsidRPr="00462490" w:rsidRDefault="00462490" w:rsidP="00462490">
      <w:pPr>
        <w:pStyle w:val="1e"/>
      </w:pPr>
      <w:r w:rsidRPr="00462490">
        <w:t># Name the devices.</w:t>
      </w:r>
    </w:p>
    <w:p w14:paraId="0894BD70" w14:textId="77777777" w:rsidR="00462490" w:rsidRPr="00462490" w:rsidRDefault="00462490" w:rsidP="00462490">
      <w:pPr>
        <w:pStyle w:val="1e"/>
      </w:pPr>
      <w:r w:rsidRPr="00462490">
        <w:t>The configuration details are not provided.</w:t>
      </w:r>
    </w:p>
    <w:p w14:paraId="4D342BC2" w14:textId="77777777" w:rsidR="00462490" w:rsidRPr="00462490" w:rsidRDefault="00462490" w:rsidP="00462490">
      <w:pPr>
        <w:pStyle w:val="1e"/>
      </w:pPr>
      <w:r w:rsidRPr="00462490">
        <w:t># Disable the interfaces that are not used in this experiment.</w:t>
      </w:r>
    </w:p>
    <w:p w14:paraId="657F998A" w14:textId="77777777" w:rsidR="00462490" w:rsidRPr="00462490" w:rsidRDefault="00462490" w:rsidP="00462490">
      <w:pPr>
        <w:pStyle w:val="1e"/>
      </w:pPr>
      <w:r w:rsidRPr="00462490">
        <w:t>The configuration details are not provided.</w:t>
      </w:r>
    </w:p>
    <w:p w14:paraId="6B323F83" w14:textId="77777777" w:rsidR="00462490" w:rsidRPr="00462490" w:rsidRDefault="00462490" w:rsidP="00462490">
      <w:pPr>
        <w:pStyle w:val="1e"/>
      </w:pPr>
      <w:r w:rsidRPr="00462490">
        <w:t># Configure IPv4 addresses for GE0/0/2, GE0/0/3, and Loopback0 on R1.</w:t>
      </w:r>
    </w:p>
    <w:p w14:paraId="01BB7284" w14:textId="77777777" w:rsidR="00462490" w:rsidRDefault="00462490" w:rsidP="00446B99">
      <w:pPr>
        <w:pStyle w:val="2f3"/>
        <w:rPr>
          <w:rFonts w:hint="eastAsia"/>
        </w:rPr>
      </w:pPr>
      <w:r>
        <w:t>[R1]interface LoopBack0</w:t>
      </w:r>
    </w:p>
    <w:p w14:paraId="0F24D10D" w14:textId="77777777" w:rsidR="00462490" w:rsidRDefault="00462490" w:rsidP="00446B99">
      <w:pPr>
        <w:pStyle w:val="2f3"/>
        <w:rPr>
          <w:rFonts w:hint="eastAsia"/>
        </w:rPr>
      </w:pPr>
      <w:r>
        <w:t>[R1-LoopBack0] ip address 10.10.10.1 255.255.255.255</w:t>
      </w:r>
    </w:p>
    <w:p w14:paraId="1274A1D1" w14:textId="77777777" w:rsidR="00462490" w:rsidRDefault="00462490" w:rsidP="00446B99">
      <w:pPr>
        <w:pStyle w:val="2f3"/>
        <w:rPr>
          <w:rFonts w:hint="eastAsia"/>
        </w:rPr>
      </w:pPr>
      <w:r>
        <w:t>[R1-LoopBack0] quit</w:t>
      </w:r>
    </w:p>
    <w:p w14:paraId="1F707AFC" w14:textId="77777777" w:rsidR="00462490" w:rsidRDefault="00462490" w:rsidP="00446B99">
      <w:pPr>
        <w:pStyle w:val="2f3"/>
        <w:rPr>
          <w:rFonts w:hint="eastAsia"/>
        </w:rPr>
      </w:pPr>
      <w:r>
        <w:t>[R1]interface GigabitEthernet0/0/2</w:t>
      </w:r>
    </w:p>
    <w:p w14:paraId="392AE7E5" w14:textId="77777777" w:rsidR="00462490" w:rsidRDefault="00462490" w:rsidP="00446B99">
      <w:pPr>
        <w:pStyle w:val="2f3"/>
        <w:rPr>
          <w:rFonts w:hint="eastAsia"/>
        </w:rPr>
      </w:pPr>
      <w:r>
        <w:t>[R1-GigabitEthernet0/0/2] ip address 10.0.12.1 255.255.255.0</w:t>
      </w:r>
    </w:p>
    <w:p w14:paraId="3E0F0792" w14:textId="77777777" w:rsidR="00462490" w:rsidRDefault="00462490" w:rsidP="00446B99">
      <w:pPr>
        <w:pStyle w:val="2f3"/>
        <w:rPr>
          <w:rFonts w:hint="eastAsia"/>
        </w:rPr>
      </w:pPr>
      <w:r>
        <w:t>[R1-GigabitEthernet0/0/2] quit</w:t>
      </w:r>
    </w:p>
    <w:p w14:paraId="61A23B89" w14:textId="77777777" w:rsidR="00462490" w:rsidRDefault="00462490" w:rsidP="00446B99">
      <w:pPr>
        <w:pStyle w:val="2f3"/>
        <w:rPr>
          <w:rFonts w:hint="eastAsia"/>
        </w:rPr>
      </w:pPr>
      <w:r>
        <w:t>[R1]interface GigabitEthernet0/0/3</w:t>
      </w:r>
    </w:p>
    <w:p w14:paraId="27D2EC42" w14:textId="77777777" w:rsidR="00462490" w:rsidRDefault="00462490" w:rsidP="00446B99">
      <w:pPr>
        <w:pStyle w:val="2f3"/>
        <w:rPr>
          <w:rFonts w:hint="eastAsia"/>
        </w:rPr>
      </w:pPr>
      <w:r>
        <w:t>[R1-GigabitEthernet0/0/3] ip address 10.0.11.2 255.255.255.0</w:t>
      </w:r>
    </w:p>
    <w:p w14:paraId="61BE729F" w14:textId="77777777" w:rsidR="00462490" w:rsidRDefault="00462490" w:rsidP="00446B99">
      <w:pPr>
        <w:pStyle w:val="2f3"/>
        <w:rPr>
          <w:rFonts w:hint="eastAsia"/>
        </w:rPr>
      </w:pPr>
      <w:r>
        <w:t>[R1-GigabitEthernet0/0/3] quit</w:t>
      </w:r>
    </w:p>
    <w:p w14:paraId="62402503" w14:textId="77777777" w:rsidR="00462490" w:rsidRDefault="00462490" w:rsidP="00446B99">
      <w:pPr>
        <w:pStyle w:val="1e"/>
      </w:pPr>
      <w:r>
        <w:t># Configure IPv6 addresses for GE0/0/2, GE0/0/3, and Loopback0 on R1.</w:t>
      </w:r>
    </w:p>
    <w:p w14:paraId="51D8C978" w14:textId="77777777" w:rsidR="00462490" w:rsidRDefault="00462490" w:rsidP="00446B99">
      <w:pPr>
        <w:pStyle w:val="2f3"/>
        <w:rPr>
          <w:rFonts w:hint="eastAsia"/>
        </w:rPr>
      </w:pPr>
      <w:r>
        <w:t>[R1]ipv6</w:t>
      </w:r>
    </w:p>
    <w:p w14:paraId="04B5D138" w14:textId="77777777" w:rsidR="00462490" w:rsidRDefault="00462490" w:rsidP="00446B99">
      <w:pPr>
        <w:pStyle w:val="2f3"/>
        <w:rPr>
          <w:rFonts w:hint="eastAsia"/>
        </w:rPr>
      </w:pPr>
      <w:r>
        <w:t>[R1]interface LoopBack0</w:t>
      </w:r>
    </w:p>
    <w:p w14:paraId="4E2815E7" w14:textId="77777777" w:rsidR="00462490" w:rsidRDefault="00462490" w:rsidP="00446B99">
      <w:pPr>
        <w:pStyle w:val="2f3"/>
        <w:rPr>
          <w:rFonts w:hint="eastAsia"/>
        </w:rPr>
      </w:pPr>
      <w:r>
        <w:t>[R1-LoopBack0] ipv6 enable</w:t>
      </w:r>
    </w:p>
    <w:p w14:paraId="72DD2079" w14:textId="77777777" w:rsidR="00462490" w:rsidRDefault="00462490" w:rsidP="00446B99">
      <w:pPr>
        <w:pStyle w:val="2f3"/>
        <w:rPr>
          <w:rFonts w:hint="eastAsia"/>
        </w:rPr>
      </w:pPr>
      <w:r>
        <w:t>[R1-LoopBack0] ipv6 address 1::1/128</w:t>
      </w:r>
    </w:p>
    <w:p w14:paraId="2833AED4" w14:textId="77777777" w:rsidR="00462490" w:rsidRDefault="00462490" w:rsidP="00446B99">
      <w:pPr>
        <w:pStyle w:val="2f3"/>
        <w:rPr>
          <w:rFonts w:hint="eastAsia"/>
        </w:rPr>
      </w:pPr>
      <w:r>
        <w:t>[R1-LoopBack0] quit</w:t>
      </w:r>
    </w:p>
    <w:p w14:paraId="61C6D201" w14:textId="77777777" w:rsidR="00462490" w:rsidRDefault="00462490" w:rsidP="00446B99">
      <w:pPr>
        <w:pStyle w:val="2f3"/>
        <w:rPr>
          <w:rFonts w:hint="eastAsia"/>
        </w:rPr>
      </w:pPr>
      <w:r>
        <w:t>[R1]interface GigabitEthernet0/0/2</w:t>
      </w:r>
    </w:p>
    <w:p w14:paraId="23736C26" w14:textId="77777777" w:rsidR="00462490" w:rsidRDefault="00462490" w:rsidP="00446B99">
      <w:pPr>
        <w:pStyle w:val="2f3"/>
        <w:rPr>
          <w:rFonts w:hint="eastAsia"/>
        </w:rPr>
      </w:pPr>
      <w:r>
        <w:t>[R1-GigabitEthernet0/0/2] ipv6 enable</w:t>
      </w:r>
    </w:p>
    <w:p w14:paraId="1E08A3FB" w14:textId="77777777" w:rsidR="00462490" w:rsidRDefault="00462490" w:rsidP="00446B99">
      <w:pPr>
        <w:pStyle w:val="2f3"/>
        <w:rPr>
          <w:rFonts w:hint="eastAsia"/>
        </w:rPr>
      </w:pPr>
      <w:r>
        <w:t>[R1-GigabitEthernet0/0/2] ipv6 address 2001:DB8:12::1/64</w:t>
      </w:r>
    </w:p>
    <w:p w14:paraId="4C87942C" w14:textId="77777777" w:rsidR="00462490" w:rsidRDefault="00462490" w:rsidP="00446B99">
      <w:pPr>
        <w:pStyle w:val="2f3"/>
        <w:rPr>
          <w:rFonts w:hint="eastAsia"/>
        </w:rPr>
      </w:pPr>
      <w:r>
        <w:t>[R1-GigabitEthernet0/0/2] quit</w:t>
      </w:r>
    </w:p>
    <w:p w14:paraId="084C3A79" w14:textId="77777777" w:rsidR="00462490" w:rsidRDefault="00462490" w:rsidP="00446B99">
      <w:pPr>
        <w:pStyle w:val="2f3"/>
        <w:rPr>
          <w:rFonts w:hint="eastAsia"/>
        </w:rPr>
      </w:pPr>
      <w:r>
        <w:t>[R1]interface GigabitEthernet0/0/3</w:t>
      </w:r>
    </w:p>
    <w:p w14:paraId="6F6BE94E" w14:textId="77777777" w:rsidR="00462490" w:rsidRDefault="00462490" w:rsidP="00446B99">
      <w:pPr>
        <w:pStyle w:val="2f3"/>
        <w:rPr>
          <w:rFonts w:hint="eastAsia"/>
        </w:rPr>
      </w:pPr>
      <w:r>
        <w:t>[R1-GigabitEthernet0/0/3] ipv6 enable</w:t>
      </w:r>
    </w:p>
    <w:p w14:paraId="19E23BC4" w14:textId="77777777" w:rsidR="00462490" w:rsidRDefault="00462490" w:rsidP="00446B99">
      <w:pPr>
        <w:pStyle w:val="2f3"/>
        <w:rPr>
          <w:rFonts w:hint="eastAsia"/>
        </w:rPr>
      </w:pPr>
      <w:r>
        <w:t>[R1-GigabitEthernet0/0/3] ipv6 address 2001:DB8:11::2/64</w:t>
      </w:r>
    </w:p>
    <w:p w14:paraId="171B8D5F" w14:textId="77777777" w:rsidR="00462490" w:rsidRDefault="00462490" w:rsidP="00446B99">
      <w:pPr>
        <w:pStyle w:val="2f3"/>
        <w:rPr>
          <w:rFonts w:hint="eastAsia"/>
        </w:rPr>
      </w:pPr>
      <w:r>
        <w:t>[R1</w:t>
      </w:r>
      <w:r w:rsidRPr="00446B99">
        <w:t>-GigabitEthernet0/0/3] quit</w:t>
      </w:r>
    </w:p>
    <w:p w14:paraId="170B2DB6" w14:textId="77777777" w:rsidR="00462490" w:rsidRDefault="00462490" w:rsidP="00446B99">
      <w:pPr>
        <w:pStyle w:val="1e"/>
      </w:pPr>
      <w:r>
        <w:t># Configure IPv4 addresses for GE0/0/1, GE0/0/2, GE0/0/3, and Loopback0 on R2.</w:t>
      </w:r>
    </w:p>
    <w:p w14:paraId="22E55B70" w14:textId="77777777" w:rsidR="00462490" w:rsidRDefault="00462490" w:rsidP="00446B99">
      <w:pPr>
        <w:pStyle w:val="2f3"/>
        <w:rPr>
          <w:rFonts w:hint="eastAsia"/>
        </w:rPr>
      </w:pPr>
      <w:r>
        <w:t>[R2]interface LoopBack0</w:t>
      </w:r>
    </w:p>
    <w:p w14:paraId="53F193A1" w14:textId="77777777" w:rsidR="00462490" w:rsidRDefault="00462490" w:rsidP="00446B99">
      <w:pPr>
        <w:pStyle w:val="2f3"/>
        <w:rPr>
          <w:rFonts w:hint="eastAsia"/>
        </w:rPr>
      </w:pPr>
      <w:r>
        <w:t xml:space="preserve">[R2-LoopBack0] ip address 10.10.10.2 255.255.255.255 </w:t>
      </w:r>
    </w:p>
    <w:p w14:paraId="75B96D50" w14:textId="77777777" w:rsidR="00462490" w:rsidRDefault="00462490" w:rsidP="00446B99">
      <w:pPr>
        <w:pStyle w:val="2f3"/>
        <w:rPr>
          <w:rFonts w:hint="eastAsia"/>
        </w:rPr>
      </w:pPr>
      <w:r>
        <w:t>[R2-LoopBack0] quit</w:t>
      </w:r>
    </w:p>
    <w:p w14:paraId="65A3907E" w14:textId="77777777" w:rsidR="00462490" w:rsidRDefault="00462490" w:rsidP="00446B99">
      <w:pPr>
        <w:pStyle w:val="2f3"/>
        <w:rPr>
          <w:rFonts w:hint="eastAsia"/>
        </w:rPr>
      </w:pPr>
      <w:r>
        <w:t>[R2]interface GigabitEthernet0/0/1</w:t>
      </w:r>
    </w:p>
    <w:p w14:paraId="4EEB2A7B" w14:textId="77777777" w:rsidR="00462490" w:rsidRDefault="00462490" w:rsidP="00446B99">
      <w:pPr>
        <w:pStyle w:val="2f3"/>
        <w:rPr>
          <w:rFonts w:hint="eastAsia"/>
        </w:rPr>
      </w:pPr>
      <w:r>
        <w:t>[R2-GigabitEthernet0/0/1] ip address 10.0.24.2 255.255.255.0</w:t>
      </w:r>
    </w:p>
    <w:p w14:paraId="2EC9A26D" w14:textId="77777777" w:rsidR="00462490" w:rsidRDefault="00462490" w:rsidP="00446B99">
      <w:pPr>
        <w:pStyle w:val="2f3"/>
        <w:rPr>
          <w:rFonts w:hint="eastAsia"/>
        </w:rPr>
      </w:pPr>
      <w:r>
        <w:t>[R2-GigabitEthernet0/0/1] quit</w:t>
      </w:r>
    </w:p>
    <w:p w14:paraId="0868FF1A" w14:textId="77777777" w:rsidR="00462490" w:rsidRDefault="00462490" w:rsidP="00446B99">
      <w:pPr>
        <w:pStyle w:val="2f3"/>
        <w:rPr>
          <w:rFonts w:hint="eastAsia"/>
        </w:rPr>
      </w:pPr>
      <w:r>
        <w:t>[R2]interface GigabitEthernet0/0/2</w:t>
      </w:r>
    </w:p>
    <w:p w14:paraId="3F0F3135" w14:textId="77777777" w:rsidR="00462490" w:rsidRDefault="00462490" w:rsidP="00446B99">
      <w:pPr>
        <w:pStyle w:val="2f3"/>
        <w:rPr>
          <w:rFonts w:hint="eastAsia"/>
        </w:rPr>
      </w:pPr>
      <w:r>
        <w:t>[R2-GigabitEthernet0/0/2] ip address 10.0.23.2 255.255.255.0</w:t>
      </w:r>
    </w:p>
    <w:p w14:paraId="44DF90E6" w14:textId="77777777" w:rsidR="00462490" w:rsidRDefault="00462490" w:rsidP="00446B99">
      <w:pPr>
        <w:pStyle w:val="2f3"/>
        <w:rPr>
          <w:rFonts w:hint="eastAsia"/>
        </w:rPr>
      </w:pPr>
      <w:r>
        <w:t>[R2-GigabitEthernet0/0/2] quit</w:t>
      </w:r>
    </w:p>
    <w:p w14:paraId="4FC6AECE" w14:textId="77777777" w:rsidR="00462490" w:rsidRDefault="00462490" w:rsidP="00446B99">
      <w:pPr>
        <w:pStyle w:val="2f3"/>
        <w:rPr>
          <w:rFonts w:hint="eastAsia"/>
        </w:rPr>
      </w:pPr>
      <w:r>
        <w:t>[R2]interface GigabitEthernet0/0/3</w:t>
      </w:r>
    </w:p>
    <w:p w14:paraId="142CFA38" w14:textId="77777777" w:rsidR="00462490" w:rsidRDefault="00462490" w:rsidP="00446B99">
      <w:pPr>
        <w:pStyle w:val="2f3"/>
        <w:rPr>
          <w:rFonts w:hint="eastAsia"/>
        </w:rPr>
      </w:pPr>
      <w:r>
        <w:t>[R2-GigabitEthernet0/0/3] ip address 10.0.12.2 255.255.255.0</w:t>
      </w:r>
    </w:p>
    <w:p w14:paraId="1C87E09B" w14:textId="77777777" w:rsidR="00462490" w:rsidRDefault="00462490" w:rsidP="00446B99">
      <w:pPr>
        <w:pStyle w:val="2f3"/>
        <w:rPr>
          <w:rFonts w:hint="eastAsia"/>
        </w:rPr>
      </w:pPr>
      <w:r>
        <w:t>[R2-GigabitEthernet0/0/3] quit</w:t>
      </w:r>
    </w:p>
    <w:p w14:paraId="23C05EDF" w14:textId="77777777" w:rsidR="00462490" w:rsidRDefault="00462490" w:rsidP="00446B99">
      <w:pPr>
        <w:pStyle w:val="1e"/>
      </w:pPr>
      <w:r>
        <w:t># Configure IPv6 addresses for GE0/0/2, GE0/0/3, and Loopback0 on R2. GE0/0/1 supports only IPv4 and does not need to be configured with an IPv6 address.</w:t>
      </w:r>
    </w:p>
    <w:p w14:paraId="26044C35" w14:textId="77777777" w:rsidR="00462490" w:rsidRDefault="00462490" w:rsidP="00446B99">
      <w:pPr>
        <w:pStyle w:val="2f3"/>
        <w:rPr>
          <w:rFonts w:hint="eastAsia"/>
        </w:rPr>
      </w:pPr>
      <w:r>
        <w:lastRenderedPageBreak/>
        <w:t>[R2]ipv6</w:t>
      </w:r>
    </w:p>
    <w:p w14:paraId="0DEC53C4" w14:textId="77777777" w:rsidR="00462490" w:rsidRDefault="00462490" w:rsidP="00446B99">
      <w:pPr>
        <w:pStyle w:val="2f3"/>
        <w:rPr>
          <w:rFonts w:hint="eastAsia"/>
        </w:rPr>
      </w:pPr>
      <w:r>
        <w:t>[R2]interface LoopBack0</w:t>
      </w:r>
    </w:p>
    <w:p w14:paraId="3E5636C2" w14:textId="77777777" w:rsidR="00462490" w:rsidRDefault="00462490" w:rsidP="00446B99">
      <w:pPr>
        <w:pStyle w:val="2f3"/>
        <w:rPr>
          <w:rFonts w:hint="eastAsia"/>
        </w:rPr>
      </w:pPr>
      <w:r>
        <w:t>[R2-LoopBack0] ipv6 enable</w:t>
      </w:r>
    </w:p>
    <w:p w14:paraId="0C7F7EEE" w14:textId="77777777" w:rsidR="00462490" w:rsidRDefault="00462490" w:rsidP="00446B99">
      <w:pPr>
        <w:pStyle w:val="2f3"/>
        <w:rPr>
          <w:rFonts w:hint="eastAsia"/>
        </w:rPr>
      </w:pPr>
      <w:r>
        <w:t>[R2-LoopBack0] ipv6 address 2::2/128</w:t>
      </w:r>
    </w:p>
    <w:p w14:paraId="12352AC2" w14:textId="77777777" w:rsidR="00462490" w:rsidRDefault="00462490" w:rsidP="00446B99">
      <w:pPr>
        <w:pStyle w:val="2f3"/>
        <w:rPr>
          <w:rFonts w:hint="eastAsia"/>
        </w:rPr>
      </w:pPr>
      <w:r>
        <w:t>[R2-LoopBack0] quit</w:t>
      </w:r>
    </w:p>
    <w:p w14:paraId="1CB61418" w14:textId="77777777" w:rsidR="00462490" w:rsidRDefault="00462490" w:rsidP="00446B99">
      <w:pPr>
        <w:pStyle w:val="2f3"/>
        <w:rPr>
          <w:rFonts w:hint="eastAsia"/>
        </w:rPr>
      </w:pPr>
      <w:r>
        <w:t>[R2]interface GigabitEthernet0/0/2</w:t>
      </w:r>
    </w:p>
    <w:p w14:paraId="102D985D" w14:textId="77777777" w:rsidR="00462490" w:rsidRDefault="00462490" w:rsidP="00446B99">
      <w:pPr>
        <w:pStyle w:val="2f3"/>
        <w:rPr>
          <w:rFonts w:hint="eastAsia"/>
        </w:rPr>
      </w:pPr>
      <w:r>
        <w:t>[R2-GigabitEthernet0/0/2] ipv6 enable</w:t>
      </w:r>
    </w:p>
    <w:p w14:paraId="403AF1BD" w14:textId="77777777" w:rsidR="00462490" w:rsidRDefault="00462490" w:rsidP="00446B99">
      <w:pPr>
        <w:pStyle w:val="2f3"/>
        <w:rPr>
          <w:rFonts w:hint="eastAsia"/>
        </w:rPr>
      </w:pPr>
      <w:r>
        <w:t>[R2-GigabitEthernet0/0/2] ipv6 address 2001:DB8:23::2/64</w:t>
      </w:r>
    </w:p>
    <w:p w14:paraId="3058C437" w14:textId="77777777" w:rsidR="00462490" w:rsidRDefault="00462490" w:rsidP="00446B99">
      <w:pPr>
        <w:pStyle w:val="2f3"/>
        <w:rPr>
          <w:rFonts w:hint="eastAsia"/>
        </w:rPr>
      </w:pPr>
      <w:r>
        <w:t>[R2-GigabitEthernet0/0/2] quit</w:t>
      </w:r>
    </w:p>
    <w:p w14:paraId="586C42AD" w14:textId="77777777" w:rsidR="00462490" w:rsidRDefault="00462490" w:rsidP="00446B99">
      <w:pPr>
        <w:pStyle w:val="2f3"/>
        <w:rPr>
          <w:rFonts w:hint="eastAsia"/>
        </w:rPr>
      </w:pPr>
      <w:r>
        <w:t>[R2]interface GigabitEthernet0/0/3</w:t>
      </w:r>
    </w:p>
    <w:p w14:paraId="4C46D8BD" w14:textId="77777777" w:rsidR="00462490" w:rsidRDefault="00462490" w:rsidP="00446B99">
      <w:pPr>
        <w:pStyle w:val="2f3"/>
        <w:rPr>
          <w:rFonts w:hint="eastAsia"/>
        </w:rPr>
      </w:pPr>
      <w:r>
        <w:t>[R2-GigabitEthernet0/0/3] ipv6 enable</w:t>
      </w:r>
    </w:p>
    <w:p w14:paraId="54F5A818" w14:textId="77777777" w:rsidR="00462490" w:rsidRDefault="00462490" w:rsidP="00446B99">
      <w:pPr>
        <w:pStyle w:val="2f3"/>
        <w:rPr>
          <w:rFonts w:hint="eastAsia"/>
        </w:rPr>
      </w:pPr>
      <w:r>
        <w:t>[R2-GigabitEthernet0/0/3] ipv6 address 2001:DB8:12::2/64</w:t>
      </w:r>
    </w:p>
    <w:p w14:paraId="6F3E8DF6" w14:textId="77777777" w:rsidR="00462490" w:rsidRDefault="00462490" w:rsidP="00446B99">
      <w:pPr>
        <w:pStyle w:val="2f3"/>
        <w:rPr>
          <w:rFonts w:hint="eastAsia"/>
        </w:rPr>
      </w:pPr>
      <w:r>
        <w:t>[R2-GigabitEthernet0/0/3] quit</w:t>
      </w:r>
    </w:p>
    <w:p w14:paraId="4DD91020" w14:textId="77777777" w:rsidR="00462490" w:rsidRDefault="00462490" w:rsidP="00446B99">
      <w:pPr>
        <w:pStyle w:val="1e"/>
      </w:pPr>
      <w:r>
        <w:t># Configure IPv4 addresses for GE0/0/2, GE0/0/3, and Loopback0 on R3.</w:t>
      </w:r>
    </w:p>
    <w:p w14:paraId="1B4C7BE9" w14:textId="77777777" w:rsidR="00462490" w:rsidRDefault="00462490" w:rsidP="00446B99">
      <w:pPr>
        <w:pStyle w:val="2f3"/>
        <w:rPr>
          <w:rFonts w:hint="eastAsia"/>
        </w:rPr>
      </w:pPr>
      <w:r>
        <w:t>[R3]interface LoopBack0</w:t>
      </w:r>
    </w:p>
    <w:p w14:paraId="603A5CC7" w14:textId="77777777" w:rsidR="00462490" w:rsidRDefault="00462490" w:rsidP="00446B99">
      <w:pPr>
        <w:pStyle w:val="2f3"/>
        <w:rPr>
          <w:rFonts w:hint="eastAsia"/>
        </w:rPr>
      </w:pPr>
      <w:r>
        <w:t>[R3-LoopBack0] ip address 10.10.10.3 255.255.255.255</w:t>
      </w:r>
    </w:p>
    <w:p w14:paraId="3A0634E8" w14:textId="77777777" w:rsidR="00462490" w:rsidRDefault="00462490" w:rsidP="00446B99">
      <w:pPr>
        <w:pStyle w:val="2f3"/>
        <w:rPr>
          <w:rFonts w:hint="eastAsia"/>
        </w:rPr>
      </w:pPr>
      <w:r>
        <w:t>[R3-LoopBack0] quit</w:t>
      </w:r>
    </w:p>
    <w:p w14:paraId="1B28705D" w14:textId="77777777" w:rsidR="00462490" w:rsidRDefault="00462490" w:rsidP="00446B99">
      <w:pPr>
        <w:pStyle w:val="2f3"/>
        <w:rPr>
          <w:rFonts w:hint="eastAsia"/>
        </w:rPr>
      </w:pPr>
      <w:r>
        <w:t>[R3]interface GigabitEthernet0/0/2</w:t>
      </w:r>
    </w:p>
    <w:p w14:paraId="796B6F95" w14:textId="77777777" w:rsidR="00462490" w:rsidRDefault="00462490" w:rsidP="00446B99">
      <w:pPr>
        <w:pStyle w:val="2f3"/>
        <w:rPr>
          <w:rFonts w:hint="eastAsia"/>
        </w:rPr>
      </w:pPr>
      <w:r>
        <w:t>[R3-GigabitEthernet0/0/2] ip address 10.0.34.3 255.255.255.0</w:t>
      </w:r>
    </w:p>
    <w:p w14:paraId="29A49221" w14:textId="77777777" w:rsidR="00462490" w:rsidRDefault="00462490" w:rsidP="00446B99">
      <w:pPr>
        <w:pStyle w:val="2f3"/>
        <w:rPr>
          <w:rFonts w:hint="eastAsia"/>
        </w:rPr>
      </w:pPr>
      <w:r>
        <w:t>[R3-GigabitEthernet0/0/2] quit</w:t>
      </w:r>
    </w:p>
    <w:p w14:paraId="2986BE27" w14:textId="77777777" w:rsidR="00462490" w:rsidRDefault="00462490" w:rsidP="00446B99">
      <w:pPr>
        <w:pStyle w:val="2f3"/>
        <w:rPr>
          <w:rFonts w:hint="eastAsia"/>
        </w:rPr>
      </w:pPr>
      <w:r>
        <w:t>[R3]interface GigabitEthernet0/0/3</w:t>
      </w:r>
    </w:p>
    <w:p w14:paraId="3139A08E" w14:textId="77777777" w:rsidR="00462490" w:rsidRDefault="00462490" w:rsidP="00446B99">
      <w:pPr>
        <w:pStyle w:val="2f3"/>
        <w:rPr>
          <w:rFonts w:hint="eastAsia"/>
        </w:rPr>
      </w:pPr>
      <w:r>
        <w:t>[R3-GigabitEthernet0/0/3] ip address 10.0.23.3 255.255.255.0</w:t>
      </w:r>
    </w:p>
    <w:p w14:paraId="0AD13EE2" w14:textId="77777777" w:rsidR="00462490" w:rsidRDefault="00462490" w:rsidP="00446B99">
      <w:pPr>
        <w:pStyle w:val="2f3"/>
        <w:rPr>
          <w:rFonts w:hint="eastAsia"/>
        </w:rPr>
      </w:pPr>
      <w:r>
        <w:t>[R3-GigabitEthernet0/0/3] quit</w:t>
      </w:r>
    </w:p>
    <w:p w14:paraId="186608AB" w14:textId="77777777" w:rsidR="00462490" w:rsidRDefault="00462490" w:rsidP="00446B99">
      <w:pPr>
        <w:pStyle w:val="1e"/>
      </w:pPr>
      <w:r>
        <w:t># Configure IPv6 addresses for GE0/0/2, GE0/0/3, and Loopback0 on R3.</w:t>
      </w:r>
    </w:p>
    <w:p w14:paraId="1D67542D" w14:textId="77777777" w:rsidR="00462490" w:rsidRDefault="00462490" w:rsidP="00446B99">
      <w:pPr>
        <w:pStyle w:val="2f3"/>
        <w:rPr>
          <w:rFonts w:hint="eastAsia"/>
        </w:rPr>
      </w:pPr>
      <w:r>
        <w:t>[R3]ipv6</w:t>
      </w:r>
    </w:p>
    <w:p w14:paraId="201503D6" w14:textId="77777777" w:rsidR="00462490" w:rsidRDefault="00462490" w:rsidP="00446B99">
      <w:pPr>
        <w:pStyle w:val="2f3"/>
        <w:rPr>
          <w:rFonts w:hint="eastAsia"/>
        </w:rPr>
      </w:pPr>
      <w:r>
        <w:t>[R3]interface LoopBack0</w:t>
      </w:r>
    </w:p>
    <w:p w14:paraId="6140F923" w14:textId="77777777" w:rsidR="00462490" w:rsidRDefault="00462490" w:rsidP="00446B99">
      <w:pPr>
        <w:pStyle w:val="2f3"/>
        <w:rPr>
          <w:rFonts w:hint="eastAsia"/>
        </w:rPr>
      </w:pPr>
      <w:r>
        <w:t>[R3-LoopBack0] ipv6 enable</w:t>
      </w:r>
    </w:p>
    <w:p w14:paraId="14A2B019" w14:textId="77777777" w:rsidR="00462490" w:rsidRDefault="00462490" w:rsidP="00446B99">
      <w:pPr>
        <w:pStyle w:val="2f3"/>
        <w:rPr>
          <w:rFonts w:hint="eastAsia"/>
        </w:rPr>
      </w:pPr>
      <w:r>
        <w:t>[R3-LoopBack0] ipv6 address 3::3/128</w:t>
      </w:r>
    </w:p>
    <w:p w14:paraId="404A76A4" w14:textId="77777777" w:rsidR="00462490" w:rsidRDefault="00462490" w:rsidP="00446B99">
      <w:pPr>
        <w:pStyle w:val="2f3"/>
        <w:rPr>
          <w:rFonts w:hint="eastAsia"/>
        </w:rPr>
      </w:pPr>
      <w:r>
        <w:t>[R3-LoopBack0] quit</w:t>
      </w:r>
    </w:p>
    <w:p w14:paraId="03B636F7" w14:textId="77777777" w:rsidR="00462490" w:rsidRDefault="00462490" w:rsidP="00446B99">
      <w:pPr>
        <w:pStyle w:val="2f3"/>
        <w:rPr>
          <w:rFonts w:hint="eastAsia"/>
        </w:rPr>
      </w:pPr>
      <w:r>
        <w:t>[R3]interface GigabitEthernet0/0/2</w:t>
      </w:r>
    </w:p>
    <w:p w14:paraId="00675CDA" w14:textId="77777777" w:rsidR="00462490" w:rsidRDefault="00462490" w:rsidP="00446B99">
      <w:pPr>
        <w:pStyle w:val="2f3"/>
        <w:rPr>
          <w:rFonts w:hint="eastAsia"/>
        </w:rPr>
      </w:pPr>
      <w:r>
        <w:t>[R3-GigabitEthernet0/0/2] ipv6 enable</w:t>
      </w:r>
    </w:p>
    <w:p w14:paraId="1861D6BD" w14:textId="77777777" w:rsidR="00462490" w:rsidRDefault="00462490" w:rsidP="00446B99">
      <w:pPr>
        <w:pStyle w:val="2f3"/>
        <w:rPr>
          <w:rFonts w:hint="eastAsia"/>
        </w:rPr>
      </w:pPr>
      <w:r>
        <w:t>[R3-GigabitEthernet0/0/2] ipv6 address 2001:DB8:23::3/64</w:t>
      </w:r>
    </w:p>
    <w:p w14:paraId="7C77C555" w14:textId="77777777" w:rsidR="00462490" w:rsidRDefault="00462490" w:rsidP="00446B99">
      <w:pPr>
        <w:pStyle w:val="2f3"/>
        <w:rPr>
          <w:rFonts w:hint="eastAsia"/>
        </w:rPr>
      </w:pPr>
      <w:r>
        <w:t>[R3-GigabitEthernet0/0/2] quit</w:t>
      </w:r>
    </w:p>
    <w:p w14:paraId="19DA50B0" w14:textId="77777777" w:rsidR="00462490" w:rsidRDefault="00462490" w:rsidP="00446B99">
      <w:pPr>
        <w:pStyle w:val="2f3"/>
        <w:rPr>
          <w:rFonts w:hint="eastAsia"/>
        </w:rPr>
      </w:pPr>
      <w:r>
        <w:t>[R3]interface GigabitEthernet0/0/3</w:t>
      </w:r>
    </w:p>
    <w:p w14:paraId="675630E6" w14:textId="77777777" w:rsidR="00462490" w:rsidRDefault="00462490" w:rsidP="00446B99">
      <w:pPr>
        <w:pStyle w:val="2f3"/>
        <w:rPr>
          <w:rFonts w:hint="eastAsia"/>
        </w:rPr>
      </w:pPr>
      <w:r>
        <w:t>[R3-GigabitEthernet0/0/3] ipv6 enable</w:t>
      </w:r>
    </w:p>
    <w:p w14:paraId="709ED3E6" w14:textId="77777777" w:rsidR="00462490" w:rsidRDefault="00462490" w:rsidP="00446B99">
      <w:pPr>
        <w:pStyle w:val="2f3"/>
        <w:rPr>
          <w:rFonts w:hint="eastAsia"/>
        </w:rPr>
      </w:pPr>
      <w:r>
        <w:t>[R3-GigabitEthernet0/0/3] ipv6 address 2001:DB8:34::3/64</w:t>
      </w:r>
    </w:p>
    <w:p w14:paraId="1834116C" w14:textId="77777777" w:rsidR="00462490" w:rsidRDefault="00462490" w:rsidP="00446B99">
      <w:pPr>
        <w:pStyle w:val="2f3"/>
        <w:rPr>
          <w:rFonts w:hint="eastAsia"/>
        </w:rPr>
      </w:pPr>
      <w:r>
        <w:t>[R3-GigabitEthernet0/0/3] quit</w:t>
      </w:r>
    </w:p>
    <w:p w14:paraId="208D213F" w14:textId="77777777" w:rsidR="00462490" w:rsidRDefault="00462490" w:rsidP="00446B99">
      <w:pPr>
        <w:pStyle w:val="1e"/>
      </w:pPr>
      <w:r>
        <w:t># Configure IPv4 addresses for GE0/0/1, GE0/0/2, GE0/0/3, and Loopback0 on R4.</w:t>
      </w:r>
    </w:p>
    <w:p w14:paraId="61412C86" w14:textId="77777777" w:rsidR="00462490" w:rsidRDefault="00462490" w:rsidP="00446B99">
      <w:pPr>
        <w:pStyle w:val="2f3"/>
        <w:rPr>
          <w:rFonts w:hint="eastAsia"/>
        </w:rPr>
      </w:pPr>
      <w:r>
        <w:t>[R4]interface LoopBack0</w:t>
      </w:r>
    </w:p>
    <w:p w14:paraId="1C560B31" w14:textId="77777777" w:rsidR="00462490" w:rsidRDefault="00462490" w:rsidP="00446B99">
      <w:pPr>
        <w:pStyle w:val="2f3"/>
        <w:rPr>
          <w:rFonts w:hint="eastAsia"/>
        </w:rPr>
      </w:pPr>
      <w:r>
        <w:t>[R4-LoopBack0] ip address 10.10.10.4 255.255.255.255</w:t>
      </w:r>
    </w:p>
    <w:p w14:paraId="2BF8099B" w14:textId="77777777" w:rsidR="00462490" w:rsidRDefault="00462490" w:rsidP="00446B99">
      <w:pPr>
        <w:pStyle w:val="2f3"/>
        <w:rPr>
          <w:rFonts w:hint="eastAsia"/>
        </w:rPr>
      </w:pPr>
      <w:r>
        <w:t>[R4-LoopBack0] quit</w:t>
      </w:r>
    </w:p>
    <w:p w14:paraId="659538A0" w14:textId="77777777" w:rsidR="00462490" w:rsidRDefault="00462490" w:rsidP="00446B99">
      <w:pPr>
        <w:pStyle w:val="2f3"/>
        <w:rPr>
          <w:rFonts w:hint="eastAsia"/>
        </w:rPr>
      </w:pPr>
      <w:r>
        <w:t>[R4]interface GigabitEthernet0/0/1</w:t>
      </w:r>
    </w:p>
    <w:p w14:paraId="28AA509B" w14:textId="77777777" w:rsidR="00462490" w:rsidRDefault="00462490" w:rsidP="00446B99">
      <w:pPr>
        <w:pStyle w:val="2f3"/>
        <w:rPr>
          <w:rFonts w:hint="eastAsia"/>
        </w:rPr>
      </w:pPr>
      <w:r>
        <w:t>[R4-GigabitEthernet0/0/1] ip address 10.0.24.4 255.255.255.0</w:t>
      </w:r>
    </w:p>
    <w:p w14:paraId="28E3152A" w14:textId="77777777" w:rsidR="00462490" w:rsidRDefault="00462490" w:rsidP="00446B99">
      <w:pPr>
        <w:pStyle w:val="2f3"/>
        <w:rPr>
          <w:rFonts w:hint="eastAsia"/>
        </w:rPr>
      </w:pPr>
      <w:r>
        <w:t>[R4-GigabitEthernet0/0/1] quit</w:t>
      </w:r>
    </w:p>
    <w:p w14:paraId="2AAFB158" w14:textId="77777777" w:rsidR="00462490" w:rsidRDefault="00462490" w:rsidP="00446B99">
      <w:pPr>
        <w:pStyle w:val="2f3"/>
        <w:rPr>
          <w:rFonts w:hint="eastAsia"/>
        </w:rPr>
      </w:pPr>
      <w:r>
        <w:t>[R4]interface GigabitEthernet0/0/2</w:t>
      </w:r>
    </w:p>
    <w:p w14:paraId="31334294" w14:textId="77777777" w:rsidR="00462490" w:rsidRDefault="00462490" w:rsidP="00446B99">
      <w:pPr>
        <w:pStyle w:val="2f3"/>
        <w:rPr>
          <w:rFonts w:hint="eastAsia"/>
        </w:rPr>
      </w:pPr>
      <w:r>
        <w:t>[R4-GigabitEthernet0/0/2] ip address 10.0.45.4 255.255.255.0</w:t>
      </w:r>
    </w:p>
    <w:p w14:paraId="168DF7CB" w14:textId="77777777" w:rsidR="00462490" w:rsidRDefault="00462490" w:rsidP="00446B99">
      <w:pPr>
        <w:pStyle w:val="2f3"/>
        <w:rPr>
          <w:rFonts w:hint="eastAsia"/>
        </w:rPr>
      </w:pPr>
      <w:r>
        <w:t>[R4-GigabitEthernet0/0/2] quit</w:t>
      </w:r>
    </w:p>
    <w:p w14:paraId="5F67D9EC" w14:textId="77777777" w:rsidR="00462490" w:rsidRDefault="00462490" w:rsidP="00446B99">
      <w:pPr>
        <w:pStyle w:val="2f3"/>
        <w:rPr>
          <w:rFonts w:hint="eastAsia"/>
        </w:rPr>
      </w:pPr>
      <w:r>
        <w:t>[R4]interface GigabitEthernet0/0/3</w:t>
      </w:r>
    </w:p>
    <w:p w14:paraId="2E200EE6" w14:textId="77777777" w:rsidR="00462490" w:rsidRDefault="00462490" w:rsidP="00446B99">
      <w:pPr>
        <w:pStyle w:val="2f3"/>
        <w:rPr>
          <w:rFonts w:hint="eastAsia"/>
        </w:rPr>
      </w:pPr>
      <w:r>
        <w:t>[R4-GigabitEthernet0/0/3] ip address 10.0.34.4 255.255.255.0</w:t>
      </w:r>
    </w:p>
    <w:p w14:paraId="1EE85111" w14:textId="77777777" w:rsidR="00462490" w:rsidRDefault="00462490" w:rsidP="00446B99">
      <w:pPr>
        <w:pStyle w:val="2f3"/>
        <w:rPr>
          <w:rFonts w:hint="eastAsia"/>
        </w:rPr>
      </w:pPr>
      <w:r>
        <w:t>[R4-GigabitEthernet0/0/3] quit</w:t>
      </w:r>
    </w:p>
    <w:p w14:paraId="517AC5E7" w14:textId="77777777" w:rsidR="00462490" w:rsidRDefault="00462490" w:rsidP="00446B99">
      <w:pPr>
        <w:pStyle w:val="1e"/>
      </w:pPr>
      <w:r>
        <w:lastRenderedPageBreak/>
        <w:t># Configure IPv6 addresses for GE0/0/2, GE0/0/3, and Loopback0 on R4. GE0/0/1 supports only IPv4 and does not need to be configured with an IPv6 address.</w:t>
      </w:r>
    </w:p>
    <w:p w14:paraId="6E0708C1" w14:textId="77777777" w:rsidR="00462490" w:rsidRDefault="00462490" w:rsidP="00446B99">
      <w:pPr>
        <w:pStyle w:val="2f3"/>
        <w:rPr>
          <w:rFonts w:hint="eastAsia"/>
        </w:rPr>
      </w:pPr>
      <w:r>
        <w:t>[R4]ipv6</w:t>
      </w:r>
    </w:p>
    <w:p w14:paraId="1EE7CC27" w14:textId="77777777" w:rsidR="00462490" w:rsidRDefault="00462490" w:rsidP="00446B99">
      <w:pPr>
        <w:pStyle w:val="2f3"/>
        <w:rPr>
          <w:rFonts w:hint="eastAsia"/>
        </w:rPr>
      </w:pPr>
      <w:r>
        <w:t>[R4]interface LoopBack0</w:t>
      </w:r>
    </w:p>
    <w:p w14:paraId="3D8FA758" w14:textId="77777777" w:rsidR="00462490" w:rsidRDefault="00462490" w:rsidP="00446B99">
      <w:pPr>
        <w:pStyle w:val="2f3"/>
        <w:rPr>
          <w:rFonts w:hint="eastAsia"/>
        </w:rPr>
      </w:pPr>
      <w:r>
        <w:t>[R4-LoopBack0] ipv6 enable</w:t>
      </w:r>
    </w:p>
    <w:p w14:paraId="4B13B721" w14:textId="77777777" w:rsidR="00462490" w:rsidRDefault="00462490" w:rsidP="00446B99">
      <w:pPr>
        <w:pStyle w:val="2f3"/>
        <w:rPr>
          <w:rFonts w:hint="eastAsia"/>
        </w:rPr>
      </w:pPr>
      <w:r>
        <w:t>[R4-LoopBack0] ipv6 address 4::4/128</w:t>
      </w:r>
    </w:p>
    <w:p w14:paraId="4E6556DD" w14:textId="77777777" w:rsidR="00462490" w:rsidRDefault="00462490" w:rsidP="00446B99">
      <w:pPr>
        <w:pStyle w:val="2f3"/>
        <w:rPr>
          <w:rFonts w:hint="eastAsia"/>
        </w:rPr>
      </w:pPr>
      <w:r>
        <w:t>[R4-LoopBack0] quit</w:t>
      </w:r>
    </w:p>
    <w:p w14:paraId="20C22904" w14:textId="77777777" w:rsidR="00462490" w:rsidRDefault="00462490" w:rsidP="00446B99">
      <w:pPr>
        <w:pStyle w:val="2f3"/>
        <w:rPr>
          <w:rFonts w:hint="eastAsia"/>
        </w:rPr>
      </w:pPr>
      <w:r>
        <w:t>[R4]interface GigabitEthernet0/0/2</w:t>
      </w:r>
    </w:p>
    <w:p w14:paraId="53AC31EE" w14:textId="77777777" w:rsidR="00462490" w:rsidRDefault="00462490" w:rsidP="00446B99">
      <w:pPr>
        <w:pStyle w:val="2f3"/>
        <w:rPr>
          <w:rFonts w:hint="eastAsia"/>
        </w:rPr>
      </w:pPr>
      <w:r>
        <w:t>[R4-GigabitEthernet0/0/2] ipv6 enable</w:t>
      </w:r>
    </w:p>
    <w:p w14:paraId="10044923" w14:textId="77777777" w:rsidR="00462490" w:rsidRDefault="00462490" w:rsidP="00446B99">
      <w:pPr>
        <w:pStyle w:val="2f3"/>
        <w:rPr>
          <w:rFonts w:hint="eastAsia"/>
        </w:rPr>
      </w:pPr>
      <w:r>
        <w:t>[R4-GigabitEthernet0/0/2] ipv6 address 2001:DB8:45::4/64</w:t>
      </w:r>
    </w:p>
    <w:p w14:paraId="0F7676BF" w14:textId="77777777" w:rsidR="00462490" w:rsidRDefault="00462490" w:rsidP="00446B99">
      <w:pPr>
        <w:pStyle w:val="2f3"/>
        <w:rPr>
          <w:rFonts w:hint="eastAsia"/>
        </w:rPr>
      </w:pPr>
      <w:r>
        <w:t>[R4-GigabitEthernet0/0/2] quit</w:t>
      </w:r>
    </w:p>
    <w:p w14:paraId="4EB6253F" w14:textId="77777777" w:rsidR="00462490" w:rsidRDefault="00462490" w:rsidP="00446B99">
      <w:pPr>
        <w:pStyle w:val="2f3"/>
        <w:rPr>
          <w:rFonts w:hint="eastAsia"/>
        </w:rPr>
      </w:pPr>
      <w:r>
        <w:t>[R4]interface GigabitEthernet0/0/3</w:t>
      </w:r>
    </w:p>
    <w:p w14:paraId="3CBFD401" w14:textId="77777777" w:rsidR="00462490" w:rsidRDefault="00462490" w:rsidP="00446B99">
      <w:pPr>
        <w:pStyle w:val="2f3"/>
        <w:rPr>
          <w:rFonts w:hint="eastAsia"/>
        </w:rPr>
      </w:pPr>
      <w:r>
        <w:t>[R4-GigabitEthernet0/0/3] ipv6 enable</w:t>
      </w:r>
    </w:p>
    <w:p w14:paraId="2634F658" w14:textId="77777777" w:rsidR="00462490" w:rsidRDefault="00462490" w:rsidP="00446B99">
      <w:pPr>
        <w:pStyle w:val="2f3"/>
        <w:rPr>
          <w:rFonts w:hint="eastAsia"/>
        </w:rPr>
      </w:pPr>
      <w:r>
        <w:t>[R4-GigabitEthernet0/0/3] ipv6 address 2001:DB8:34::4/64</w:t>
      </w:r>
    </w:p>
    <w:p w14:paraId="58DB487D" w14:textId="77777777" w:rsidR="00462490" w:rsidRDefault="00462490" w:rsidP="00446B99">
      <w:pPr>
        <w:pStyle w:val="2f3"/>
        <w:rPr>
          <w:rFonts w:hint="eastAsia"/>
        </w:rPr>
      </w:pPr>
      <w:r>
        <w:t>[R4-GigabitEthernet0/0/3] quit</w:t>
      </w:r>
    </w:p>
    <w:p w14:paraId="6F78B7ED" w14:textId="77777777" w:rsidR="00462490" w:rsidRDefault="00462490" w:rsidP="00446B99">
      <w:pPr>
        <w:pStyle w:val="1e"/>
      </w:pPr>
      <w:r>
        <w:t># Configure IPv4 addresses for GE0/0/3, GE0/0/4, and Loopback0 on R5.</w:t>
      </w:r>
    </w:p>
    <w:p w14:paraId="0534FB1C" w14:textId="77777777" w:rsidR="00462490" w:rsidRDefault="00462490" w:rsidP="00446B99">
      <w:pPr>
        <w:pStyle w:val="2f3"/>
        <w:rPr>
          <w:rFonts w:hint="eastAsia"/>
        </w:rPr>
      </w:pPr>
      <w:r>
        <w:t>[R5]interface LoopBack0</w:t>
      </w:r>
    </w:p>
    <w:p w14:paraId="5C9205F6" w14:textId="77777777" w:rsidR="00462490" w:rsidRDefault="00462490" w:rsidP="00446B99">
      <w:pPr>
        <w:pStyle w:val="2f3"/>
        <w:rPr>
          <w:rFonts w:hint="eastAsia"/>
        </w:rPr>
      </w:pPr>
      <w:r>
        <w:t>[R5-LoopBack0] ip address 10.10.10.5 255.255.255.255</w:t>
      </w:r>
    </w:p>
    <w:p w14:paraId="68FB8F52" w14:textId="77777777" w:rsidR="00462490" w:rsidRDefault="00462490" w:rsidP="00446B99">
      <w:pPr>
        <w:pStyle w:val="2f3"/>
        <w:rPr>
          <w:rFonts w:hint="eastAsia"/>
        </w:rPr>
      </w:pPr>
      <w:r>
        <w:t>[R5-LoopBack0] quit</w:t>
      </w:r>
    </w:p>
    <w:p w14:paraId="15B63EA5" w14:textId="77777777" w:rsidR="00462490" w:rsidRDefault="00462490" w:rsidP="00446B99">
      <w:pPr>
        <w:pStyle w:val="2f3"/>
        <w:rPr>
          <w:rFonts w:hint="eastAsia"/>
        </w:rPr>
      </w:pPr>
      <w:r>
        <w:t>[R5]interface GigabitEthernet0/0/3</w:t>
      </w:r>
    </w:p>
    <w:p w14:paraId="0B8DEB1B" w14:textId="77777777" w:rsidR="00462490" w:rsidRDefault="00462490" w:rsidP="00446B99">
      <w:pPr>
        <w:pStyle w:val="2f3"/>
        <w:rPr>
          <w:rFonts w:hint="eastAsia"/>
        </w:rPr>
      </w:pPr>
      <w:r>
        <w:t>[R5-GigabitEthernet0/0/3] ip address 10.0.45.5 255.255.255.0</w:t>
      </w:r>
    </w:p>
    <w:p w14:paraId="5E810FE6" w14:textId="77777777" w:rsidR="00462490" w:rsidRDefault="00462490" w:rsidP="00446B99">
      <w:pPr>
        <w:pStyle w:val="2f3"/>
        <w:rPr>
          <w:rFonts w:hint="eastAsia"/>
        </w:rPr>
      </w:pPr>
      <w:r>
        <w:t>[R5-GigabitEthernet0/0/3] quit</w:t>
      </w:r>
    </w:p>
    <w:p w14:paraId="184BC106" w14:textId="77777777" w:rsidR="00462490" w:rsidRDefault="00462490" w:rsidP="00446B99">
      <w:pPr>
        <w:pStyle w:val="2f3"/>
        <w:rPr>
          <w:rFonts w:hint="eastAsia"/>
        </w:rPr>
      </w:pPr>
      <w:r>
        <w:t>[R5]interface GigabitEthernet0/0/4</w:t>
      </w:r>
    </w:p>
    <w:p w14:paraId="2D38CE2F" w14:textId="77777777" w:rsidR="00462490" w:rsidRDefault="00462490" w:rsidP="00446B99">
      <w:pPr>
        <w:pStyle w:val="2f3"/>
        <w:rPr>
          <w:rFonts w:hint="eastAsia"/>
        </w:rPr>
      </w:pPr>
      <w:r>
        <w:t>[R5-GigabitEthernet0/0/4] ip address 10.0.25.5 255.255.255.0</w:t>
      </w:r>
    </w:p>
    <w:p w14:paraId="774AB417" w14:textId="77777777" w:rsidR="00462490" w:rsidRDefault="00462490" w:rsidP="00446B99">
      <w:pPr>
        <w:pStyle w:val="2f3"/>
        <w:rPr>
          <w:rFonts w:hint="eastAsia"/>
        </w:rPr>
      </w:pPr>
      <w:r>
        <w:t>[R5-GigabitEthernet0/0/4] quit</w:t>
      </w:r>
    </w:p>
    <w:p w14:paraId="07EBE074" w14:textId="77777777" w:rsidR="00462490" w:rsidRDefault="00462490" w:rsidP="00446B99">
      <w:pPr>
        <w:pStyle w:val="1e"/>
      </w:pPr>
      <w:r>
        <w:t># Configure IPv6 addresses for GE0/0/2, GE0/0/3, and Loopback0 on R5.</w:t>
      </w:r>
    </w:p>
    <w:p w14:paraId="7F0E6C9F" w14:textId="77777777" w:rsidR="00462490" w:rsidRDefault="00462490" w:rsidP="00446B99">
      <w:pPr>
        <w:pStyle w:val="2f3"/>
        <w:rPr>
          <w:rFonts w:hint="eastAsia"/>
        </w:rPr>
      </w:pPr>
      <w:r>
        <w:t>[R5]ipv6</w:t>
      </w:r>
    </w:p>
    <w:p w14:paraId="676A0F96" w14:textId="77777777" w:rsidR="00462490" w:rsidRDefault="00462490" w:rsidP="00446B99">
      <w:pPr>
        <w:pStyle w:val="2f3"/>
        <w:rPr>
          <w:rFonts w:hint="eastAsia"/>
        </w:rPr>
      </w:pPr>
      <w:r>
        <w:t>[R5]interface LoopBack0</w:t>
      </w:r>
    </w:p>
    <w:p w14:paraId="6AE4E932" w14:textId="77777777" w:rsidR="00462490" w:rsidRDefault="00462490" w:rsidP="00446B99">
      <w:pPr>
        <w:pStyle w:val="2f3"/>
        <w:rPr>
          <w:rFonts w:hint="eastAsia"/>
        </w:rPr>
      </w:pPr>
      <w:r>
        <w:t>[R5-LoopBack0] ipv6 enable</w:t>
      </w:r>
    </w:p>
    <w:p w14:paraId="6AD31F18" w14:textId="77777777" w:rsidR="00462490" w:rsidRDefault="00462490" w:rsidP="00446B99">
      <w:pPr>
        <w:pStyle w:val="2f3"/>
        <w:rPr>
          <w:rFonts w:hint="eastAsia"/>
        </w:rPr>
      </w:pPr>
      <w:r>
        <w:t>[R5-LoopBack0] ipv6 address 5::5/128</w:t>
      </w:r>
    </w:p>
    <w:p w14:paraId="405CC658" w14:textId="77777777" w:rsidR="00462490" w:rsidRDefault="00462490" w:rsidP="00446B99">
      <w:pPr>
        <w:pStyle w:val="2f3"/>
        <w:rPr>
          <w:rFonts w:hint="eastAsia"/>
        </w:rPr>
      </w:pPr>
      <w:r>
        <w:t>[R5-LoopBack0] quit</w:t>
      </w:r>
    </w:p>
    <w:p w14:paraId="4231E3BA" w14:textId="77777777" w:rsidR="00462490" w:rsidRDefault="00462490" w:rsidP="00446B99">
      <w:pPr>
        <w:pStyle w:val="2f3"/>
        <w:rPr>
          <w:rFonts w:hint="eastAsia"/>
        </w:rPr>
      </w:pPr>
      <w:r>
        <w:t>[R5]interface GigabitEthernet0/0/3</w:t>
      </w:r>
    </w:p>
    <w:p w14:paraId="0EFA3489" w14:textId="77777777" w:rsidR="00462490" w:rsidRDefault="00462490" w:rsidP="00446B99">
      <w:pPr>
        <w:pStyle w:val="2f3"/>
        <w:rPr>
          <w:rFonts w:hint="eastAsia"/>
        </w:rPr>
      </w:pPr>
      <w:r>
        <w:t>[R5-GigabitEthernet0/0/2] ipv6 enable</w:t>
      </w:r>
    </w:p>
    <w:p w14:paraId="2FBE16B4" w14:textId="77777777" w:rsidR="00462490" w:rsidRDefault="00462490" w:rsidP="00446B99">
      <w:pPr>
        <w:pStyle w:val="2f3"/>
        <w:rPr>
          <w:rFonts w:hint="eastAsia"/>
        </w:rPr>
      </w:pPr>
      <w:r>
        <w:t>[R5-GigabitEthernet0/0/2] ipv6 address 2001:DB8:45::5/64</w:t>
      </w:r>
    </w:p>
    <w:p w14:paraId="2A79D44E" w14:textId="77777777" w:rsidR="00462490" w:rsidRDefault="00462490" w:rsidP="00446B99">
      <w:pPr>
        <w:pStyle w:val="2f3"/>
        <w:rPr>
          <w:rFonts w:hint="eastAsia"/>
        </w:rPr>
      </w:pPr>
      <w:r>
        <w:t>[R5-GigabitEthernet0/0/2] quit</w:t>
      </w:r>
    </w:p>
    <w:p w14:paraId="1ED270CE" w14:textId="77777777" w:rsidR="00462490" w:rsidRDefault="00462490" w:rsidP="00446B99">
      <w:pPr>
        <w:pStyle w:val="2f3"/>
        <w:rPr>
          <w:rFonts w:hint="eastAsia"/>
        </w:rPr>
      </w:pPr>
      <w:r>
        <w:t>[R5]interface GigabitEthernet0/0/4</w:t>
      </w:r>
    </w:p>
    <w:p w14:paraId="0A3E58B8" w14:textId="77777777" w:rsidR="00462490" w:rsidRDefault="00462490" w:rsidP="00446B99">
      <w:pPr>
        <w:pStyle w:val="2f3"/>
        <w:rPr>
          <w:rFonts w:hint="eastAsia"/>
        </w:rPr>
      </w:pPr>
      <w:r>
        <w:t>[R5-GigabitEthernet0/0/3] ipv6 enable</w:t>
      </w:r>
    </w:p>
    <w:p w14:paraId="14DE4212" w14:textId="77777777" w:rsidR="00462490" w:rsidRDefault="00462490" w:rsidP="00446B99">
      <w:pPr>
        <w:pStyle w:val="2f3"/>
        <w:rPr>
          <w:rFonts w:hint="eastAsia"/>
        </w:rPr>
      </w:pPr>
      <w:r>
        <w:t>[R5-GigabitEthernet0/0/3] ipv6 address 2001:DB8:25::2/64</w:t>
      </w:r>
    </w:p>
    <w:p w14:paraId="2D995AFF" w14:textId="77777777" w:rsidR="00462490" w:rsidRDefault="00462490" w:rsidP="00446B99">
      <w:pPr>
        <w:pStyle w:val="2f3"/>
        <w:rPr>
          <w:rFonts w:hint="eastAsia"/>
        </w:rPr>
      </w:pPr>
      <w:r>
        <w:t>[R5-GigabitEthernet0/0/3] quit</w:t>
      </w:r>
    </w:p>
    <w:p w14:paraId="6F44B3CA" w14:textId="77777777" w:rsidR="00462490" w:rsidRDefault="00462490" w:rsidP="00446B99">
      <w:pPr>
        <w:pStyle w:val="1e"/>
      </w:pPr>
      <w:r>
        <w:t># Configure the VLAN to which GE0/0/1 of S1 belongs and IPv4 addresses of VLANIF 1 and Loopback0.</w:t>
      </w:r>
    </w:p>
    <w:p w14:paraId="39B22D57" w14:textId="77777777" w:rsidR="00462490" w:rsidRDefault="00462490" w:rsidP="00446B99">
      <w:pPr>
        <w:pStyle w:val="2f3"/>
        <w:rPr>
          <w:rFonts w:hint="eastAsia"/>
        </w:rPr>
      </w:pPr>
      <w:r>
        <w:t>[S1]interface LoopBack0</w:t>
      </w:r>
    </w:p>
    <w:p w14:paraId="03823E3F" w14:textId="77777777" w:rsidR="00462490" w:rsidRDefault="00462490" w:rsidP="00446B99">
      <w:pPr>
        <w:pStyle w:val="2f3"/>
        <w:rPr>
          <w:rFonts w:hint="eastAsia"/>
        </w:rPr>
      </w:pPr>
      <w:r>
        <w:t>[S1-LoopBack0] ip address 10.0.1.1 255.255.255.255</w:t>
      </w:r>
    </w:p>
    <w:p w14:paraId="369AAFFC" w14:textId="77777777" w:rsidR="00462490" w:rsidRDefault="00462490" w:rsidP="00446B99">
      <w:pPr>
        <w:pStyle w:val="2f3"/>
        <w:rPr>
          <w:rFonts w:hint="eastAsia"/>
        </w:rPr>
      </w:pPr>
      <w:r>
        <w:t>[S1-LoopBack0] quit</w:t>
      </w:r>
    </w:p>
    <w:p w14:paraId="675E19C1" w14:textId="77777777" w:rsidR="00462490" w:rsidRDefault="00462490" w:rsidP="00446B99">
      <w:pPr>
        <w:pStyle w:val="2f3"/>
        <w:rPr>
          <w:rFonts w:hint="eastAsia"/>
        </w:rPr>
      </w:pPr>
      <w:r>
        <w:t>[S1]interface GigabitEthernet0/0/1</w:t>
      </w:r>
    </w:p>
    <w:p w14:paraId="200EFEB2" w14:textId="77777777" w:rsidR="00462490" w:rsidRDefault="00462490" w:rsidP="00446B99">
      <w:pPr>
        <w:pStyle w:val="2f3"/>
        <w:rPr>
          <w:rFonts w:hint="eastAsia"/>
        </w:rPr>
      </w:pPr>
      <w:r>
        <w:t>[S1-GigabitEthernet0/0/1] port link-type access</w:t>
      </w:r>
    </w:p>
    <w:p w14:paraId="7A4DB69F" w14:textId="77777777" w:rsidR="00462490" w:rsidRDefault="00462490" w:rsidP="00446B99">
      <w:pPr>
        <w:pStyle w:val="2f3"/>
        <w:rPr>
          <w:rFonts w:hint="eastAsia"/>
        </w:rPr>
      </w:pPr>
      <w:r>
        <w:t>[S1-GigabitEthernet0/0/1] port default vlan 1</w:t>
      </w:r>
    </w:p>
    <w:p w14:paraId="1263E84D" w14:textId="77777777" w:rsidR="00462490" w:rsidRDefault="00462490" w:rsidP="00446B99">
      <w:pPr>
        <w:pStyle w:val="2f3"/>
        <w:rPr>
          <w:rFonts w:hint="eastAsia"/>
        </w:rPr>
      </w:pPr>
      <w:r>
        <w:t>[S1-GigabitEthernet0/0/1] quit</w:t>
      </w:r>
    </w:p>
    <w:p w14:paraId="1DD3933D" w14:textId="77777777" w:rsidR="00462490" w:rsidRDefault="00462490" w:rsidP="00446B99">
      <w:pPr>
        <w:pStyle w:val="2f3"/>
        <w:rPr>
          <w:rFonts w:hint="eastAsia"/>
        </w:rPr>
      </w:pPr>
      <w:r>
        <w:t>[S1]interface Vlanif 1</w:t>
      </w:r>
    </w:p>
    <w:p w14:paraId="58C446A7" w14:textId="77777777" w:rsidR="00462490" w:rsidRDefault="00462490" w:rsidP="00446B99">
      <w:pPr>
        <w:pStyle w:val="2f3"/>
        <w:rPr>
          <w:rFonts w:hint="eastAsia"/>
        </w:rPr>
      </w:pPr>
      <w:r>
        <w:t>[S1-Vlanif1] ip address 10.1.11.1 24</w:t>
      </w:r>
    </w:p>
    <w:p w14:paraId="7CD7570C" w14:textId="77777777" w:rsidR="00462490" w:rsidRDefault="00462490" w:rsidP="00446B99">
      <w:pPr>
        <w:pStyle w:val="2f3"/>
        <w:rPr>
          <w:rFonts w:hint="eastAsia"/>
        </w:rPr>
      </w:pPr>
      <w:r>
        <w:lastRenderedPageBreak/>
        <w:t>[S1-Vlanif1] quit</w:t>
      </w:r>
    </w:p>
    <w:p w14:paraId="6C335427" w14:textId="77777777" w:rsidR="00462490" w:rsidRDefault="00462490" w:rsidP="00446B99">
      <w:pPr>
        <w:pStyle w:val="1e"/>
      </w:pPr>
      <w:r>
        <w:t># Configure the VLAN to which GE0/0/1 of S1 belongs and IPv6 addresses for VLANIF 1 and Loopback0.</w:t>
      </w:r>
    </w:p>
    <w:p w14:paraId="0830527C" w14:textId="77777777" w:rsidR="00462490" w:rsidRDefault="00462490" w:rsidP="00446B99">
      <w:pPr>
        <w:pStyle w:val="2f3"/>
        <w:rPr>
          <w:rFonts w:hint="eastAsia"/>
        </w:rPr>
      </w:pPr>
      <w:r>
        <w:t>[S1]ipv6</w:t>
      </w:r>
    </w:p>
    <w:p w14:paraId="40D90B54" w14:textId="77777777" w:rsidR="00462490" w:rsidRDefault="00462490" w:rsidP="00446B99">
      <w:pPr>
        <w:pStyle w:val="2f3"/>
        <w:rPr>
          <w:rFonts w:hint="eastAsia"/>
        </w:rPr>
      </w:pPr>
      <w:r>
        <w:t>[S1]interface LoopBack0</w:t>
      </w:r>
    </w:p>
    <w:p w14:paraId="61947CC4" w14:textId="77777777" w:rsidR="00462490" w:rsidRDefault="00462490" w:rsidP="00446B99">
      <w:pPr>
        <w:pStyle w:val="2f3"/>
        <w:rPr>
          <w:rFonts w:hint="eastAsia"/>
        </w:rPr>
      </w:pPr>
      <w:r>
        <w:t>[S1-LoopBack0] ipv6 enable</w:t>
      </w:r>
    </w:p>
    <w:p w14:paraId="18835095" w14:textId="77777777" w:rsidR="00462490" w:rsidRDefault="00462490" w:rsidP="00446B99">
      <w:pPr>
        <w:pStyle w:val="2f3"/>
        <w:rPr>
          <w:rFonts w:hint="eastAsia"/>
        </w:rPr>
      </w:pPr>
      <w:r>
        <w:t>[S1-LoopBack0] ipv6 address 2001:DB8::1/128</w:t>
      </w:r>
    </w:p>
    <w:p w14:paraId="00B734C2" w14:textId="77777777" w:rsidR="00462490" w:rsidRDefault="00462490" w:rsidP="00446B99">
      <w:pPr>
        <w:pStyle w:val="2f3"/>
        <w:rPr>
          <w:rFonts w:hint="eastAsia"/>
        </w:rPr>
      </w:pPr>
      <w:r>
        <w:t>[S1-LoopBack0] quit</w:t>
      </w:r>
    </w:p>
    <w:p w14:paraId="0F6F94AD" w14:textId="77777777" w:rsidR="00462490" w:rsidRDefault="00462490" w:rsidP="00446B99">
      <w:pPr>
        <w:pStyle w:val="2f3"/>
        <w:rPr>
          <w:rFonts w:hint="eastAsia"/>
        </w:rPr>
      </w:pPr>
      <w:r>
        <w:t>[S1]interface GigabitEthernet0/0/1</w:t>
      </w:r>
    </w:p>
    <w:p w14:paraId="46A76C0B" w14:textId="77777777" w:rsidR="00462490" w:rsidRDefault="00462490" w:rsidP="00446B99">
      <w:pPr>
        <w:pStyle w:val="2f3"/>
        <w:rPr>
          <w:rFonts w:hint="eastAsia"/>
        </w:rPr>
      </w:pPr>
      <w:r>
        <w:t>[S1-GigabitEthernet0/0/1] ipv6 enable</w:t>
      </w:r>
    </w:p>
    <w:p w14:paraId="1FE8B402" w14:textId="77777777" w:rsidR="00462490" w:rsidRDefault="00462490" w:rsidP="00446B99">
      <w:pPr>
        <w:pStyle w:val="2f3"/>
        <w:rPr>
          <w:rFonts w:hint="eastAsia"/>
        </w:rPr>
      </w:pPr>
      <w:r>
        <w:t>[S1-GigabitEthernet0/0/1] ipv6 address 2001:DB8:11::1/64</w:t>
      </w:r>
    </w:p>
    <w:p w14:paraId="3D4E6FF7" w14:textId="77777777" w:rsidR="00462490" w:rsidRDefault="00462490" w:rsidP="00446B99">
      <w:pPr>
        <w:pStyle w:val="2f3"/>
        <w:rPr>
          <w:rFonts w:hint="eastAsia"/>
        </w:rPr>
      </w:pPr>
      <w:r>
        <w:t>[S1-GigabitEthernet0/0/1] quit</w:t>
      </w:r>
    </w:p>
    <w:p w14:paraId="052A3C43" w14:textId="77777777" w:rsidR="00462490" w:rsidRDefault="00462490" w:rsidP="00446B99">
      <w:pPr>
        <w:pStyle w:val="1e"/>
      </w:pPr>
      <w:r>
        <w:t># Configure the VLAN to which GE0/0/5 of S2 belongs and IPv4 addresses of VLANIF 1 and Loopback0.</w:t>
      </w:r>
    </w:p>
    <w:p w14:paraId="40568E89" w14:textId="77777777" w:rsidR="00462490" w:rsidRDefault="00462490" w:rsidP="00446B99">
      <w:pPr>
        <w:pStyle w:val="2f3"/>
        <w:rPr>
          <w:rFonts w:hint="eastAsia"/>
        </w:rPr>
      </w:pPr>
      <w:r>
        <w:t>[S2]interface LoopBack0</w:t>
      </w:r>
    </w:p>
    <w:p w14:paraId="53A70073" w14:textId="77777777" w:rsidR="00462490" w:rsidRDefault="00462490" w:rsidP="00446B99">
      <w:pPr>
        <w:pStyle w:val="2f3"/>
        <w:rPr>
          <w:rFonts w:hint="eastAsia"/>
        </w:rPr>
      </w:pPr>
      <w:r>
        <w:t>[S2-LoopBack0] ip address 10.0.2.1 255.255.255.255</w:t>
      </w:r>
    </w:p>
    <w:p w14:paraId="48C91E15" w14:textId="77777777" w:rsidR="00462490" w:rsidRDefault="00462490" w:rsidP="00446B99">
      <w:pPr>
        <w:pStyle w:val="2f3"/>
        <w:rPr>
          <w:rFonts w:hint="eastAsia"/>
        </w:rPr>
      </w:pPr>
      <w:r>
        <w:t>[S2-LoopBack0] quit</w:t>
      </w:r>
    </w:p>
    <w:p w14:paraId="6693F174" w14:textId="77777777" w:rsidR="00462490" w:rsidRDefault="00462490" w:rsidP="00446B99">
      <w:pPr>
        <w:pStyle w:val="2f3"/>
        <w:rPr>
          <w:rFonts w:hint="eastAsia"/>
        </w:rPr>
      </w:pPr>
      <w:r>
        <w:t>[S2]interface GigabitEthernet0/0/5</w:t>
      </w:r>
    </w:p>
    <w:p w14:paraId="54A2E993" w14:textId="77777777" w:rsidR="00462490" w:rsidRDefault="00462490" w:rsidP="00446B99">
      <w:pPr>
        <w:pStyle w:val="2f3"/>
        <w:rPr>
          <w:rFonts w:hint="eastAsia"/>
        </w:rPr>
      </w:pPr>
      <w:r>
        <w:t>[S2-GigabitEthernet0/0/5] port link-type access</w:t>
      </w:r>
    </w:p>
    <w:p w14:paraId="08E77E9A" w14:textId="77777777" w:rsidR="00462490" w:rsidRDefault="00462490" w:rsidP="00446B99">
      <w:pPr>
        <w:pStyle w:val="2f3"/>
        <w:rPr>
          <w:rFonts w:hint="eastAsia"/>
        </w:rPr>
      </w:pPr>
      <w:r>
        <w:t>[S2-GigabitEthernet0/0/5] port default vlan 1</w:t>
      </w:r>
    </w:p>
    <w:p w14:paraId="33F09763" w14:textId="77777777" w:rsidR="00462490" w:rsidRDefault="00462490" w:rsidP="00446B99">
      <w:pPr>
        <w:pStyle w:val="2f3"/>
        <w:rPr>
          <w:rFonts w:hint="eastAsia"/>
        </w:rPr>
      </w:pPr>
      <w:r>
        <w:t>[S2-GigabitEthernet0/0/5] quit</w:t>
      </w:r>
    </w:p>
    <w:p w14:paraId="2FEC88B5" w14:textId="77777777" w:rsidR="00462490" w:rsidRDefault="00462490" w:rsidP="00446B99">
      <w:pPr>
        <w:pStyle w:val="2f3"/>
        <w:rPr>
          <w:rFonts w:hint="eastAsia"/>
        </w:rPr>
      </w:pPr>
      <w:r>
        <w:t>[S2]interface Vlanif 1</w:t>
      </w:r>
    </w:p>
    <w:p w14:paraId="20455622" w14:textId="77777777" w:rsidR="00462490" w:rsidRDefault="00462490" w:rsidP="00446B99">
      <w:pPr>
        <w:pStyle w:val="2f3"/>
        <w:rPr>
          <w:rFonts w:hint="eastAsia"/>
        </w:rPr>
      </w:pPr>
      <w:r>
        <w:t>[S2-Vlanif1] ip address 10.0.25.2 24</w:t>
      </w:r>
    </w:p>
    <w:p w14:paraId="1F0609AE" w14:textId="77777777" w:rsidR="00462490" w:rsidRDefault="00462490" w:rsidP="00446B99">
      <w:pPr>
        <w:pStyle w:val="2f3"/>
        <w:rPr>
          <w:rFonts w:hint="eastAsia"/>
        </w:rPr>
      </w:pPr>
      <w:r>
        <w:t>[S2-Vlanif1] quit</w:t>
      </w:r>
    </w:p>
    <w:p w14:paraId="45AE1BF2" w14:textId="77777777" w:rsidR="00462490" w:rsidRDefault="00462490" w:rsidP="00446B99">
      <w:pPr>
        <w:pStyle w:val="1e"/>
      </w:pPr>
      <w:r>
        <w:t># Configure the VLAN to which GE0/0/5 of S2 belongs and IPv6 addresses for VLANIF 1 and Loopback0.</w:t>
      </w:r>
    </w:p>
    <w:p w14:paraId="4372F48C" w14:textId="77777777" w:rsidR="00462490" w:rsidRDefault="00462490" w:rsidP="00446B99">
      <w:pPr>
        <w:pStyle w:val="2f3"/>
        <w:rPr>
          <w:rFonts w:hint="eastAsia"/>
        </w:rPr>
      </w:pPr>
      <w:r>
        <w:t>[S2]ipv6</w:t>
      </w:r>
    </w:p>
    <w:p w14:paraId="2C1C6C56" w14:textId="77777777" w:rsidR="00462490" w:rsidRDefault="00462490" w:rsidP="00446B99">
      <w:pPr>
        <w:pStyle w:val="2f3"/>
        <w:rPr>
          <w:rFonts w:hint="eastAsia"/>
        </w:rPr>
      </w:pPr>
      <w:r>
        <w:t>[S2]interface LoopBack0</w:t>
      </w:r>
    </w:p>
    <w:p w14:paraId="5974F209" w14:textId="77777777" w:rsidR="00462490" w:rsidRDefault="00462490" w:rsidP="00446B99">
      <w:pPr>
        <w:pStyle w:val="2f3"/>
        <w:rPr>
          <w:rFonts w:hint="eastAsia"/>
        </w:rPr>
      </w:pPr>
      <w:r>
        <w:t>[S2-LoopBack0] ipv6 enable</w:t>
      </w:r>
    </w:p>
    <w:p w14:paraId="76763874" w14:textId="77777777" w:rsidR="00462490" w:rsidRDefault="00462490" w:rsidP="00446B99">
      <w:pPr>
        <w:pStyle w:val="2f3"/>
        <w:rPr>
          <w:rFonts w:hint="eastAsia"/>
        </w:rPr>
      </w:pPr>
      <w:r>
        <w:t>[S2-LoopBack0] ipv6 address 2001:DB8::2/128</w:t>
      </w:r>
    </w:p>
    <w:p w14:paraId="3060BDA4" w14:textId="77777777" w:rsidR="00462490" w:rsidRDefault="00462490" w:rsidP="00446B99">
      <w:pPr>
        <w:pStyle w:val="2f3"/>
        <w:rPr>
          <w:rFonts w:hint="eastAsia"/>
        </w:rPr>
      </w:pPr>
      <w:r>
        <w:t>[S2-LoopBack0] quit</w:t>
      </w:r>
    </w:p>
    <w:p w14:paraId="0A580E07" w14:textId="77777777" w:rsidR="00462490" w:rsidRDefault="00462490" w:rsidP="00446B99">
      <w:pPr>
        <w:pStyle w:val="2f3"/>
        <w:rPr>
          <w:rFonts w:hint="eastAsia"/>
        </w:rPr>
      </w:pPr>
      <w:r>
        <w:t>[S2]interface GigabitEthernet0/0/1</w:t>
      </w:r>
    </w:p>
    <w:p w14:paraId="6F1EE706" w14:textId="77777777" w:rsidR="00462490" w:rsidRDefault="00462490" w:rsidP="00446B99">
      <w:pPr>
        <w:pStyle w:val="2f3"/>
        <w:rPr>
          <w:rFonts w:hint="eastAsia"/>
        </w:rPr>
      </w:pPr>
      <w:r>
        <w:t>[S2-GigabitEthernet0/0/5] ipv6 enable</w:t>
      </w:r>
    </w:p>
    <w:p w14:paraId="0F91D222" w14:textId="77777777" w:rsidR="00462490" w:rsidRDefault="00462490" w:rsidP="00446B99">
      <w:pPr>
        <w:pStyle w:val="2f3"/>
        <w:rPr>
          <w:rFonts w:hint="eastAsia"/>
        </w:rPr>
      </w:pPr>
      <w:r>
        <w:t>[S2-GigabitEthernet0/0/5] ipv6 address 2001:DB8:25::2/64</w:t>
      </w:r>
    </w:p>
    <w:p w14:paraId="68372D0E" w14:textId="77777777" w:rsidR="00462490" w:rsidRDefault="00462490" w:rsidP="00446B99">
      <w:pPr>
        <w:pStyle w:val="2f3"/>
        <w:rPr>
          <w:rFonts w:hint="eastAsia"/>
        </w:rPr>
      </w:pPr>
      <w:r>
        <w:t>[S2-GigabitEthernet0/0/5] quit</w:t>
      </w:r>
    </w:p>
    <w:p w14:paraId="27C84F99" w14:textId="77777777" w:rsidR="00462490" w:rsidRDefault="00462490" w:rsidP="00446B99">
      <w:pPr>
        <w:pStyle w:val="1e"/>
      </w:pPr>
      <w:r>
        <w:t># Check the connectivity of IP addresses of interconnection interfaces on R1, R3, and R5. (IPv6 addresses are used as an example.)</w:t>
      </w:r>
    </w:p>
    <w:p w14:paraId="4AA26E6F" w14:textId="77777777" w:rsidR="00462490" w:rsidRDefault="00462490" w:rsidP="00446B99">
      <w:pPr>
        <w:pStyle w:val="2f3"/>
        <w:rPr>
          <w:rFonts w:hint="eastAsia"/>
        </w:rPr>
      </w:pPr>
      <w:r>
        <w:t>&lt;R1&gt;ping ipv6 2001:0db8:11::1</w:t>
      </w:r>
    </w:p>
    <w:p w14:paraId="54736799" w14:textId="77777777" w:rsidR="00462490" w:rsidRDefault="00462490" w:rsidP="00446B99">
      <w:pPr>
        <w:pStyle w:val="2f3"/>
        <w:rPr>
          <w:rFonts w:hint="eastAsia"/>
        </w:rPr>
      </w:pPr>
      <w:r>
        <w:t xml:space="preserve">  PING 2001:0db8:11::1 : 56  data bytes, press CTRL_C to break</w:t>
      </w:r>
    </w:p>
    <w:p w14:paraId="6A5A392A" w14:textId="77777777" w:rsidR="00462490" w:rsidRDefault="00462490" w:rsidP="00446B99">
      <w:pPr>
        <w:pStyle w:val="2f3"/>
        <w:rPr>
          <w:rFonts w:hint="eastAsia"/>
        </w:rPr>
      </w:pPr>
      <w:r>
        <w:t xml:space="preserve">    Reply from 2001:DB8:11::1 </w:t>
      </w:r>
    </w:p>
    <w:p w14:paraId="224FDF45" w14:textId="77777777" w:rsidR="00462490" w:rsidRDefault="00462490" w:rsidP="00446B99">
      <w:pPr>
        <w:pStyle w:val="2f3"/>
        <w:rPr>
          <w:rFonts w:hint="eastAsia"/>
        </w:rPr>
      </w:pPr>
      <w:r>
        <w:t xml:space="preserve">    bytes=56 Sequence=1 hop limit=64  time = 20 ms</w:t>
      </w:r>
    </w:p>
    <w:p w14:paraId="6D3519D4" w14:textId="77777777" w:rsidR="00462490" w:rsidRDefault="00462490" w:rsidP="00446B99">
      <w:pPr>
        <w:pStyle w:val="2f3"/>
        <w:rPr>
          <w:rFonts w:hint="eastAsia"/>
        </w:rPr>
      </w:pPr>
    </w:p>
    <w:p w14:paraId="292CC9F6" w14:textId="77777777" w:rsidR="00462490" w:rsidRDefault="00462490" w:rsidP="00446B99">
      <w:pPr>
        <w:pStyle w:val="2f3"/>
        <w:rPr>
          <w:rFonts w:hint="eastAsia"/>
        </w:rPr>
      </w:pPr>
      <w:r>
        <w:t xml:space="preserve">  --- 2001:0db8:11::1 ping statistics ---</w:t>
      </w:r>
    </w:p>
    <w:p w14:paraId="364CA43B" w14:textId="77777777" w:rsidR="00462490" w:rsidRDefault="00462490" w:rsidP="00446B99">
      <w:pPr>
        <w:pStyle w:val="2f3"/>
        <w:rPr>
          <w:rFonts w:hint="eastAsia"/>
        </w:rPr>
      </w:pPr>
      <w:r>
        <w:t xml:space="preserve">    1 packet(s) transmitted</w:t>
      </w:r>
    </w:p>
    <w:p w14:paraId="35453850" w14:textId="77777777" w:rsidR="00462490" w:rsidRDefault="00462490" w:rsidP="00446B99">
      <w:pPr>
        <w:pStyle w:val="2f3"/>
        <w:rPr>
          <w:rFonts w:hint="eastAsia"/>
        </w:rPr>
      </w:pPr>
      <w:r>
        <w:t xml:space="preserve">    1 packet(s) received</w:t>
      </w:r>
    </w:p>
    <w:p w14:paraId="3B8E167A" w14:textId="77777777" w:rsidR="00462490" w:rsidRDefault="00462490" w:rsidP="00446B99">
      <w:pPr>
        <w:pStyle w:val="2f3"/>
        <w:rPr>
          <w:rFonts w:hint="eastAsia"/>
        </w:rPr>
      </w:pPr>
      <w:r>
        <w:t xml:space="preserve">    0.00% packet loss</w:t>
      </w:r>
    </w:p>
    <w:p w14:paraId="55010FC0" w14:textId="77777777" w:rsidR="00462490" w:rsidRDefault="00462490" w:rsidP="00446B99">
      <w:pPr>
        <w:pStyle w:val="2f3"/>
        <w:rPr>
          <w:rFonts w:hint="eastAsia"/>
        </w:rPr>
      </w:pPr>
      <w:r>
        <w:t xml:space="preserve">    round-trip min/avg/max = 20/30/40 ms</w:t>
      </w:r>
    </w:p>
    <w:p w14:paraId="24C612E4" w14:textId="77777777" w:rsidR="00462490" w:rsidRDefault="00462490" w:rsidP="00446B99">
      <w:pPr>
        <w:pStyle w:val="2f3"/>
        <w:rPr>
          <w:rFonts w:hint="eastAsia"/>
        </w:rPr>
      </w:pPr>
    </w:p>
    <w:p w14:paraId="5DCF7C02" w14:textId="77777777" w:rsidR="00462490" w:rsidRDefault="00462490" w:rsidP="00446B99">
      <w:pPr>
        <w:pStyle w:val="2f3"/>
        <w:rPr>
          <w:rFonts w:hint="eastAsia"/>
        </w:rPr>
      </w:pPr>
      <w:r>
        <w:t>&lt;R1&gt;ping ipv6 2001:0db8:12::2</w:t>
      </w:r>
    </w:p>
    <w:p w14:paraId="7BD547FE" w14:textId="77777777" w:rsidR="00462490" w:rsidRDefault="00462490" w:rsidP="00446B99">
      <w:pPr>
        <w:pStyle w:val="2f3"/>
        <w:rPr>
          <w:rFonts w:hint="eastAsia"/>
        </w:rPr>
      </w:pPr>
      <w:r>
        <w:lastRenderedPageBreak/>
        <w:t xml:space="preserve">  PING 2001:0db8:12::2 : 56  data bytes, press CTRL_C to break</w:t>
      </w:r>
    </w:p>
    <w:p w14:paraId="4037D15C" w14:textId="77777777" w:rsidR="00462490" w:rsidRDefault="00462490" w:rsidP="00446B99">
      <w:pPr>
        <w:pStyle w:val="2f3"/>
        <w:rPr>
          <w:rFonts w:hint="eastAsia"/>
        </w:rPr>
      </w:pPr>
      <w:r>
        <w:t xml:space="preserve">    Reply from 2001:DB8:12::2 </w:t>
      </w:r>
    </w:p>
    <w:p w14:paraId="38679A74" w14:textId="77777777" w:rsidR="00462490" w:rsidRDefault="00462490" w:rsidP="00446B99">
      <w:pPr>
        <w:pStyle w:val="2f3"/>
        <w:rPr>
          <w:rFonts w:hint="eastAsia"/>
        </w:rPr>
      </w:pPr>
      <w:r>
        <w:t xml:space="preserve">    bytes=56 Sequence=1 hop limit=64  time = 20 ms</w:t>
      </w:r>
    </w:p>
    <w:p w14:paraId="799D1A6C" w14:textId="77777777" w:rsidR="00462490" w:rsidRDefault="00462490" w:rsidP="00446B99">
      <w:pPr>
        <w:pStyle w:val="2f3"/>
        <w:rPr>
          <w:rFonts w:hint="eastAsia"/>
        </w:rPr>
      </w:pPr>
    </w:p>
    <w:p w14:paraId="1B0B899D" w14:textId="77777777" w:rsidR="00462490" w:rsidRDefault="00462490" w:rsidP="00446B99">
      <w:pPr>
        <w:pStyle w:val="2f3"/>
        <w:rPr>
          <w:rFonts w:hint="eastAsia"/>
        </w:rPr>
      </w:pPr>
      <w:r>
        <w:t xml:space="preserve">  --- 2001:0db8:12::2 ping statistics ---</w:t>
      </w:r>
    </w:p>
    <w:p w14:paraId="24AB0090" w14:textId="77777777" w:rsidR="00462490" w:rsidRDefault="00462490" w:rsidP="00446B99">
      <w:pPr>
        <w:pStyle w:val="2f3"/>
        <w:rPr>
          <w:rFonts w:hint="eastAsia"/>
        </w:rPr>
      </w:pPr>
      <w:r>
        <w:t xml:space="preserve">    1 packet(s) transmitted</w:t>
      </w:r>
    </w:p>
    <w:p w14:paraId="4F415473" w14:textId="77777777" w:rsidR="00462490" w:rsidRDefault="00462490" w:rsidP="00446B99">
      <w:pPr>
        <w:pStyle w:val="2f3"/>
        <w:rPr>
          <w:rFonts w:hint="eastAsia"/>
        </w:rPr>
      </w:pPr>
      <w:r>
        <w:t xml:space="preserve">    1 packet(s) received</w:t>
      </w:r>
    </w:p>
    <w:p w14:paraId="1851AC34" w14:textId="77777777" w:rsidR="00462490" w:rsidRDefault="00462490" w:rsidP="00446B99">
      <w:pPr>
        <w:pStyle w:val="2f3"/>
        <w:rPr>
          <w:rFonts w:hint="eastAsia"/>
        </w:rPr>
      </w:pPr>
      <w:r>
        <w:t xml:space="preserve">    0.00% packet loss</w:t>
      </w:r>
    </w:p>
    <w:p w14:paraId="1047F400" w14:textId="77777777" w:rsidR="00462490" w:rsidRDefault="00462490" w:rsidP="00446B99">
      <w:pPr>
        <w:pStyle w:val="2f3"/>
        <w:rPr>
          <w:rFonts w:hint="eastAsia"/>
        </w:rPr>
      </w:pPr>
      <w:r>
        <w:t xml:space="preserve">    round-trip min/avg/max = 20/30/40 ms</w:t>
      </w:r>
    </w:p>
    <w:p w14:paraId="336864D0" w14:textId="77777777" w:rsidR="00462490" w:rsidRDefault="00462490" w:rsidP="00446B99">
      <w:pPr>
        <w:pStyle w:val="2f3"/>
        <w:rPr>
          <w:rFonts w:hint="eastAsia"/>
        </w:rPr>
      </w:pPr>
    </w:p>
    <w:p w14:paraId="46F05DF9" w14:textId="77777777" w:rsidR="00462490" w:rsidRDefault="00462490" w:rsidP="00446B99">
      <w:pPr>
        <w:pStyle w:val="2f3"/>
        <w:rPr>
          <w:rFonts w:hint="eastAsia"/>
        </w:rPr>
      </w:pPr>
      <w:r>
        <w:t>&lt;R3&gt;ping ipv6 2001:0db8:23::2</w:t>
      </w:r>
    </w:p>
    <w:p w14:paraId="0E51EE34" w14:textId="77777777" w:rsidR="00462490" w:rsidRDefault="00462490" w:rsidP="00446B99">
      <w:pPr>
        <w:pStyle w:val="2f3"/>
        <w:rPr>
          <w:rFonts w:hint="eastAsia"/>
        </w:rPr>
      </w:pPr>
      <w:r>
        <w:t xml:space="preserve">  PING 2001:0db8:23::2 : 56  data bytes, press CTRL_C to break</w:t>
      </w:r>
    </w:p>
    <w:p w14:paraId="782C0513" w14:textId="77777777" w:rsidR="00462490" w:rsidRDefault="00462490" w:rsidP="00446B99">
      <w:pPr>
        <w:pStyle w:val="2f3"/>
        <w:rPr>
          <w:rFonts w:hint="eastAsia"/>
        </w:rPr>
      </w:pPr>
      <w:r>
        <w:t xml:space="preserve">    Reply from 2001:DB8:23::2 </w:t>
      </w:r>
    </w:p>
    <w:p w14:paraId="4BCB8EFB" w14:textId="77777777" w:rsidR="00462490" w:rsidRDefault="00462490" w:rsidP="00446B99">
      <w:pPr>
        <w:pStyle w:val="2f3"/>
        <w:rPr>
          <w:rFonts w:hint="eastAsia"/>
        </w:rPr>
      </w:pPr>
      <w:r>
        <w:t xml:space="preserve">    bytes=56 Sequence=1 hop limit=64  time = 20 ms</w:t>
      </w:r>
    </w:p>
    <w:p w14:paraId="5B390E5F" w14:textId="77777777" w:rsidR="00462490" w:rsidRDefault="00462490" w:rsidP="00446B99">
      <w:pPr>
        <w:pStyle w:val="2f3"/>
        <w:rPr>
          <w:rFonts w:hint="eastAsia"/>
        </w:rPr>
      </w:pPr>
    </w:p>
    <w:p w14:paraId="36E92E86" w14:textId="77777777" w:rsidR="00462490" w:rsidRDefault="00462490" w:rsidP="00446B99">
      <w:pPr>
        <w:pStyle w:val="2f3"/>
        <w:rPr>
          <w:rFonts w:hint="eastAsia"/>
        </w:rPr>
      </w:pPr>
      <w:r>
        <w:t xml:space="preserve">  --- 2001:0db8:23::2 ping statistics ---</w:t>
      </w:r>
    </w:p>
    <w:p w14:paraId="2AAAA69E" w14:textId="77777777" w:rsidR="00462490" w:rsidRDefault="00462490" w:rsidP="00446B99">
      <w:pPr>
        <w:pStyle w:val="2f3"/>
        <w:rPr>
          <w:rFonts w:hint="eastAsia"/>
        </w:rPr>
      </w:pPr>
      <w:r>
        <w:t xml:space="preserve">    1 packet(s) transmitted</w:t>
      </w:r>
    </w:p>
    <w:p w14:paraId="6FC6D05D" w14:textId="77777777" w:rsidR="00462490" w:rsidRDefault="00462490" w:rsidP="00446B99">
      <w:pPr>
        <w:pStyle w:val="2f3"/>
        <w:rPr>
          <w:rFonts w:hint="eastAsia"/>
        </w:rPr>
      </w:pPr>
      <w:r>
        <w:t xml:space="preserve">    1 packet(s) received</w:t>
      </w:r>
    </w:p>
    <w:p w14:paraId="39347F3D" w14:textId="77777777" w:rsidR="00462490" w:rsidRDefault="00462490" w:rsidP="00446B99">
      <w:pPr>
        <w:pStyle w:val="2f3"/>
        <w:rPr>
          <w:rFonts w:hint="eastAsia"/>
        </w:rPr>
      </w:pPr>
      <w:r>
        <w:t xml:space="preserve">    0.00% packet loss</w:t>
      </w:r>
    </w:p>
    <w:p w14:paraId="2E021FF4" w14:textId="77777777" w:rsidR="00462490" w:rsidRDefault="00462490" w:rsidP="00446B99">
      <w:pPr>
        <w:pStyle w:val="2f3"/>
        <w:rPr>
          <w:rFonts w:hint="eastAsia"/>
        </w:rPr>
      </w:pPr>
      <w:r>
        <w:t xml:space="preserve">    round-trip min/avg/max = 20/30/40 ms</w:t>
      </w:r>
    </w:p>
    <w:p w14:paraId="2290907C" w14:textId="77777777" w:rsidR="00462490" w:rsidRDefault="00462490" w:rsidP="00446B99">
      <w:pPr>
        <w:pStyle w:val="2f3"/>
        <w:rPr>
          <w:rFonts w:hint="eastAsia"/>
        </w:rPr>
      </w:pPr>
    </w:p>
    <w:p w14:paraId="1F03AB68" w14:textId="77777777" w:rsidR="00462490" w:rsidRDefault="00462490" w:rsidP="00446B99">
      <w:pPr>
        <w:pStyle w:val="2f3"/>
        <w:rPr>
          <w:rFonts w:hint="eastAsia"/>
        </w:rPr>
      </w:pPr>
      <w:r>
        <w:t>&lt;R3&gt;ping ipv6 2001:0db8:34::4</w:t>
      </w:r>
    </w:p>
    <w:p w14:paraId="6AD37DC2" w14:textId="77777777" w:rsidR="00462490" w:rsidRDefault="00462490" w:rsidP="00446B99">
      <w:pPr>
        <w:pStyle w:val="2f3"/>
        <w:rPr>
          <w:rFonts w:hint="eastAsia"/>
        </w:rPr>
      </w:pPr>
      <w:r>
        <w:t xml:space="preserve">  PING 2001:0db8:34::4 : 56  data bytes, press CTRL_C to break</w:t>
      </w:r>
    </w:p>
    <w:p w14:paraId="4E8C7888" w14:textId="77777777" w:rsidR="00462490" w:rsidRDefault="00462490" w:rsidP="00446B99">
      <w:pPr>
        <w:pStyle w:val="2f3"/>
        <w:rPr>
          <w:rFonts w:hint="eastAsia"/>
        </w:rPr>
      </w:pPr>
      <w:r>
        <w:t xml:space="preserve">    Reply from 2001:DB8:34::4 </w:t>
      </w:r>
    </w:p>
    <w:p w14:paraId="7DF8D963" w14:textId="77777777" w:rsidR="00462490" w:rsidRDefault="00462490" w:rsidP="00446B99">
      <w:pPr>
        <w:pStyle w:val="2f3"/>
        <w:rPr>
          <w:rFonts w:hint="eastAsia"/>
        </w:rPr>
      </w:pPr>
      <w:r>
        <w:t xml:space="preserve">    bytes=56 Sequence=1 hop limit=64  time = 20 ms</w:t>
      </w:r>
    </w:p>
    <w:p w14:paraId="4EB89EF4" w14:textId="77777777" w:rsidR="00462490" w:rsidRDefault="00462490" w:rsidP="00446B99">
      <w:pPr>
        <w:pStyle w:val="2f3"/>
        <w:rPr>
          <w:rFonts w:hint="eastAsia"/>
        </w:rPr>
      </w:pPr>
    </w:p>
    <w:p w14:paraId="1BB6D760" w14:textId="77777777" w:rsidR="00462490" w:rsidRDefault="00462490" w:rsidP="00446B99">
      <w:pPr>
        <w:pStyle w:val="2f3"/>
        <w:rPr>
          <w:rFonts w:hint="eastAsia"/>
        </w:rPr>
      </w:pPr>
      <w:r>
        <w:t xml:space="preserve">  --- 2001:0db8:34::4 ping statistics ---</w:t>
      </w:r>
    </w:p>
    <w:p w14:paraId="50714475" w14:textId="77777777" w:rsidR="00462490" w:rsidRDefault="00462490" w:rsidP="00446B99">
      <w:pPr>
        <w:pStyle w:val="2f3"/>
        <w:rPr>
          <w:rFonts w:hint="eastAsia"/>
        </w:rPr>
      </w:pPr>
      <w:r>
        <w:t xml:space="preserve">    1 packet(s) transmitted</w:t>
      </w:r>
    </w:p>
    <w:p w14:paraId="245C1A64" w14:textId="77777777" w:rsidR="00462490" w:rsidRDefault="00462490" w:rsidP="00446B99">
      <w:pPr>
        <w:pStyle w:val="2f3"/>
        <w:rPr>
          <w:rFonts w:hint="eastAsia"/>
        </w:rPr>
      </w:pPr>
      <w:r>
        <w:t xml:space="preserve">    1 packet(s) received</w:t>
      </w:r>
    </w:p>
    <w:p w14:paraId="7C6D38A7" w14:textId="77777777" w:rsidR="00462490" w:rsidRDefault="00462490" w:rsidP="00446B99">
      <w:pPr>
        <w:pStyle w:val="2f3"/>
        <w:rPr>
          <w:rFonts w:hint="eastAsia"/>
        </w:rPr>
      </w:pPr>
      <w:r>
        <w:t xml:space="preserve">    0.00% packet loss</w:t>
      </w:r>
    </w:p>
    <w:p w14:paraId="05236611" w14:textId="77777777" w:rsidR="00462490" w:rsidRDefault="00462490" w:rsidP="00446B99">
      <w:pPr>
        <w:pStyle w:val="2f3"/>
        <w:rPr>
          <w:rFonts w:hint="eastAsia"/>
        </w:rPr>
      </w:pPr>
      <w:r>
        <w:t xml:space="preserve">    round-trip min/avg/max = 20/30/40 ms</w:t>
      </w:r>
    </w:p>
    <w:p w14:paraId="3A0F5658" w14:textId="77777777" w:rsidR="00462490" w:rsidRDefault="00462490" w:rsidP="00446B99">
      <w:pPr>
        <w:pStyle w:val="2f3"/>
        <w:rPr>
          <w:rFonts w:hint="eastAsia"/>
        </w:rPr>
      </w:pPr>
    </w:p>
    <w:p w14:paraId="79704256" w14:textId="77777777" w:rsidR="00462490" w:rsidRDefault="00462490" w:rsidP="00446B99">
      <w:pPr>
        <w:pStyle w:val="2f3"/>
        <w:rPr>
          <w:rFonts w:hint="eastAsia"/>
        </w:rPr>
      </w:pPr>
      <w:r>
        <w:t>&lt;R5&gt;ping ipv6 2001:0db8:45::4</w:t>
      </w:r>
    </w:p>
    <w:p w14:paraId="62ADCB4F" w14:textId="77777777" w:rsidR="00462490" w:rsidRDefault="00462490" w:rsidP="00446B99">
      <w:pPr>
        <w:pStyle w:val="2f3"/>
        <w:rPr>
          <w:rFonts w:hint="eastAsia"/>
        </w:rPr>
      </w:pPr>
      <w:r>
        <w:t xml:space="preserve">  PING 2001:0db8:45::4 : 56  data bytes, press CTRL_C to break</w:t>
      </w:r>
    </w:p>
    <w:p w14:paraId="405D8F75" w14:textId="77777777" w:rsidR="00462490" w:rsidRDefault="00462490" w:rsidP="00446B99">
      <w:pPr>
        <w:pStyle w:val="2f3"/>
        <w:rPr>
          <w:rFonts w:hint="eastAsia"/>
        </w:rPr>
      </w:pPr>
      <w:r>
        <w:t xml:space="preserve">    Reply from 2001:DB8:45::4 </w:t>
      </w:r>
    </w:p>
    <w:p w14:paraId="60555BB6" w14:textId="77777777" w:rsidR="00462490" w:rsidRDefault="00462490" w:rsidP="00446B99">
      <w:pPr>
        <w:pStyle w:val="2f3"/>
        <w:rPr>
          <w:rFonts w:hint="eastAsia"/>
        </w:rPr>
      </w:pPr>
      <w:r>
        <w:t xml:space="preserve">    bytes=56 Sequence=1 hop limit=64  time = 20 ms</w:t>
      </w:r>
    </w:p>
    <w:p w14:paraId="45AC37A6" w14:textId="77777777" w:rsidR="00462490" w:rsidRDefault="00462490" w:rsidP="00446B99">
      <w:pPr>
        <w:pStyle w:val="2f3"/>
        <w:rPr>
          <w:rFonts w:hint="eastAsia"/>
        </w:rPr>
      </w:pPr>
    </w:p>
    <w:p w14:paraId="7ADFAFAC" w14:textId="77777777" w:rsidR="00462490" w:rsidRDefault="00462490" w:rsidP="00446B99">
      <w:pPr>
        <w:pStyle w:val="2f3"/>
        <w:rPr>
          <w:rFonts w:hint="eastAsia"/>
        </w:rPr>
      </w:pPr>
      <w:r>
        <w:t xml:space="preserve">  --- 2001:0db8:45::4 ping statistics ---</w:t>
      </w:r>
    </w:p>
    <w:p w14:paraId="7263478D" w14:textId="77777777" w:rsidR="00462490" w:rsidRDefault="00462490" w:rsidP="00446B99">
      <w:pPr>
        <w:pStyle w:val="2f3"/>
        <w:rPr>
          <w:rFonts w:hint="eastAsia"/>
        </w:rPr>
      </w:pPr>
      <w:r>
        <w:t xml:space="preserve">    1 packet(s) transmitted</w:t>
      </w:r>
    </w:p>
    <w:p w14:paraId="65BCE5FB" w14:textId="77777777" w:rsidR="00462490" w:rsidRDefault="00462490" w:rsidP="00446B99">
      <w:pPr>
        <w:pStyle w:val="2f3"/>
        <w:rPr>
          <w:rFonts w:hint="eastAsia"/>
        </w:rPr>
      </w:pPr>
      <w:r>
        <w:t xml:space="preserve">    1 packet(s) received</w:t>
      </w:r>
    </w:p>
    <w:p w14:paraId="1ACFAE78" w14:textId="77777777" w:rsidR="00462490" w:rsidRDefault="00462490" w:rsidP="00446B99">
      <w:pPr>
        <w:pStyle w:val="2f3"/>
        <w:rPr>
          <w:rFonts w:hint="eastAsia"/>
        </w:rPr>
      </w:pPr>
      <w:r>
        <w:t xml:space="preserve">    0.00% packet loss</w:t>
      </w:r>
    </w:p>
    <w:p w14:paraId="2C64F4BB" w14:textId="77777777" w:rsidR="00462490" w:rsidRDefault="00462490" w:rsidP="00446B99">
      <w:pPr>
        <w:pStyle w:val="2f3"/>
        <w:rPr>
          <w:rFonts w:hint="eastAsia"/>
        </w:rPr>
      </w:pPr>
      <w:r>
        <w:t xml:space="preserve">    round-trip min/avg/max = 20/30/40 ms</w:t>
      </w:r>
    </w:p>
    <w:p w14:paraId="380D7A2F" w14:textId="77777777" w:rsidR="00462490" w:rsidRDefault="00462490" w:rsidP="00446B99">
      <w:pPr>
        <w:pStyle w:val="2f3"/>
        <w:rPr>
          <w:rFonts w:hint="eastAsia"/>
        </w:rPr>
      </w:pPr>
    </w:p>
    <w:p w14:paraId="78152527" w14:textId="77777777" w:rsidR="00462490" w:rsidRDefault="00462490" w:rsidP="00446B99">
      <w:pPr>
        <w:pStyle w:val="2f3"/>
        <w:rPr>
          <w:rFonts w:hint="eastAsia"/>
        </w:rPr>
      </w:pPr>
      <w:r>
        <w:t>&lt;R5&gt;ping ipv6 2001:0db8:25::5</w:t>
      </w:r>
    </w:p>
    <w:p w14:paraId="5E3F3F54" w14:textId="77777777" w:rsidR="00462490" w:rsidRDefault="00462490" w:rsidP="00446B99">
      <w:pPr>
        <w:pStyle w:val="2f3"/>
        <w:rPr>
          <w:rFonts w:hint="eastAsia"/>
        </w:rPr>
      </w:pPr>
      <w:r>
        <w:t xml:space="preserve">  PING 2001:0db8: 25::5 : 56  data bytes, press CTRL_C to break</w:t>
      </w:r>
    </w:p>
    <w:p w14:paraId="3B6D6497" w14:textId="77777777" w:rsidR="00462490" w:rsidRDefault="00462490" w:rsidP="00446B99">
      <w:pPr>
        <w:pStyle w:val="2f3"/>
        <w:rPr>
          <w:rFonts w:hint="eastAsia"/>
        </w:rPr>
      </w:pPr>
      <w:r>
        <w:t xml:space="preserve">    Reply from 2001:DB8: 25::5 </w:t>
      </w:r>
    </w:p>
    <w:p w14:paraId="6EB8BDFC" w14:textId="77777777" w:rsidR="00462490" w:rsidRDefault="00462490" w:rsidP="00446B99">
      <w:pPr>
        <w:pStyle w:val="2f3"/>
        <w:rPr>
          <w:rFonts w:hint="eastAsia"/>
        </w:rPr>
      </w:pPr>
      <w:r>
        <w:t xml:space="preserve">    bytes=56 Sequence=1 hop limit=64  time = 20 ms</w:t>
      </w:r>
    </w:p>
    <w:p w14:paraId="405D512D" w14:textId="77777777" w:rsidR="00462490" w:rsidRDefault="00462490" w:rsidP="00446B99">
      <w:pPr>
        <w:pStyle w:val="2f3"/>
        <w:rPr>
          <w:rFonts w:hint="eastAsia"/>
        </w:rPr>
      </w:pPr>
    </w:p>
    <w:p w14:paraId="57000316" w14:textId="77777777" w:rsidR="00462490" w:rsidRDefault="00462490" w:rsidP="00446B99">
      <w:pPr>
        <w:pStyle w:val="2f3"/>
        <w:rPr>
          <w:rFonts w:hint="eastAsia"/>
        </w:rPr>
      </w:pPr>
      <w:r>
        <w:t xml:space="preserve">  --- 2001:0db8: 25::5 ping statistics ---</w:t>
      </w:r>
    </w:p>
    <w:p w14:paraId="368357BB" w14:textId="77777777" w:rsidR="00462490" w:rsidRDefault="00462490" w:rsidP="00446B99">
      <w:pPr>
        <w:pStyle w:val="2f3"/>
        <w:rPr>
          <w:rFonts w:hint="eastAsia"/>
        </w:rPr>
      </w:pPr>
      <w:r>
        <w:t xml:space="preserve">    1 packet(s) transmitted</w:t>
      </w:r>
    </w:p>
    <w:p w14:paraId="67C97A9F" w14:textId="77777777" w:rsidR="00462490" w:rsidRDefault="00462490" w:rsidP="00446B99">
      <w:pPr>
        <w:pStyle w:val="2f3"/>
        <w:rPr>
          <w:rFonts w:hint="eastAsia"/>
        </w:rPr>
      </w:pPr>
      <w:r>
        <w:t xml:space="preserve">    1 packet(s) received</w:t>
      </w:r>
    </w:p>
    <w:p w14:paraId="37720FDC" w14:textId="77777777" w:rsidR="00462490" w:rsidRDefault="00462490" w:rsidP="00446B99">
      <w:pPr>
        <w:pStyle w:val="2f3"/>
        <w:rPr>
          <w:rFonts w:hint="eastAsia"/>
        </w:rPr>
      </w:pPr>
      <w:r>
        <w:t xml:space="preserve">    0.00% packet loss</w:t>
      </w:r>
    </w:p>
    <w:p w14:paraId="2DD74C8E" w14:textId="77777777" w:rsidR="00462490" w:rsidRDefault="00462490" w:rsidP="00446B99">
      <w:pPr>
        <w:pStyle w:val="2f3"/>
        <w:rPr>
          <w:rFonts w:hint="eastAsia"/>
        </w:rPr>
      </w:pPr>
      <w:r>
        <w:t xml:space="preserve">    round-trip min/avg/max = 20/30/40 ms</w:t>
      </w:r>
    </w:p>
    <w:p w14:paraId="37A0B110" w14:textId="77777777" w:rsidR="00462490" w:rsidRPr="00D63D35" w:rsidRDefault="00462490" w:rsidP="00D07FAA">
      <w:pPr>
        <w:pStyle w:val="3"/>
      </w:pPr>
      <w:bookmarkStart w:id="57" w:name="_Hlk45702085"/>
      <w:r w:rsidRPr="00D63D35">
        <w:t>Configure OSPF and OSPFv3 at the access layer of the backbone network to build the underlying network.</w:t>
      </w:r>
    </w:p>
    <w:bookmarkEnd w:id="57"/>
    <w:p w14:paraId="2AB5859C" w14:textId="77777777" w:rsidR="00462490" w:rsidRDefault="00462490" w:rsidP="00446B99">
      <w:pPr>
        <w:pStyle w:val="1e"/>
      </w:pPr>
      <w:r>
        <w:lastRenderedPageBreak/>
        <w:t>Deploy OSPF processes on R1, R2, R4, and R5 according to the topology design. Set the process ID to 1, area ID to 0, and router ID to the loopback interface's IP address of the router. R1 with the router ID of 10.10.10.1 is used as an example.</w:t>
      </w:r>
    </w:p>
    <w:p w14:paraId="10D38080" w14:textId="77777777" w:rsidR="00462490" w:rsidRDefault="00462490" w:rsidP="00446B99">
      <w:pPr>
        <w:pStyle w:val="1e"/>
      </w:pPr>
      <w:r>
        <w:t>Configure routes of OSPF interfaces in AS 65100 to be accurately advertised.</w:t>
      </w:r>
    </w:p>
    <w:p w14:paraId="1CF56546" w14:textId="77777777" w:rsidR="00462490" w:rsidRDefault="00462490" w:rsidP="00446B99">
      <w:pPr>
        <w:pStyle w:val="1e"/>
      </w:pPr>
      <w:r>
        <w:t>The configuration of OSPFv3 is similar to the configuration of OSPF. Set the process ID to 1, area ID to 0, instance ID to 1, and router ID to the loopback interface's address of the router. R1 with the router ID of 10.10.10.1 is used as an example.</w:t>
      </w:r>
    </w:p>
    <w:p w14:paraId="0D3AFFCE" w14:textId="77777777" w:rsidR="00462490" w:rsidRDefault="00462490" w:rsidP="00446B99">
      <w:pPr>
        <w:pStyle w:val="1e"/>
      </w:pPr>
      <w:r>
        <w:t># Configure OSPF on R1.</w:t>
      </w:r>
    </w:p>
    <w:p w14:paraId="2B743F5B" w14:textId="77777777" w:rsidR="00462490" w:rsidRDefault="00462490" w:rsidP="00446B99">
      <w:pPr>
        <w:pStyle w:val="2f3"/>
        <w:rPr>
          <w:rFonts w:hint="eastAsia"/>
        </w:rPr>
      </w:pPr>
      <w:r>
        <w:t>[R1]router id 10.10.10.1</w:t>
      </w:r>
    </w:p>
    <w:p w14:paraId="25AF3E68" w14:textId="77777777" w:rsidR="00462490" w:rsidRDefault="00462490" w:rsidP="00446B99">
      <w:pPr>
        <w:pStyle w:val="2f3"/>
        <w:rPr>
          <w:rFonts w:hint="eastAsia"/>
        </w:rPr>
      </w:pPr>
      <w:r>
        <w:t xml:space="preserve">[R1]ospf 1 </w:t>
      </w:r>
    </w:p>
    <w:p w14:paraId="4EF9E609" w14:textId="77777777" w:rsidR="00462490" w:rsidRDefault="00462490" w:rsidP="00446B99">
      <w:pPr>
        <w:pStyle w:val="2f3"/>
        <w:rPr>
          <w:rFonts w:hint="eastAsia"/>
        </w:rPr>
      </w:pPr>
      <w:r>
        <w:t xml:space="preserve">[R1-ospf-1] area 0 </w:t>
      </w:r>
    </w:p>
    <w:p w14:paraId="63FAC155" w14:textId="77777777" w:rsidR="00462490" w:rsidRDefault="00462490" w:rsidP="00446B99">
      <w:pPr>
        <w:pStyle w:val="2f3"/>
        <w:rPr>
          <w:rFonts w:hint="eastAsia"/>
        </w:rPr>
      </w:pPr>
      <w:r>
        <w:t>[R1-ospf-1-area-0.0.0.0] network 10.10.10.1 0.0.0.0</w:t>
      </w:r>
    </w:p>
    <w:p w14:paraId="25D7C075" w14:textId="77777777" w:rsidR="00462490" w:rsidRDefault="00462490" w:rsidP="00446B99">
      <w:pPr>
        <w:pStyle w:val="2f3"/>
        <w:rPr>
          <w:rFonts w:hint="eastAsia"/>
        </w:rPr>
      </w:pPr>
      <w:r>
        <w:t>[R1-ospf-1-area-0.0.0.0] network 10. 0.12.1 0.0.0.0</w:t>
      </w:r>
    </w:p>
    <w:p w14:paraId="60FF1587" w14:textId="77777777" w:rsidR="00462490" w:rsidRDefault="00462490" w:rsidP="00446B99">
      <w:pPr>
        <w:pStyle w:val="1e"/>
      </w:pPr>
      <w:r>
        <w:t># Configure OSPFv3 on R1.</w:t>
      </w:r>
    </w:p>
    <w:p w14:paraId="34E9D1C2" w14:textId="77777777" w:rsidR="00462490" w:rsidRDefault="00462490" w:rsidP="00446B99">
      <w:pPr>
        <w:pStyle w:val="2f3"/>
        <w:rPr>
          <w:rFonts w:hint="eastAsia"/>
        </w:rPr>
      </w:pPr>
      <w:r>
        <w:t xml:space="preserve">[R1]ospfv3 1 </w:t>
      </w:r>
    </w:p>
    <w:p w14:paraId="0920C0AB" w14:textId="77777777" w:rsidR="00462490" w:rsidRDefault="00462490" w:rsidP="00446B99">
      <w:pPr>
        <w:pStyle w:val="2f3"/>
        <w:rPr>
          <w:rFonts w:hint="eastAsia"/>
        </w:rPr>
      </w:pPr>
      <w:r>
        <w:t xml:space="preserve">[R1-ospfv3-1] router-id 10.10.10.1 </w:t>
      </w:r>
    </w:p>
    <w:p w14:paraId="488C14A5" w14:textId="77777777" w:rsidR="00462490" w:rsidRDefault="00462490" w:rsidP="00446B99">
      <w:pPr>
        <w:pStyle w:val="2f3"/>
        <w:rPr>
          <w:rFonts w:hint="eastAsia"/>
        </w:rPr>
      </w:pPr>
      <w:r>
        <w:t>[R1-ospfv3-1] quit</w:t>
      </w:r>
    </w:p>
    <w:p w14:paraId="4100E472" w14:textId="77777777" w:rsidR="00462490" w:rsidRDefault="00462490" w:rsidP="00446B99">
      <w:pPr>
        <w:pStyle w:val="2f3"/>
        <w:rPr>
          <w:rFonts w:hint="eastAsia"/>
        </w:rPr>
      </w:pPr>
      <w:r>
        <w:t>[R1]interface GigabitEthernet0/0/2</w:t>
      </w:r>
    </w:p>
    <w:p w14:paraId="5A48AF79" w14:textId="77777777" w:rsidR="00462490" w:rsidRDefault="00462490" w:rsidP="00446B99">
      <w:pPr>
        <w:pStyle w:val="2f3"/>
        <w:rPr>
          <w:rFonts w:hint="eastAsia"/>
        </w:rPr>
      </w:pPr>
      <w:r>
        <w:t>[R1-GigabitEthernet0/0/2] ospfv3 1 area 0 instance 1</w:t>
      </w:r>
    </w:p>
    <w:p w14:paraId="3180886E" w14:textId="77777777" w:rsidR="00462490" w:rsidRDefault="00462490" w:rsidP="00446B99">
      <w:pPr>
        <w:pStyle w:val="2f3"/>
        <w:rPr>
          <w:rFonts w:hint="eastAsia"/>
        </w:rPr>
      </w:pPr>
      <w:r>
        <w:t>[R1-GigabitEthernet0/0/2] quit</w:t>
      </w:r>
    </w:p>
    <w:p w14:paraId="2AFEA4C7" w14:textId="77777777" w:rsidR="00462490" w:rsidRDefault="00462490" w:rsidP="00446B99">
      <w:pPr>
        <w:pStyle w:val="2f3"/>
        <w:rPr>
          <w:rFonts w:hint="eastAsia"/>
        </w:rPr>
      </w:pPr>
      <w:r>
        <w:t>[R1]interface LoopBack0</w:t>
      </w:r>
    </w:p>
    <w:p w14:paraId="06041E58" w14:textId="77777777" w:rsidR="00462490" w:rsidRDefault="00462490" w:rsidP="00446B99">
      <w:pPr>
        <w:pStyle w:val="2f3"/>
        <w:rPr>
          <w:rFonts w:hint="eastAsia"/>
        </w:rPr>
      </w:pPr>
      <w:r>
        <w:t>[R1-LoopBack0] ospfv3 1 area 0 instance 1</w:t>
      </w:r>
    </w:p>
    <w:p w14:paraId="670CC459" w14:textId="77777777" w:rsidR="00462490" w:rsidRDefault="00462490" w:rsidP="00446B99">
      <w:pPr>
        <w:pStyle w:val="1e"/>
      </w:pPr>
      <w:r>
        <w:t># Configure OSPF on R2.</w:t>
      </w:r>
    </w:p>
    <w:p w14:paraId="6FD574E1" w14:textId="77777777" w:rsidR="00462490" w:rsidRDefault="00462490" w:rsidP="00446B99">
      <w:pPr>
        <w:pStyle w:val="2f3"/>
        <w:rPr>
          <w:rFonts w:hint="eastAsia"/>
        </w:rPr>
      </w:pPr>
      <w:r>
        <w:t>[R2]router id 10.10.10.2</w:t>
      </w:r>
    </w:p>
    <w:p w14:paraId="6AF1C0D0" w14:textId="77777777" w:rsidR="00462490" w:rsidRDefault="00462490" w:rsidP="00446B99">
      <w:pPr>
        <w:pStyle w:val="2f3"/>
        <w:rPr>
          <w:rFonts w:hint="eastAsia"/>
        </w:rPr>
      </w:pPr>
      <w:r>
        <w:t xml:space="preserve">[R2]ospf 1 </w:t>
      </w:r>
    </w:p>
    <w:p w14:paraId="577EED1D" w14:textId="77777777" w:rsidR="00462490" w:rsidRDefault="00462490" w:rsidP="00446B99">
      <w:pPr>
        <w:pStyle w:val="2f3"/>
        <w:rPr>
          <w:rFonts w:hint="eastAsia"/>
        </w:rPr>
      </w:pPr>
      <w:r>
        <w:t xml:space="preserve">[R2-ospf-1] area 0 </w:t>
      </w:r>
    </w:p>
    <w:p w14:paraId="3B5B4D9F" w14:textId="77777777" w:rsidR="00462490" w:rsidRDefault="00462490" w:rsidP="00446B99">
      <w:pPr>
        <w:pStyle w:val="2f3"/>
        <w:rPr>
          <w:rFonts w:hint="eastAsia"/>
        </w:rPr>
      </w:pPr>
      <w:r>
        <w:t>[R2-ospf-1-area-0.0.0.0] network 10.0.12.2 0.0.0.0</w:t>
      </w:r>
    </w:p>
    <w:p w14:paraId="38BDAFAB" w14:textId="77777777" w:rsidR="00462490" w:rsidRDefault="00462490" w:rsidP="00446B99">
      <w:pPr>
        <w:pStyle w:val="1e"/>
      </w:pPr>
      <w:r>
        <w:t># Configure OSPFv3 on R2.</w:t>
      </w:r>
    </w:p>
    <w:p w14:paraId="600903F8" w14:textId="77777777" w:rsidR="00462490" w:rsidRDefault="00462490" w:rsidP="00446B99">
      <w:pPr>
        <w:pStyle w:val="2f3"/>
        <w:rPr>
          <w:rFonts w:hint="eastAsia"/>
        </w:rPr>
      </w:pPr>
      <w:r>
        <w:t xml:space="preserve">[R2]ospfv3 1 </w:t>
      </w:r>
    </w:p>
    <w:p w14:paraId="54EA1A8F" w14:textId="77777777" w:rsidR="00462490" w:rsidRDefault="00462490" w:rsidP="00446B99">
      <w:pPr>
        <w:pStyle w:val="2f3"/>
        <w:rPr>
          <w:rFonts w:hint="eastAsia"/>
        </w:rPr>
      </w:pPr>
      <w:r>
        <w:t xml:space="preserve">[R2-ospfv3-1] router-id 10.10.10.2 </w:t>
      </w:r>
    </w:p>
    <w:p w14:paraId="3409B525" w14:textId="77777777" w:rsidR="00462490" w:rsidRDefault="00462490" w:rsidP="00446B99">
      <w:pPr>
        <w:pStyle w:val="2f3"/>
        <w:rPr>
          <w:rFonts w:hint="eastAsia"/>
        </w:rPr>
      </w:pPr>
      <w:r>
        <w:t>[R2-ospfv3-1] quit</w:t>
      </w:r>
    </w:p>
    <w:p w14:paraId="73771412" w14:textId="77777777" w:rsidR="00462490" w:rsidRDefault="00462490" w:rsidP="00446B99">
      <w:pPr>
        <w:pStyle w:val="2f3"/>
        <w:rPr>
          <w:rFonts w:hint="eastAsia"/>
        </w:rPr>
      </w:pPr>
      <w:r>
        <w:t>[R2]interface GigabitEthernet0/0/3</w:t>
      </w:r>
    </w:p>
    <w:p w14:paraId="3A49E941" w14:textId="77777777" w:rsidR="00462490" w:rsidRDefault="00462490" w:rsidP="00446B99">
      <w:pPr>
        <w:pStyle w:val="2f3"/>
        <w:rPr>
          <w:rFonts w:hint="eastAsia"/>
        </w:rPr>
      </w:pPr>
      <w:r>
        <w:t>[R2-GigabitEthernet0/0/3] ospfv3 1 area 0 instance 1</w:t>
      </w:r>
    </w:p>
    <w:p w14:paraId="4086400D" w14:textId="77777777" w:rsidR="00462490" w:rsidRDefault="00462490" w:rsidP="00446B99">
      <w:pPr>
        <w:pStyle w:val="2f3"/>
        <w:rPr>
          <w:rFonts w:hint="eastAsia"/>
        </w:rPr>
      </w:pPr>
      <w:r>
        <w:t>[R2-GigabitEthernet0/0/3] quit</w:t>
      </w:r>
    </w:p>
    <w:p w14:paraId="7953F99A" w14:textId="77777777" w:rsidR="00462490" w:rsidRDefault="00462490" w:rsidP="00446B99">
      <w:pPr>
        <w:pStyle w:val="1e"/>
      </w:pPr>
      <w:r>
        <w:t># Configure OSPF on R4.</w:t>
      </w:r>
    </w:p>
    <w:p w14:paraId="259B82B5" w14:textId="77777777" w:rsidR="00462490" w:rsidRDefault="00462490" w:rsidP="00446B99">
      <w:pPr>
        <w:pStyle w:val="2f3"/>
        <w:rPr>
          <w:rFonts w:hint="eastAsia"/>
        </w:rPr>
      </w:pPr>
      <w:r>
        <w:t>[R4]router id 10.10.10.4</w:t>
      </w:r>
    </w:p>
    <w:p w14:paraId="59F213AC" w14:textId="77777777" w:rsidR="00462490" w:rsidRDefault="00462490" w:rsidP="00446B99">
      <w:pPr>
        <w:pStyle w:val="2f3"/>
        <w:rPr>
          <w:rFonts w:hint="eastAsia"/>
        </w:rPr>
      </w:pPr>
      <w:r>
        <w:t xml:space="preserve">[R4]ospf 1 </w:t>
      </w:r>
    </w:p>
    <w:p w14:paraId="36E996FC" w14:textId="77777777" w:rsidR="00462490" w:rsidRDefault="00462490" w:rsidP="00446B99">
      <w:pPr>
        <w:pStyle w:val="2f3"/>
        <w:rPr>
          <w:rFonts w:hint="eastAsia"/>
        </w:rPr>
      </w:pPr>
      <w:r>
        <w:t xml:space="preserve">[R4-ospf-1] area 0 </w:t>
      </w:r>
    </w:p>
    <w:p w14:paraId="3A5211CC" w14:textId="77777777" w:rsidR="00462490" w:rsidRDefault="00462490" w:rsidP="00446B99">
      <w:pPr>
        <w:pStyle w:val="2f3"/>
        <w:rPr>
          <w:rFonts w:hint="eastAsia"/>
        </w:rPr>
      </w:pPr>
      <w:r>
        <w:t>[R4-ospf-1-area-0.0.0.0] network 10.0.45.4 0.0.0.0</w:t>
      </w:r>
    </w:p>
    <w:p w14:paraId="79818730" w14:textId="77777777" w:rsidR="00462490" w:rsidRDefault="00462490" w:rsidP="00446B99">
      <w:pPr>
        <w:pStyle w:val="1e"/>
      </w:pPr>
      <w:r>
        <w:t># Configure OSPFv3 on R4.</w:t>
      </w:r>
    </w:p>
    <w:p w14:paraId="792C3299" w14:textId="77777777" w:rsidR="00462490" w:rsidRDefault="00462490" w:rsidP="00446B99">
      <w:pPr>
        <w:pStyle w:val="2f3"/>
        <w:rPr>
          <w:rFonts w:hint="eastAsia"/>
        </w:rPr>
      </w:pPr>
      <w:r>
        <w:t xml:space="preserve">[R4]ospfv3 1 </w:t>
      </w:r>
    </w:p>
    <w:p w14:paraId="2F9E02A8" w14:textId="77777777" w:rsidR="00462490" w:rsidRDefault="00462490" w:rsidP="00446B99">
      <w:pPr>
        <w:pStyle w:val="2f3"/>
        <w:rPr>
          <w:rFonts w:hint="eastAsia"/>
        </w:rPr>
      </w:pPr>
      <w:r>
        <w:t xml:space="preserve">[R4-ospfv3-1] router-id 10.10.10.4 </w:t>
      </w:r>
    </w:p>
    <w:p w14:paraId="5BD8B03C" w14:textId="77777777" w:rsidR="00462490" w:rsidRDefault="00462490" w:rsidP="00446B99">
      <w:pPr>
        <w:pStyle w:val="2f3"/>
        <w:rPr>
          <w:rFonts w:hint="eastAsia"/>
        </w:rPr>
      </w:pPr>
      <w:r>
        <w:t>[R4-ospfv3-1] quit</w:t>
      </w:r>
    </w:p>
    <w:p w14:paraId="22EDD965" w14:textId="77777777" w:rsidR="00462490" w:rsidRDefault="00462490" w:rsidP="00446B99">
      <w:pPr>
        <w:pStyle w:val="2f3"/>
        <w:rPr>
          <w:rFonts w:hint="eastAsia"/>
        </w:rPr>
      </w:pPr>
      <w:r>
        <w:t>[R4]interface GigabitEthernet0/0/2</w:t>
      </w:r>
    </w:p>
    <w:p w14:paraId="19B9CB3D" w14:textId="77777777" w:rsidR="00462490" w:rsidRDefault="00462490" w:rsidP="00446B99">
      <w:pPr>
        <w:pStyle w:val="2f3"/>
        <w:rPr>
          <w:rFonts w:hint="eastAsia"/>
        </w:rPr>
      </w:pPr>
      <w:r>
        <w:lastRenderedPageBreak/>
        <w:t>[R4-GigabitEthernet0/0/2] ospfv3 1 area 0 instance 1</w:t>
      </w:r>
    </w:p>
    <w:p w14:paraId="07B6AAF2" w14:textId="77777777" w:rsidR="00462490" w:rsidRDefault="00462490" w:rsidP="00446B99">
      <w:pPr>
        <w:pStyle w:val="2f3"/>
        <w:rPr>
          <w:rFonts w:hint="eastAsia"/>
        </w:rPr>
      </w:pPr>
      <w:r>
        <w:t>[R4-GigabitEthernet0/0/2] quit</w:t>
      </w:r>
    </w:p>
    <w:p w14:paraId="05C8B9D8" w14:textId="77777777" w:rsidR="00462490" w:rsidRDefault="00462490" w:rsidP="00446B99">
      <w:pPr>
        <w:pStyle w:val="1e"/>
      </w:pPr>
      <w:r>
        <w:t># Configure OSPF on R5.</w:t>
      </w:r>
    </w:p>
    <w:p w14:paraId="008E423A" w14:textId="77777777" w:rsidR="00462490" w:rsidRDefault="00462490" w:rsidP="00446B99">
      <w:pPr>
        <w:pStyle w:val="2f3"/>
        <w:rPr>
          <w:rFonts w:hint="eastAsia"/>
        </w:rPr>
      </w:pPr>
      <w:r>
        <w:t>[R5]router id 10.10.10.5</w:t>
      </w:r>
    </w:p>
    <w:p w14:paraId="6C8F6BBB" w14:textId="77777777" w:rsidR="00462490" w:rsidRDefault="00462490" w:rsidP="00446B99">
      <w:pPr>
        <w:pStyle w:val="2f3"/>
        <w:rPr>
          <w:rFonts w:hint="eastAsia"/>
        </w:rPr>
      </w:pPr>
      <w:r>
        <w:t xml:space="preserve">[R5]ospf 1 </w:t>
      </w:r>
    </w:p>
    <w:p w14:paraId="5524DBC5" w14:textId="77777777" w:rsidR="00462490" w:rsidRDefault="00462490" w:rsidP="00446B99">
      <w:pPr>
        <w:pStyle w:val="2f3"/>
        <w:rPr>
          <w:rFonts w:hint="eastAsia"/>
        </w:rPr>
      </w:pPr>
      <w:r>
        <w:t xml:space="preserve">[R5-ospf-1] area 0 </w:t>
      </w:r>
    </w:p>
    <w:p w14:paraId="020FFD18" w14:textId="77777777" w:rsidR="00462490" w:rsidRDefault="00462490" w:rsidP="00446B99">
      <w:pPr>
        <w:pStyle w:val="2f3"/>
        <w:rPr>
          <w:rFonts w:hint="eastAsia"/>
        </w:rPr>
      </w:pPr>
      <w:r>
        <w:t>[R5-ospf-1-area-0.0.0.0] network 10.10.10.5 0.0.0.0</w:t>
      </w:r>
    </w:p>
    <w:p w14:paraId="3A6D441B" w14:textId="77777777" w:rsidR="00462490" w:rsidRDefault="00462490" w:rsidP="00446B99">
      <w:pPr>
        <w:pStyle w:val="2f3"/>
        <w:rPr>
          <w:rFonts w:hint="eastAsia"/>
        </w:rPr>
      </w:pPr>
      <w:r>
        <w:t>[R5-ospf-1-area-0.0.0.0] network 10.0.45.5 0.0.0.0</w:t>
      </w:r>
    </w:p>
    <w:p w14:paraId="0CDA971B" w14:textId="77777777" w:rsidR="00462490" w:rsidRDefault="00462490" w:rsidP="00446B99">
      <w:pPr>
        <w:pStyle w:val="1e"/>
      </w:pPr>
      <w:r>
        <w:t># Configure OSPFv3 on R5.</w:t>
      </w:r>
    </w:p>
    <w:p w14:paraId="38E3A261" w14:textId="77777777" w:rsidR="00462490" w:rsidRDefault="00462490" w:rsidP="00446B99">
      <w:pPr>
        <w:pStyle w:val="2f3"/>
        <w:rPr>
          <w:rFonts w:hint="eastAsia"/>
        </w:rPr>
      </w:pPr>
      <w:r>
        <w:t xml:space="preserve">[R5]ospfv3 1 </w:t>
      </w:r>
    </w:p>
    <w:p w14:paraId="0FD9263A" w14:textId="77777777" w:rsidR="00462490" w:rsidRDefault="00462490" w:rsidP="00446B99">
      <w:pPr>
        <w:pStyle w:val="2f3"/>
        <w:rPr>
          <w:rFonts w:hint="eastAsia"/>
        </w:rPr>
      </w:pPr>
      <w:r>
        <w:t xml:space="preserve">[R5-ospfv3-1] router-id 10.10.10.5 </w:t>
      </w:r>
    </w:p>
    <w:p w14:paraId="189C4162" w14:textId="77777777" w:rsidR="00462490" w:rsidRDefault="00462490" w:rsidP="00446B99">
      <w:pPr>
        <w:pStyle w:val="2f3"/>
        <w:rPr>
          <w:rFonts w:hint="eastAsia"/>
        </w:rPr>
      </w:pPr>
      <w:r>
        <w:t>[R5-ospfv3-1] quit</w:t>
      </w:r>
    </w:p>
    <w:p w14:paraId="3D851CED" w14:textId="77777777" w:rsidR="00462490" w:rsidRDefault="00462490" w:rsidP="00446B99">
      <w:pPr>
        <w:pStyle w:val="2f3"/>
        <w:rPr>
          <w:rFonts w:hint="eastAsia"/>
        </w:rPr>
      </w:pPr>
      <w:r>
        <w:t>[R5]interface GigabitEthernet0/0/3</w:t>
      </w:r>
    </w:p>
    <w:p w14:paraId="36B37F26" w14:textId="77777777" w:rsidR="00462490" w:rsidRDefault="00462490" w:rsidP="00446B99">
      <w:pPr>
        <w:pStyle w:val="2f3"/>
        <w:rPr>
          <w:rFonts w:hint="eastAsia"/>
        </w:rPr>
      </w:pPr>
      <w:r>
        <w:t>[R5-GigabitEthernet0/0/3] ospfv3 1 area 0 instance 1</w:t>
      </w:r>
    </w:p>
    <w:p w14:paraId="1F21A07C" w14:textId="77777777" w:rsidR="00462490" w:rsidRDefault="00462490" w:rsidP="00446B99">
      <w:pPr>
        <w:pStyle w:val="2f3"/>
        <w:rPr>
          <w:rFonts w:hint="eastAsia"/>
        </w:rPr>
      </w:pPr>
      <w:r>
        <w:t>[R5-GigabitEthernet0/0/3] quit</w:t>
      </w:r>
    </w:p>
    <w:p w14:paraId="68167A0E" w14:textId="77777777" w:rsidR="00462490" w:rsidRDefault="00462490" w:rsidP="00446B99">
      <w:pPr>
        <w:pStyle w:val="2f3"/>
        <w:rPr>
          <w:rFonts w:hint="eastAsia"/>
        </w:rPr>
      </w:pPr>
      <w:r>
        <w:t>[R5]interface LoopBack0</w:t>
      </w:r>
    </w:p>
    <w:p w14:paraId="41555017" w14:textId="77777777" w:rsidR="00462490" w:rsidRDefault="00462490" w:rsidP="00446B99">
      <w:pPr>
        <w:pStyle w:val="2f3"/>
        <w:rPr>
          <w:rFonts w:hint="eastAsia"/>
        </w:rPr>
      </w:pPr>
      <w:r>
        <w:t>[R5-LoopBack0] ospfv3 1 area 0 instance 1</w:t>
      </w:r>
    </w:p>
    <w:p w14:paraId="00EE5681" w14:textId="77777777" w:rsidR="00462490" w:rsidRDefault="00462490" w:rsidP="00446B99">
      <w:pPr>
        <w:pStyle w:val="1e"/>
      </w:pPr>
      <w:r>
        <w:t>Check the OSPF/OSPFv3 configuration.</w:t>
      </w:r>
    </w:p>
    <w:p w14:paraId="527945AA" w14:textId="77777777" w:rsidR="00462490" w:rsidRDefault="00462490" w:rsidP="00446B99">
      <w:pPr>
        <w:pStyle w:val="1e"/>
      </w:pPr>
      <w:r>
        <w:t># Check OSPF neighbor relationship information on R2 and R4.</w:t>
      </w:r>
    </w:p>
    <w:p w14:paraId="11726A72" w14:textId="77777777" w:rsidR="00462490" w:rsidRDefault="00462490" w:rsidP="00446B99">
      <w:pPr>
        <w:pStyle w:val="2f3"/>
        <w:rPr>
          <w:rFonts w:hint="eastAsia"/>
        </w:rPr>
      </w:pPr>
      <w:r>
        <w:t xml:space="preserve">[R2]display ospf peer brief </w:t>
      </w:r>
    </w:p>
    <w:p w14:paraId="6D6A54A1" w14:textId="77777777" w:rsidR="00462490" w:rsidRDefault="00462490" w:rsidP="00446B99">
      <w:pPr>
        <w:pStyle w:val="2f3"/>
        <w:rPr>
          <w:rFonts w:hint="eastAsia"/>
        </w:rPr>
      </w:pPr>
    </w:p>
    <w:p w14:paraId="233D8DB1" w14:textId="77777777" w:rsidR="00462490" w:rsidRDefault="00462490" w:rsidP="00446B99">
      <w:pPr>
        <w:pStyle w:val="2f3"/>
        <w:rPr>
          <w:rFonts w:hint="eastAsia"/>
        </w:rPr>
      </w:pPr>
      <w:r>
        <w:t xml:space="preserve">  OSPF Process 1 with Router ID 10.10.10.2</w:t>
      </w:r>
    </w:p>
    <w:p w14:paraId="0B7173AE" w14:textId="77777777" w:rsidR="00462490" w:rsidRDefault="00462490" w:rsidP="00446B99">
      <w:pPr>
        <w:pStyle w:val="2f3"/>
        <w:rPr>
          <w:rFonts w:hint="eastAsia"/>
        </w:rPr>
      </w:pPr>
      <w:r>
        <w:t xml:space="preserve">    Peer Statistic Information</w:t>
      </w:r>
    </w:p>
    <w:p w14:paraId="1A6F8C6A" w14:textId="77777777" w:rsidR="00462490" w:rsidRDefault="00462490" w:rsidP="00446B99">
      <w:pPr>
        <w:pStyle w:val="2f3"/>
        <w:rPr>
          <w:rFonts w:hint="eastAsia"/>
        </w:rPr>
      </w:pPr>
      <w:r>
        <w:t xml:space="preserve"> -----------------------------------------------------------------------------------------------------</w:t>
      </w:r>
    </w:p>
    <w:p w14:paraId="446A8CCF" w14:textId="77777777" w:rsidR="00462490" w:rsidRDefault="00462490" w:rsidP="00446B99">
      <w:pPr>
        <w:pStyle w:val="2f3"/>
        <w:rPr>
          <w:rFonts w:hint="eastAsia"/>
        </w:rPr>
      </w:pPr>
      <w:r>
        <w:t xml:space="preserve"> Area Id          Interface                        Neighbor id      State    </w:t>
      </w:r>
    </w:p>
    <w:p w14:paraId="46A8B3EC" w14:textId="77777777" w:rsidR="00462490" w:rsidRDefault="00462490" w:rsidP="00446B99">
      <w:pPr>
        <w:pStyle w:val="2f3"/>
        <w:rPr>
          <w:rFonts w:hint="eastAsia"/>
        </w:rPr>
      </w:pPr>
      <w:r>
        <w:t xml:space="preserve"> 0.0.0.0          GigabitEthernet0/0/3               10.10.10.1       Full        </w:t>
      </w:r>
    </w:p>
    <w:p w14:paraId="510B2C97" w14:textId="77777777" w:rsidR="00462490" w:rsidRDefault="00462490" w:rsidP="00446B99">
      <w:pPr>
        <w:pStyle w:val="2f3"/>
        <w:rPr>
          <w:rFonts w:hint="eastAsia"/>
        </w:rPr>
      </w:pPr>
      <w:r>
        <w:t>-----------------------------------------------------------------------------------------------------</w:t>
      </w:r>
    </w:p>
    <w:p w14:paraId="34BA7E1D" w14:textId="77777777" w:rsidR="00462490" w:rsidRDefault="00462490" w:rsidP="00446B99">
      <w:pPr>
        <w:pStyle w:val="2f3"/>
        <w:rPr>
          <w:rFonts w:hint="eastAsia"/>
        </w:rPr>
      </w:pPr>
    </w:p>
    <w:p w14:paraId="7184EF88" w14:textId="77777777" w:rsidR="00462490" w:rsidRDefault="00462490" w:rsidP="00446B99">
      <w:pPr>
        <w:pStyle w:val="2f3"/>
        <w:rPr>
          <w:rFonts w:hint="eastAsia"/>
        </w:rPr>
      </w:pPr>
      <w:r>
        <w:t xml:space="preserve">[R4]display ospf peer brief </w:t>
      </w:r>
    </w:p>
    <w:p w14:paraId="13E61BCF" w14:textId="77777777" w:rsidR="00462490" w:rsidRDefault="00462490" w:rsidP="00446B99">
      <w:pPr>
        <w:pStyle w:val="2f3"/>
        <w:rPr>
          <w:rFonts w:hint="eastAsia"/>
        </w:rPr>
      </w:pPr>
    </w:p>
    <w:p w14:paraId="7DC5A126" w14:textId="77777777" w:rsidR="00462490" w:rsidRDefault="00462490" w:rsidP="00446B99">
      <w:pPr>
        <w:pStyle w:val="2f3"/>
        <w:rPr>
          <w:rFonts w:hint="eastAsia"/>
        </w:rPr>
      </w:pPr>
      <w:r>
        <w:t xml:space="preserve">  OSPF Process 1 with Router ID 10.10.10.4</w:t>
      </w:r>
    </w:p>
    <w:p w14:paraId="21C41D8D" w14:textId="77777777" w:rsidR="00462490" w:rsidRDefault="00462490" w:rsidP="00446B99">
      <w:pPr>
        <w:pStyle w:val="2f3"/>
        <w:rPr>
          <w:rFonts w:hint="eastAsia"/>
        </w:rPr>
      </w:pPr>
      <w:r>
        <w:t xml:space="preserve">    Peer Statistic Information</w:t>
      </w:r>
    </w:p>
    <w:p w14:paraId="7BAE6FAE" w14:textId="77777777" w:rsidR="00462490" w:rsidRDefault="00462490" w:rsidP="00446B99">
      <w:pPr>
        <w:pStyle w:val="2f3"/>
        <w:rPr>
          <w:rFonts w:hint="eastAsia"/>
        </w:rPr>
      </w:pPr>
      <w:r>
        <w:t xml:space="preserve"> -----------------------------------------------------------------------------------------------------</w:t>
      </w:r>
    </w:p>
    <w:p w14:paraId="6DFF4EA9" w14:textId="77777777" w:rsidR="00462490" w:rsidRDefault="00462490" w:rsidP="00446B99">
      <w:pPr>
        <w:pStyle w:val="2f3"/>
        <w:rPr>
          <w:rFonts w:hint="eastAsia"/>
        </w:rPr>
      </w:pPr>
      <w:r>
        <w:t xml:space="preserve"> Area Id          Interface                        Neighbor id      State    </w:t>
      </w:r>
    </w:p>
    <w:p w14:paraId="76798B53" w14:textId="77777777" w:rsidR="00462490" w:rsidRDefault="00462490" w:rsidP="00446B99">
      <w:pPr>
        <w:pStyle w:val="2f3"/>
        <w:rPr>
          <w:rFonts w:hint="eastAsia"/>
        </w:rPr>
      </w:pPr>
      <w:r>
        <w:t xml:space="preserve">0.0.0.0          GigabitEthernet0/0/2               10.10.10.5       Full        </w:t>
      </w:r>
    </w:p>
    <w:p w14:paraId="2FE2D894" w14:textId="77777777" w:rsidR="00462490" w:rsidRPr="008E2A4D" w:rsidRDefault="00462490" w:rsidP="00446B99">
      <w:pPr>
        <w:pStyle w:val="2f3"/>
        <w:rPr>
          <w:rFonts w:hint="eastAsia"/>
        </w:rPr>
      </w:pPr>
      <w:r>
        <w:t xml:space="preserve"> -----------------------------------------------------------------------------------------------------</w:t>
      </w:r>
    </w:p>
    <w:p w14:paraId="2C9B6F1F" w14:textId="77777777" w:rsidR="00462490" w:rsidRDefault="00462490" w:rsidP="00446B99">
      <w:pPr>
        <w:pStyle w:val="2f3"/>
        <w:rPr>
          <w:rFonts w:hint="eastAsia"/>
        </w:rPr>
      </w:pPr>
      <w:r>
        <w:t># Check OSPFv3 neighbor relationship information on R1 and R5.</w:t>
      </w:r>
    </w:p>
    <w:p w14:paraId="6202CB6E" w14:textId="77777777" w:rsidR="00462490" w:rsidRDefault="00462490" w:rsidP="00446B99">
      <w:pPr>
        <w:pStyle w:val="2f3"/>
        <w:rPr>
          <w:rFonts w:hint="eastAsia"/>
        </w:rPr>
      </w:pPr>
      <w:r>
        <w:t xml:space="preserve">[R1]display ospfv3 peer </w:t>
      </w:r>
    </w:p>
    <w:p w14:paraId="20432CA1" w14:textId="77777777" w:rsidR="00462490" w:rsidRDefault="00462490" w:rsidP="00446B99">
      <w:pPr>
        <w:pStyle w:val="2f3"/>
        <w:rPr>
          <w:rFonts w:hint="eastAsia"/>
        </w:rPr>
      </w:pPr>
      <w:r>
        <w:t>OSPFv3 Process (1)</w:t>
      </w:r>
    </w:p>
    <w:p w14:paraId="4C13E505" w14:textId="77777777" w:rsidR="00462490" w:rsidRDefault="00462490" w:rsidP="00446B99">
      <w:pPr>
        <w:pStyle w:val="2f3"/>
        <w:rPr>
          <w:rFonts w:hint="eastAsia"/>
        </w:rPr>
      </w:pPr>
      <w:r>
        <w:t>OSPFv3 Area (0.0.0.0)</w:t>
      </w:r>
    </w:p>
    <w:p w14:paraId="3245C410" w14:textId="77777777" w:rsidR="00462490" w:rsidRDefault="00462490" w:rsidP="00446B99">
      <w:pPr>
        <w:pStyle w:val="2f3"/>
        <w:rPr>
          <w:rFonts w:hint="eastAsia"/>
        </w:rPr>
      </w:pPr>
      <w:r>
        <w:t>Neighbor ID     Pri  State            Dead Time Interface            Instance ID</w:t>
      </w:r>
    </w:p>
    <w:p w14:paraId="397F6C16" w14:textId="77777777" w:rsidR="00462490" w:rsidRDefault="00462490" w:rsidP="00446B99">
      <w:pPr>
        <w:pStyle w:val="2f3"/>
        <w:rPr>
          <w:rFonts w:hint="eastAsia"/>
        </w:rPr>
      </w:pPr>
      <w:r>
        <w:t>10.10.10.2        1  Full/Backup      00:00:35  GE0/0/2                 1</w:t>
      </w:r>
    </w:p>
    <w:p w14:paraId="68624C66" w14:textId="77777777" w:rsidR="00462490" w:rsidRDefault="00462490" w:rsidP="00446B99">
      <w:pPr>
        <w:pStyle w:val="2f3"/>
        <w:rPr>
          <w:rFonts w:hint="eastAsia"/>
        </w:rPr>
      </w:pPr>
    </w:p>
    <w:p w14:paraId="1E19DF0A" w14:textId="77777777" w:rsidR="00462490" w:rsidRDefault="00462490" w:rsidP="00446B99">
      <w:pPr>
        <w:pStyle w:val="2f3"/>
        <w:rPr>
          <w:rFonts w:hint="eastAsia"/>
        </w:rPr>
      </w:pPr>
      <w:r>
        <w:t>[R</w:t>
      </w:r>
      <w:r>
        <w:rPr>
          <w:rFonts w:hint="eastAsia"/>
        </w:rPr>
        <w:t>5</w:t>
      </w:r>
      <w:r>
        <w:t xml:space="preserve">]display ospfv3 peer </w:t>
      </w:r>
    </w:p>
    <w:p w14:paraId="618E5161" w14:textId="77777777" w:rsidR="00462490" w:rsidRDefault="00462490" w:rsidP="00446B99">
      <w:pPr>
        <w:pStyle w:val="2f3"/>
        <w:rPr>
          <w:rFonts w:hint="eastAsia"/>
        </w:rPr>
      </w:pPr>
      <w:r>
        <w:t>OSPFv3 Process (1)</w:t>
      </w:r>
    </w:p>
    <w:p w14:paraId="2BD4F2C5" w14:textId="77777777" w:rsidR="00462490" w:rsidRDefault="00462490" w:rsidP="00446B99">
      <w:pPr>
        <w:pStyle w:val="2f3"/>
        <w:rPr>
          <w:rFonts w:hint="eastAsia"/>
        </w:rPr>
      </w:pPr>
      <w:r>
        <w:t>OSPFv3 Area (0.0.0.0)</w:t>
      </w:r>
    </w:p>
    <w:p w14:paraId="23724510" w14:textId="77777777" w:rsidR="00462490" w:rsidRDefault="00462490" w:rsidP="00446B99">
      <w:pPr>
        <w:pStyle w:val="2f3"/>
        <w:rPr>
          <w:rFonts w:hint="eastAsia"/>
        </w:rPr>
      </w:pPr>
      <w:r>
        <w:t>Neighbor ID     Pri  State            Dead Time Interface            Instance ID</w:t>
      </w:r>
    </w:p>
    <w:p w14:paraId="71D033F4" w14:textId="77777777" w:rsidR="00462490" w:rsidRDefault="00462490" w:rsidP="00446B99">
      <w:pPr>
        <w:pStyle w:val="2f3"/>
        <w:rPr>
          <w:rFonts w:hint="eastAsia"/>
        </w:rPr>
      </w:pPr>
      <w:r>
        <w:t>10.10.10.4        1  Full/DR          00:00:36  GE0/0/3                1</w:t>
      </w:r>
    </w:p>
    <w:p w14:paraId="5B65F9DF" w14:textId="77777777" w:rsidR="00462490" w:rsidRDefault="00462490" w:rsidP="00446B99">
      <w:pPr>
        <w:pStyle w:val="2f3"/>
        <w:rPr>
          <w:rFonts w:hint="eastAsia"/>
        </w:rPr>
      </w:pPr>
      <w:r>
        <w:t># Check the OSPF and OSPFv3 routing tables on routers. R1 is used as an example.</w:t>
      </w:r>
    </w:p>
    <w:p w14:paraId="722FBEF1" w14:textId="77777777" w:rsidR="00462490" w:rsidRDefault="00462490" w:rsidP="00446B99">
      <w:pPr>
        <w:pStyle w:val="2f3"/>
        <w:rPr>
          <w:rFonts w:hint="eastAsia"/>
        </w:rPr>
      </w:pPr>
      <w:r>
        <w:t xml:space="preserve">[R1]display ospf routing </w:t>
      </w:r>
    </w:p>
    <w:p w14:paraId="2CBD2913" w14:textId="77777777" w:rsidR="00462490" w:rsidRDefault="00462490" w:rsidP="00446B99">
      <w:pPr>
        <w:pStyle w:val="2f3"/>
        <w:rPr>
          <w:rFonts w:hint="eastAsia"/>
        </w:rPr>
      </w:pPr>
    </w:p>
    <w:p w14:paraId="6FDD8BC0" w14:textId="77777777" w:rsidR="00462490" w:rsidRDefault="00462490" w:rsidP="00446B99">
      <w:pPr>
        <w:pStyle w:val="2f3"/>
        <w:rPr>
          <w:rFonts w:hint="eastAsia"/>
        </w:rPr>
      </w:pPr>
      <w:r>
        <w:t xml:space="preserve">  OSPF Process 1 with Router ID 10.10.10.1</w:t>
      </w:r>
    </w:p>
    <w:p w14:paraId="21473A64" w14:textId="77777777" w:rsidR="00462490" w:rsidRDefault="00462490" w:rsidP="00446B99">
      <w:pPr>
        <w:pStyle w:val="2f3"/>
        <w:rPr>
          <w:rFonts w:hint="eastAsia"/>
        </w:rPr>
      </w:pPr>
      <w:r>
        <w:t xml:space="preserve">    Routing Tables </w:t>
      </w:r>
    </w:p>
    <w:p w14:paraId="4497C8B3" w14:textId="77777777" w:rsidR="00462490" w:rsidRDefault="00462490" w:rsidP="00446B99">
      <w:pPr>
        <w:pStyle w:val="2f3"/>
        <w:rPr>
          <w:rFonts w:hint="eastAsia"/>
        </w:rPr>
      </w:pPr>
    </w:p>
    <w:p w14:paraId="0DFB419D" w14:textId="77777777" w:rsidR="00462490" w:rsidRDefault="00462490" w:rsidP="00446B99">
      <w:pPr>
        <w:pStyle w:val="2f3"/>
        <w:rPr>
          <w:rFonts w:hint="eastAsia"/>
        </w:rPr>
      </w:pPr>
      <w:r>
        <w:t xml:space="preserve"> Routing for Network </w:t>
      </w:r>
    </w:p>
    <w:p w14:paraId="7B10DB8E" w14:textId="77777777" w:rsidR="00462490" w:rsidRDefault="00462490" w:rsidP="00446B99">
      <w:pPr>
        <w:pStyle w:val="2f3"/>
        <w:rPr>
          <w:rFonts w:hint="eastAsia"/>
        </w:rPr>
      </w:pPr>
      <w:r>
        <w:t xml:space="preserve"> Destination        Cost  Type       NextHop       AdvRouter       Area</w:t>
      </w:r>
    </w:p>
    <w:p w14:paraId="50C3C747" w14:textId="77777777" w:rsidR="00462490" w:rsidRDefault="00462490" w:rsidP="00446B99">
      <w:pPr>
        <w:pStyle w:val="2f3"/>
        <w:rPr>
          <w:rFonts w:hint="eastAsia"/>
        </w:rPr>
      </w:pPr>
      <w:r>
        <w:t xml:space="preserve"> 10.0.12.0/24       1     Transit     10.0.12.1       10.10.10.1      0.0.0.0</w:t>
      </w:r>
    </w:p>
    <w:p w14:paraId="01C0CFD4" w14:textId="77777777" w:rsidR="00462490" w:rsidRDefault="00462490" w:rsidP="00446B99">
      <w:pPr>
        <w:pStyle w:val="2f3"/>
        <w:rPr>
          <w:rFonts w:hint="eastAsia"/>
        </w:rPr>
      </w:pPr>
      <w:r>
        <w:t xml:space="preserve"> 10.10.10.1/32      0     Stub       10.10.10.1      10.10.10.1      0.0.0.0</w:t>
      </w:r>
    </w:p>
    <w:p w14:paraId="5CF1B41B" w14:textId="77777777" w:rsidR="00462490" w:rsidRDefault="00462490" w:rsidP="00446B99">
      <w:pPr>
        <w:pStyle w:val="2f3"/>
        <w:rPr>
          <w:rFonts w:hint="eastAsia"/>
        </w:rPr>
      </w:pPr>
    </w:p>
    <w:p w14:paraId="3F976393" w14:textId="77777777" w:rsidR="00462490" w:rsidRDefault="00462490" w:rsidP="00446B99">
      <w:pPr>
        <w:pStyle w:val="2f3"/>
        <w:rPr>
          <w:rFonts w:hint="eastAsia"/>
        </w:rPr>
      </w:pPr>
      <w:r>
        <w:t xml:space="preserve"> Total Nets: 2  </w:t>
      </w:r>
    </w:p>
    <w:p w14:paraId="2DD3E13C" w14:textId="77777777" w:rsidR="00462490" w:rsidRDefault="00462490" w:rsidP="00446B99">
      <w:pPr>
        <w:pStyle w:val="2f3"/>
        <w:rPr>
          <w:rFonts w:hint="eastAsia"/>
        </w:rPr>
      </w:pPr>
      <w:r>
        <w:t xml:space="preserve"> Intra Area: 2  Inter Area: 0  ASE: 0  NSSA: 0</w:t>
      </w:r>
    </w:p>
    <w:p w14:paraId="347484AD" w14:textId="77777777" w:rsidR="00462490" w:rsidRDefault="00462490" w:rsidP="00446B99">
      <w:pPr>
        <w:pStyle w:val="2f3"/>
        <w:rPr>
          <w:rFonts w:hint="eastAsia"/>
        </w:rPr>
      </w:pPr>
    </w:p>
    <w:p w14:paraId="7512BE6E" w14:textId="77777777" w:rsidR="00462490" w:rsidRDefault="00462490" w:rsidP="00446B99">
      <w:pPr>
        <w:pStyle w:val="2f3"/>
        <w:rPr>
          <w:rFonts w:hint="eastAsia"/>
        </w:rPr>
      </w:pPr>
      <w:r>
        <w:t xml:space="preserve">[R1]display ospfv3 routing </w:t>
      </w:r>
    </w:p>
    <w:p w14:paraId="6B207D24" w14:textId="77777777" w:rsidR="00462490" w:rsidRDefault="00462490" w:rsidP="00446B99">
      <w:pPr>
        <w:pStyle w:val="2f3"/>
        <w:rPr>
          <w:rFonts w:hint="eastAsia"/>
        </w:rPr>
      </w:pPr>
    </w:p>
    <w:p w14:paraId="586DBF98" w14:textId="77777777" w:rsidR="00462490" w:rsidRDefault="00462490" w:rsidP="00446B99">
      <w:pPr>
        <w:pStyle w:val="2f3"/>
        <w:rPr>
          <w:rFonts w:hint="eastAsia"/>
        </w:rPr>
      </w:pPr>
      <w:r>
        <w:t>Codes : E2 - Type 2 External, E1 - Type 1 External, IA - Inter-Area,</w:t>
      </w:r>
    </w:p>
    <w:p w14:paraId="055C0B41" w14:textId="77777777" w:rsidR="00462490" w:rsidRDefault="00462490" w:rsidP="00446B99">
      <w:pPr>
        <w:pStyle w:val="2f3"/>
        <w:rPr>
          <w:rFonts w:hint="eastAsia"/>
        </w:rPr>
      </w:pPr>
      <w:r>
        <w:t xml:space="preserve">        N - NSSA, U - Uninstalled</w:t>
      </w:r>
    </w:p>
    <w:p w14:paraId="372878B5" w14:textId="77777777" w:rsidR="00462490" w:rsidRDefault="00462490" w:rsidP="00446B99">
      <w:pPr>
        <w:pStyle w:val="2f3"/>
        <w:rPr>
          <w:rFonts w:hint="eastAsia"/>
        </w:rPr>
      </w:pPr>
    </w:p>
    <w:p w14:paraId="26AB8528" w14:textId="77777777" w:rsidR="00462490" w:rsidRDefault="00462490" w:rsidP="00446B99">
      <w:pPr>
        <w:pStyle w:val="2f3"/>
        <w:rPr>
          <w:rFonts w:hint="eastAsia"/>
        </w:rPr>
      </w:pPr>
      <w:r>
        <w:t>OSPFv3 Process (1)</w:t>
      </w:r>
    </w:p>
    <w:p w14:paraId="1D201B5C" w14:textId="77777777" w:rsidR="00462490" w:rsidRDefault="00462490" w:rsidP="00446B99">
      <w:pPr>
        <w:pStyle w:val="2f3"/>
        <w:rPr>
          <w:rFonts w:hint="eastAsia"/>
        </w:rPr>
      </w:pPr>
      <w:r>
        <w:t xml:space="preserve">     Destination                                               Metric</w:t>
      </w:r>
    </w:p>
    <w:p w14:paraId="73C66B5D" w14:textId="77777777" w:rsidR="00462490" w:rsidRDefault="00462490" w:rsidP="00446B99">
      <w:pPr>
        <w:pStyle w:val="2f3"/>
        <w:rPr>
          <w:rFonts w:hint="eastAsia"/>
        </w:rPr>
      </w:pPr>
      <w:r>
        <w:t xml:space="preserve">       Next-hop</w:t>
      </w:r>
    </w:p>
    <w:p w14:paraId="1E11D1E9" w14:textId="77777777" w:rsidR="00462490" w:rsidRDefault="00462490" w:rsidP="00446B99">
      <w:pPr>
        <w:pStyle w:val="2f3"/>
        <w:rPr>
          <w:rFonts w:hint="eastAsia"/>
        </w:rPr>
      </w:pPr>
      <w:r>
        <w:t xml:space="preserve">     1::1/128                                                      0</w:t>
      </w:r>
    </w:p>
    <w:p w14:paraId="2CAEACB1" w14:textId="77777777" w:rsidR="00462490" w:rsidRDefault="00462490" w:rsidP="00446B99">
      <w:pPr>
        <w:pStyle w:val="2f3"/>
        <w:rPr>
          <w:rFonts w:hint="eastAsia"/>
        </w:rPr>
      </w:pPr>
      <w:r>
        <w:t xml:space="preserve">       directly connected, LoopBack0</w:t>
      </w:r>
    </w:p>
    <w:p w14:paraId="4423BBFF" w14:textId="77777777" w:rsidR="00462490" w:rsidRDefault="00462490" w:rsidP="00446B99">
      <w:pPr>
        <w:pStyle w:val="2f3"/>
        <w:rPr>
          <w:rFonts w:hint="eastAsia"/>
        </w:rPr>
      </w:pPr>
      <w:r>
        <w:t xml:space="preserve">     2001:DB8:12::/64                                              1</w:t>
      </w:r>
    </w:p>
    <w:p w14:paraId="29EFFA3C" w14:textId="77777777" w:rsidR="00462490" w:rsidRDefault="00462490" w:rsidP="00446B99">
      <w:pPr>
        <w:pStyle w:val="2f3"/>
        <w:rPr>
          <w:rFonts w:hint="eastAsia"/>
        </w:rPr>
      </w:pPr>
      <w:r>
        <w:t xml:space="preserve">       directly connected, GigabitEthernet0/0/1</w:t>
      </w:r>
    </w:p>
    <w:p w14:paraId="765F860B" w14:textId="77777777" w:rsidR="00462490" w:rsidRDefault="00462490" w:rsidP="00446B99">
      <w:pPr>
        <w:pStyle w:val="1e"/>
      </w:pPr>
      <w:r>
        <w:t>The command output shows that IPv4 and IPv6 routes have been learned by the router.</w:t>
      </w:r>
    </w:p>
    <w:p w14:paraId="49A64151" w14:textId="77777777" w:rsidR="00462490" w:rsidRPr="00D63D35" w:rsidRDefault="00462490" w:rsidP="00D07FAA">
      <w:pPr>
        <w:pStyle w:val="3"/>
      </w:pPr>
      <w:r w:rsidRPr="00D63D35">
        <w:t>Deploy dual-stack IS-IS at the core layer of the backbone network to build the underlying network.</w:t>
      </w:r>
    </w:p>
    <w:p w14:paraId="0A249ADE" w14:textId="77777777" w:rsidR="00462490" w:rsidRDefault="00462490" w:rsidP="00446B99">
      <w:pPr>
        <w:pStyle w:val="1e"/>
      </w:pPr>
      <w:r>
        <w:t>Deploy IS-IS processes on R2, R3, and R4 based on the topology design. Set the process ID to 1, configure R2, R3, and R4 as Level-2 routers, set the cost type to wide, set the area ID of the NET to 49.0001, set the system ID based on the loopback interface, and set the IS-IS host name to be the same as the device name.</w:t>
      </w:r>
    </w:p>
    <w:p w14:paraId="3955F357" w14:textId="77777777" w:rsidR="00462490" w:rsidRDefault="00462490" w:rsidP="00446B99">
      <w:pPr>
        <w:pStyle w:val="1e"/>
      </w:pPr>
      <w:r>
        <w:t>Because a pure IPv4 network exists between R2 and R4, the multi-topology function needs to be deployed when dual-stack IS-IS is deployed.</w:t>
      </w:r>
    </w:p>
    <w:p w14:paraId="31652F64" w14:textId="77777777" w:rsidR="00462490" w:rsidRDefault="00462490" w:rsidP="00446B99">
      <w:pPr>
        <w:pStyle w:val="1e"/>
      </w:pPr>
      <w:r>
        <w:t># Deploy dual-stack IS-IS on R2. GE0/0/1 supports only IPv4, so the route of GE0/0/1 does not need to be advertised to IPv6 IS-IS.</w:t>
      </w:r>
    </w:p>
    <w:p w14:paraId="11D7E08E" w14:textId="77777777" w:rsidR="00462490" w:rsidRDefault="00462490" w:rsidP="00446B99">
      <w:pPr>
        <w:pStyle w:val="2f3"/>
        <w:rPr>
          <w:rFonts w:hint="eastAsia"/>
        </w:rPr>
      </w:pPr>
      <w:r>
        <w:t>[R2]isis 1</w:t>
      </w:r>
    </w:p>
    <w:p w14:paraId="21CE572B" w14:textId="77777777" w:rsidR="00462490" w:rsidRDefault="00462490" w:rsidP="00446B99">
      <w:pPr>
        <w:pStyle w:val="2f3"/>
        <w:rPr>
          <w:rFonts w:hint="eastAsia"/>
        </w:rPr>
      </w:pPr>
      <w:r>
        <w:t>[R2-isis-1] is-level level-2</w:t>
      </w:r>
    </w:p>
    <w:p w14:paraId="03F2CD37" w14:textId="77777777" w:rsidR="00462490" w:rsidRDefault="00462490" w:rsidP="00446B99">
      <w:pPr>
        <w:pStyle w:val="2f3"/>
        <w:rPr>
          <w:rFonts w:hint="eastAsia"/>
        </w:rPr>
      </w:pPr>
      <w:r>
        <w:t>[R2-isis-1] cost-style wide</w:t>
      </w:r>
    </w:p>
    <w:p w14:paraId="14B75A20" w14:textId="77777777" w:rsidR="00462490" w:rsidRDefault="00462490" w:rsidP="00446B99">
      <w:pPr>
        <w:pStyle w:val="2f3"/>
        <w:rPr>
          <w:rFonts w:hint="eastAsia"/>
        </w:rPr>
      </w:pPr>
      <w:r>
        <w:t>[R2-isis-1] network-entity 49.0001.0100.1001.0002.00</w:t>
      </w:r>
    </w:p>
    <w:p w14:paraId="5909385E" w14:textId="77777777" w:rsidR="00462490" w:rsidRDefault="00462490" w:rsidP="00446B99">
      <w:pPr>
        <w:pStyle w:val="2f3"/>
        <w:rPr>
          <w:rFonts w:hint="eastAsia"/>
        </w:rPr>
      </w:pPr>
      <w:r>
        <w:t>[R2-isis-1] is-name R2</w:t>
      </w:r>
    </w:p>
    <w:p w14:paraId="51C45792" w14:textId="77777777" w:rsidR="00462490" w:rsidRDefault="00462490" w:rsidP="00446B99">
      <w:pPr>
        <w:pStyle w:val="2f3"/>
        <w:rPr>
          <w:rFonts w:hint="eastAsia"/>
        </w:rPr>
      </w:pPr>
      <w:r>
        <w:t>[R2-isis-1] ipv6 enable topology ipv6</w:t>
      </w:r>
    </w:p>
    <w:p w14:paraId="74606BAE" w14:textId="77777777" w:rsidR="00462490" w:rsidRDefault="00462490" w:rsidP="00446B99">
      <w:pPr>
        <w:pStyle w:val="2f3"/>
        <w:rPr>
          <w:rFonts w:hint="eastAsia"/>
        </w:rPr>
      </w:pPr>
      <w:r>
        <w:t>[R2-isis-1] quit</w:t>
      </w:r>
    </w:p>
    <w:p w14:paraId="320FE4C7" w14:textId="77777777" w:rsidR="00462490" w:rsidRDefault="00462490" w:rsidP="00446B99">
      <w:pPr>
        <w:pStyle w:val="2f3"/>
        <w:rPr>
          <w:rFonts w:hint="eastAsia"/>
        </w:rPr>
      </w:pPr>
      <w:r>
        <w:t>[R2]interface LoopBack0</w:t>
      </w:r>
    </w:p>
    <w:p w14:paraId="26C875CB" w14:textId="77777777" w:rsidR="00462490" w:rsidRDefault="00462490" w:rsidP="00446B99">
      <w:pPr>
        <w:pStyle w:val="2f3"/>
        <w:rPr>
          <w:rFonts w:hint="eastAsia"/>
        </w:rPr>
      </w:pPr>
      <w:r>
        <w:t>[R2-LoopBack0] isis enable 1</w:t>
      </w:r>
    </w:p>
    <w:p w14:paraId="735BBBDE" w14:textId="77777777" w:rsidR="00462490" w:rsidRDefault="00462490" w:rsidP="00446B99">
      <w:pPr>
        <w:pStyle w:val="2f3"/>
        <w:rPr>
          <w:rFonts w:hint="eastAsia"/>
        </w:rPr>
      </w:pPr>
      <w:r>
        <w:t>[R2-LoopBack0] isis ipv6 enable 1</w:t>
      </w:r>
    </w:p>
    <w:p w14:paraId="21432CA9" w14:textId="77777777" w:rsidR="00462490" w:rsidRDefault="00462490" w:rsidP="00446B99">
      <w:pPr>
        <w:pStyle w:val="2f3"/>
        <w:rPr>
          <w:rFonts w:hint="eastAsia"/>
        </w:rPr>
      </w:pPr>
      <w:r>
        <w:t>[R2-LoopBack0] quit</w:t>
      </w:r>
    </w:p>
    <w:p w14:paraId="2915105C" w14:textId="77777777" w:rsidR="00462490" w:rsidRDefault="00462490" w:rsidP="00446B99">
      <w:pPr>
        <w:pStyle w:val="2f3"/>
        <w:rPr>
          <w:rFonts w:hint="eastAsia"/>
        </w:rPr>
      </w:pPr>
      <w:r>
        <w:t>[R2]interface GigabitEthernet0/0/1</w:t>
      </w:r>
    </w:p>
    <w:p w14:paraId="28215F68" w14:textId="77777777" w:rsidR="00462490" w:rsidRDefault="00462490" w:rsidP="00446B99">
      <w:pPr>
        <w:pStyle w:val="2f3"/>
        <w:rPr>
          <w:rFonts w:hint="eastAsia"/>
        </w:rPr>
      </w:pPr>
      <w:r>
        <w:t>[R2-GigabitEthernet0/0/1] isis enable 1</w:t>
      </w:r>
    </w:p>
    <w:p w14:paraId="2355E549" w14:textId="77777777" w:rsidR="00462490" w:rsidRDefault="00462490" w:rsidP="00446B99">
      <w:pPr>
        <w:pStyle w:val="2f3"/>
        <w:rPr>
          <w:rFonts w:hint="eastAsia"/>
        </w:rPr>
      </w:pPr>
      <w:r>
        <w:t>[R2-GigabitEthernet0/0/1] quit</w:t>
      </w:r>
    </w:p>
    <w:p w14:paraId="3149E674" w14:textId="77777777" w:rsidR="00462490" w:rsidRDefault="00462490" w:rsidP="00446B99">
      <w:pPr>
        <w:pStyle w:val="2f3"/>
        <w:rPr>
          <w:rFonts w:hint="eastAsia"/>
        </w:rPr>
      </w:pPr>
      <w:r>
        <w:t>[R2]interface GigabitEthernet0/0/2</w:t>
      </w:r>
    </w:p>
    <w:p w14:paraId="7B1ACE2C" w14:textId="77777777" w:rsidR="00462490" w:rsidRDefault="00462490" w:rsidP="00446B99">
      <w:pPr>
        <w:pStyle w:val="2f3"/>
        <w:rPr>
          <w:rFonts w:hint="eastAsia"/>
        </w:rPr>
      </w:pPr>
      <w:r>
        <w:lastRenderedPageBreak/>
        <w:t>[R2-GigabitEthernet0/0/2] isis enable 1</w:t>
      </w:r>
    </w:p>
    <w:p w14:paraId="4E646C9D" w14:textId="77777777" w:rsidR="00462490" w:rsidRDefault="00462490" w:rsidP="00446B99">
      <w:pPr>
        <w:pStyle w:val="2f3"/>
        <w:rPr>
          <w:rFonts w:hint="eastAsia"/>
        </w:rPr>
      </w:pPr>
      <w:r>
        <w:t xml:space="preserve">[R2-GigabitEthernet0/0/2] isis ipv6 enable 1 </w:t>
      </w:r>
    </w:p>
    <w:p w14:paraId="7DA79BF9" w14:textId="77777777" w:rsidR="00462490" w:rsidRDefault="00462490" w:rsidP="00446B99">
      <w:pPr>
        <w:pStyle w:val="2f3"/>
        <w:rPr>
          <w:rFonts w:hint="eastAsia"/>
        </w:rPr>
      </w:pPr>
      <w:r>
        <w:t>[R2-GigabitEthernet0/0/2] quit</w:t>
      </w:r>
    </w:p>
    <w:p w14:paraId="2217909A" w14:textId="77777777" w:rsidR="00462490" w:rsidRDefault="00462490" w:rsidP="00446B99">
      <w:pPr>
        <w:pStyle w:val="1e"/>
      </w:pPr>
      <w:r>
        <w:t># Deploy dual-stack IS-IS on R3.</w:t>
      </w:r>
    </w:p>
    <w:p w14:paraId="7D132235" w14:textId="77777777" w:rsidR="00462490" w:rsidRDefault="00462490" w:rsidP="00446B99">
      <w:pPr>
        <w:pStyle w:val="2f3"/>
        <w:rPr>
          <w:rFonts w:hint="eastAsia"/>
        </w:rPr>
      </w:pPr>
      <w:r>
        <w:t>[R3]isis 1</w:t>
      </w:r>
    </w:p>
    <w:p w14:paraId="62144948" w14:textId="77777777" w:rsidR="00462490" w:rsidRDefault="00462490" w:rsidP="00446B99">
      <w:pPr>
        <w:pStyle w:val="2f3"/>
        <w:rPr>
          <w:rFonts w:hint="eastAsia"/>
        </w:rPr>
      </w:pPr>
      <w:r>
        <w:t>[R3-isis-1] is-level level-2</w:t>
      </w:r>
    </w:p>
    <w:p w14:paraId="3F4C3D14" w14:textId="77777777" w:rsidR="00462490" w:rsidRDefault="00462490" w:rsidP="00446B99">
      <w:pPr>
        <w:pStyle w:val="2f3"/>
        <w:rPr>
          <w:rFonts w:hint="eastAsia"/>
        </w:rPr>
      </w:pPr>
      <w:r>
        <w:t>[R3-isis-1] cost-style wide</w:t>
      </w:r>
    </w:p>
    <w:p w14:paraId="6ACFEDA6" w14:textId="77777777" w:rsidR="00462490" w:rsidRDefault="00462490" w:rsidP="00446B99">
      <w:pPr>
        <w:pStyle w:val="2f3"/>
        <w:rPr>
          <w:rFonts w:hint="eastAsia"/>
        </w:rPr>
      </w:pPr>
      <w:r>
        <w:t>[R3-isis-1] network-entity 49.0001.0100.1001.0003.00</w:t>
      </w:r>
    </w:p>
    <w:p w14:paraId="45DCDAC9" w14:textId="77777777" w:rsidR="00462490" w:rsidRDefault="00462490" w:rsidP="00446B99">
      <w:pPr>
        <w:pStyle w:val="2f3"/>
        <w:rPr>
          <w:rFonts w:hint="eastAsia"/>
        </w:rPr>
      </w:pPr>
      <w:r>
        <w:t>[R3-isis-1] is-name R3</w:t>
      </w:r>
    </w:p>
    <w:p w14:paraId="44C236FF" w14:textId="77777777" w:rsidR="00462490" w:rsidRDefault="00462490" w:rsidP="00446B99">
      <w:pPr>
        <w:pStyle w:val="2f3"/>
        <w:rPr>
          <w:rFonts w:hint="eastAsia"/>
        </w:rPr>
      </w:pPr>
      <w:r>
        <w:t>[R3-isis-1] ipv6 enable topology ipv6</w:t>
      </w:r>
    </w:p>
    <w:p w14:paraId="69C4B6A4" w14:textId="77777777" w:rsidR="00462490" w:rsidRDefault="00462490" w:rsidP="00446B99">
      <w:pPr>
        <w:pStyle w:val="2f3"/>
        <w:rPr>
          <w:rFonts w:hint="eastAsia"/>
        </w:rPr>
      </w:pPr>
      <w:r>
        <w:t>[R3-isis-1] quit</w:t>
      </w:r>
    </w:p>
    <w:p w14:paraId="3A9FA1E5" w14:textId="77777777" w:rsidR="00462490" w:rsidRDefault="00462490" w:rsidP="00446B99">
      <w:pPr>
        <w:pStyle w:val="2f3"/>
        <w:rPr>
          <w:rFonts w:hint="eastAsia"/>
        </w:rPr>
      </w:pPr>
      <w:r>
        <w:t>[R3]interface LoopBack0</w:t>
      </w:r>
    </w:p>
    <w:p w14:paraId="1912B2BF" w14:textId="77777777" w:rsidR="00462490" w:rsidRDefault="00462490" w:rsidP="00446B99">
      <w:pPr>
        <w:pStyle w:val="2f3"/>
        <w:rPr>
          <w:rFonts w:hint="eastAsia"/>
        </w:rPr>
      </w:pPr>
      <w:r>
        <w:t>[R3-LoopBack0] isis enable 1</w:t>
      </w:r>
    </w:p>
    <w:p w14:paraId="7D601A15" w14:textId="77777777" w:rsidR="00462490" w:rsidRDefault="00462490" w:rsidP="00446B99">
      <w:pPr>
        <w:pStyle w:val="2f3"/>
        <w:rPr>
          <w:rFonts w:hint="eastAsia"/>
        </w:rPr>
      </w:pPr>
      <w:r>
        <w:t>[R3-LoopBack0] isis ipv6 enable 1</w:t>
      </w:r>
    </w:p>
    <w:p w14:paraId="6AD58985" w14:textId="77777777" w:rsidR="00462490" w:rsidRDefault="00462490" w:rsidP="00446B99">
      <w:pPr>
        <w:pStyle w:val="2f3"/>
        <w:rPr>
          <w:rFonts w:hint="eastAsia"/>
        </w:rPr>
      </w:pPr>
      <w:r>
        <w:t>[R3-LoopBack0] quit</w:t>
      </w:r>
    </w:p>
    <w:p w14:paraId="1D0990C1" w14:textId="77777777" w:rsidR="00462490" w:rsidRDefault="00462490" w:rsidP="00446B99">
      <w:pPr>
        <w:pStyle w:val="2f3"/>
        <w:rPr>
          <w:rFonts w:hint="eastAsia"/>
        </w:rPr>
      </w:pPr>
      <w:r>
        <w:t>[R3]interface GigabitEthernet0/0/2</w:t>
      </w:r>
    </w:p>
    <w:p w14:paraId="13030313" w14:textId="77777777" w:rsidR="00462490" w:rsidRDefault="00462490" w:rsidP="00446B99">
      <w:pPr>
        <w:pStyle w:val="2f3"/>
        <w:rPr>
          <w:rFonts w:hint="eastAsia"/>
        </w:rPr>
      </w:pPr>
      <w:r>
        <w:t>[R3-GigabitEthernet0/0/2] isis enable 1</w:t>
      </w:r>
    </w:p>
    <w:p w14:paraId="7599A3E6" w14:textId="77777777" w:rsidR="00462490" w:rsidRDefault="00462490" w:rsidP="00446B99">
      <w:pPr>
        <w:pStyle w:val="2f3"/>
        <w:rPr>
          <w:rFonts w:hint="eastAsia"/>
        </w:rPr>
      </w:pPr>
      <w:r>
        <w:t xml:space="preserve">[R3-GigabitEthernet0/0/2] isis ipv6 enable 1 </w:t>
      </w:r>
    </w:p>
    <w:p w14:paraId="2231B102" w14:textId="77777777" w:rsidR="00462490" w:rsidRDefault="00462490" w:rsidP="00446B99">
      <w:pPr>
        <w:pStyle w:val="2f3"/>
        <w:rPr>
          <w:rFonts w:hint="eastAsia"/>
        </w:rPr>
      </w:pPr>
      <w:r>
        <w:t>[R3-GigabitEthernet0/0/2] quit</w:t>
      </w:r>
    </w:p>
    <w:p w14:paraId="67605657" w14:textId="77777777" w:rsidR="00462490" w:rsidRDefault="00462490" w:rsidP="00446B99">
      <w:pPr>
        <w:pStyle w:val="2f3"/>
        <w:rPr>
          <w:rFonts w:hint="eastAsia"/>
        </w:rPr>
      </w:pPr>
      <w:r>
        <w:t>[R3]interface GigabitEthernet0/0/3</w:t>
      </w:r>
    </w:p>
    <w:p w14:paraId="75DD45C8" w14:textId="77777777" w:rsidR="00462490" w:rsidRDefault="00462490" w:rsidP="00446B99">
      <w:pPr>
        <w:pStyle w:val="2f3"/>
        <w:rPr>
          <w:rFonts w:hint="eastAsia"/>
        </w:rPr>
      </w:pPr>
      <w:r>
        <w:t>[R3-GigabitEthernet0/0/3] isis enable 1</w:t>
      </w:r>
    </w:p>
    <w:p w14:paraId="44CB055D" w14:textId="77777777" w:rsidR="00462490" w:rsidRDefault="00462490" w:rsidP="00446B99">
      <w:pPr>
        <w:pStyle w:val="2f3"/>
        <w:rPr>
          <w:rFonts w:hint="eastAsia"/>
        </w:rPr>
      </w:pPr>
      <w:r>
        <w:t xml:space="preserve">[R3-GigabitEthernet0/0/3] isis ipv6 enable 1 </w:t>
      </w:r>
    </w:p>
    <w:p w14:paraId="3B99966E" w14:textId="77777777" w:rsidR="00462490" w:rsidRDefault="00462490" w:rsidP="00446B99">
      <w:pPr>
        <w:pStyle w:val="2f3"/>
        <w:rPr>
          <w:rFonts w:hint="eastAsia"/>
        </w:rPr>
      </w:pPr>
      <w:r>
        <w:t>[R3-GigabitEthernet0/0/3] quit</w:t>
      </w:r>
    </w:p>
    <w:p w14:paraId="0E2CC50B" w14:textId="77777777" w:rsidR="00462490" w:rsidRDefault="00462490" w:rsidP="00446B99">
      <w:pPr>
        <w:pStyle w:val="1e"/>
      </w:pPr>
      <w:r>
        <w:t># Deploy dual-stack IS-IS on R4. GE0/0/1 supports only IPv4, so the route of GE0/0/1 does not need to be advertised to IPv6 IS-IS.</w:t>
      </w:r>
    </w:p>
    <w:p w14:paraId="668FEA9F" w14:textId="77777777" w:rsidR="00462490" w:rsidRDefault="00462490" w:rsidP="00446B99">
      <w:pPr>
        <w:pStyle w:val="2f3"/>
        <w:rPr>
          <w:rFonts w:hint="eastAsia"/>
        </w:rPr>
      </w:pPr>
      <w:r>
        <w:t>[R4]isis 1</w:t>
      </w:r>
    </w:p>
    <w:p w14:paraId="3A28B55F" w14:textId="77777777" w:rsidR="00462490" w:rsidRDefault="00462490" w:rsidP="00446B99">
      <w:pPr>
        <w:pStyle w:val="2f3"/>
        <w:rPr>
          <w:rFonts w:hint="eastAsia"/>
        </w:rPr>
      </w:pPr>
      <w:r>
        <w:t>[R4-isis-1] is-level level-2</w:t>
      </w:r>
    </w:p>
    <w:p w14:paraId="46C2CEA9" w14:textId="77777777" w:rsidR="00462490" w:rsidRDefault="00462490" w:rsidP="00446B99">
      <w:pPr>
        <w:pStyle w:val="2f3"/>
        <w:rPr>
          <w:rFonts w:hint="eastAsia"/>
        </w:rPr>
      </w:pPr>
      <w:r>
        <w:t>[R4-isis-1] cost-style wide</w:t>
      </w:r>
    </w:p>
    <w:p w14:paraId="3A7EF85F" w14:textId="77777777" w:rsidR="00462490" w:rsidRDefault="00462490" w:rsidP="00446B99">
      <w:pPr>
        <w:pStyle w:val="2f3"/>
        <w:rPr>
          <w:rFonts w:hint="eastAsia"/>
        </w:rPr>
      </w:pPr>
      <w:r>
        <w:t>[R4-isis-1] network-entity 49.0001.0100.1001.0004.00</w:t>
      </w:r>
    </w:p>
    <w:p w14:paraId="340B1939" w14:textId="77777777" w:rsidR="00462490" w:rsidRDefault="00462490" w:rsidP="00446B99">
      <w:pPr>
        <w:pStyle w:val="2f3"/>
        <w:rPr>
          <w:rFonts w:hint="eastAsia"/>
        </w:rPr>
      </w:pPr>
      <w:r>
        <w:t>[R4-isis-1] is-name R4</w:t>
      </w:r>
    </w:p>
    <w:p w14:paraId="28D368D7" w14:textId="77777777" w:rsidR="00462490" w:rsidRDefault="00462490" w:rsidP="00446B99">
      <w:pPr>
        <w:pStyle w:val="2f3"/>
        <w:rPr>
          <w:rFonts w:hint="eastAsia"/>
        </w:rPr>
      </w:pPr>
      <w:r>
        <w:t>[R4-isis-1] ipv6 enable topology ipv6</w:t>
      </w:r>
    </w:p>
    <w:p w14:paraId="5169BE5F" w14:textId="77777777" w:rsidR="00462490" w:rsidRDefault="00462490" w:rsidP="00446B99">
      <w:pPr>
        <w:pStyle w:val="2f3"/>
        <w:rPr>
          <w:rFonts w:hint="eastAsia"/>
        </w:rPr>
      </w:pPr>
      <w:r>
        <w:t>[R4-isis-1] quit</w:t>
      </w:r>
    </w:p>
    <w:p w14:paraId="60B91A2D" w14:textId="77777777" w:rsidR="00462490" w:rsidRDefault="00462490" w:rsidP="00446B99">
      <w:pPr>
        <w:pStyle w:val="2f3"/>
        <w:rPr>
          <w:rFonts w:hint="eastAsia"/>
        </w:rPr>
      </w:pPr>
      <w:r>
        <w:t>[R4]interface LoopBack0</w:t>
      </w:r>
    </w:p>
    <w:p w14:paraId="382E1E1E" w14:textId="77777777" w:rsidR="00462490" w:rsidRDefault="00462490" w:rsidP="00446B99">
      <w:pPr>
        <w:pStyle w:val="2f3"/>
        <w:rPr>
          <w:rFonts w:hint="eastAsia"/>
        </w:rPr>
      </w:pPr>
      <w:r>
        <w:t>[R4-LoopBack0] isis enable 1</w:t>
      </w:r>
    </w:p>
    <w:p w14:paraId="5C4642B5" w14:textId="77777777" w:rsidR="00462490" w:rsidRDefault="00462490" w:rsidP="00446B99">
      <w:pPr>
        <w:pStyle w:val="2f3"/>
        <w:rPr>
          <w:rFonts w:hint="eastAsia"/>
        </w:rPr>
      </w:pPr>
      <w:r>
        <w:t>[R4-LoopBack0] isis ipv6 enable 1</w:t>
      </w:r>
    </w:p>
    <w:p w14:paraId="0E7A037B" w14:textId="77777777" w:rsidR="00462490" w:rsidRDefault="00462490" w:rsidP="00446B99">
      <w:pPr>
        <w:pStyle w:val="2f3"/>
        <w:rPr>
          <w:rFonts w:hint="eastAsia"/>
        </w:rPr>
      </w:pPr>
      <w:r>
        <w:t>[R4-LoopBack0] quit</w:t>
      </w:r>
    </w:p>
    <w:p w14:paraId="79E44478" w14:textId="77777777" w:rsidR="00462490" w:rsidRDefault="00462490" w:rsidP="00446B99">
      <w:pPr>
        <w:pStyle w:val="2f3"/>
        <w:rPr>
          <w:rFonts w:hint="eastAsia"/>
        </w:rPr>
      </w:pPr>
      <w:r>
        <w:t>[R4]interface GigabitEthernet0/0/1</w:t>
      </w:r>
    </w:p>
    <w:p w14:paraId="4523B80A" w14:textId="77777777" w:rsidR="00462490" w:rsidRDefault="00462490" w:rsidP="00446B99">
      <w:pPr>
        <w:pStyle w:val="2f3"/>
        <w:rPr>
          <w:rFonts w:hint="eastAsia"/>
        </w:rPr>
      </w:pPr>
      <w:r>
        <w:t>[R4-GigabitEthernet0/0/1] isis enable 1</w:t>
      </w:r>
    </w:p>
    <w:p w14:paraId="065828A2" w14:textId="77777777" w:rsidR="00462490" w:rsidRDefault="00462490" w:rsidP="00446B99">
      <w:pPr>
        <w:pStyle w:val="2f3"/>
        <w:rPr>
          <w:rFonts w:hint="eastAsia"/>
        </w:rPr>
      </w:pPr>
      <w:r>
        <w:t>[R4-GigabitEthernet0/0/1] quit</w:t>
      </w:r>
    </w:p>
    <w:p w14:paraId="7F1B8FE3" w14:textId="77777777" w:rsidR="00462490" w:rsidRDefault="00462490" w:rsidP="00446B99">
      <w:pPr>
        <w:pStyle w:val="2f3"/>
        <w:rPr>
          <w:rFonts w:hint="eastAsia"/>
        </w:rPr>
      </w:pPr>
      <w:r>
        <w:t>[R4]interface GigabitEthernet0/0/3</w:t>
      </w:r>
    </w:p>
    <w:p w14:paraId="5F6BEAC7" w14:textId="77777777" w:rsidR="00462490" w:rsidRDefault="00462490" w:rsidP="00446B99">
      <w:pPr>
        <w:pStyle w:val="2f3"/>
        <w:rPr>
          <w:rFonts w:hint="eastAsia"/>
        </w:rPr>
      </w:pPr>
      <w:r>
        <w:t>[R4-GigabitEthernet0/0/3] isis enable 1</w:t>
      </w:r>
    </w:p>
    <w:p w14:paraId="4A1AC31D" w14:textId="77777777" w:rsidR="00462490" w:rsidRDefault="00462490" w:rsidP="00446B99">
      <w:pPr>
        <w:pStyle w:val="2f3"/>
        <w:rPr>
          <w:rFonts w:hint="eastAsia"/>
        </w:rPr>
      </w:pPr>
      <w:r>
        <w:t xml:space="preserve">[R4-GigabitEthernet0/0/3] isis ipv6 enable 1 </w:t>
      </w:r>
    </w:p>
    <w:p w14:paraId="7FBBFBCF" w14:textId="77777777" w:rsidR="00462490" w:rsidRDefault="00462490" w:rsidP="00446B99">
      <w:pPr>
        <w:pStyle w:val="2f3"/>
        <w:rPr>
          <w:rFonts w:hint="eastAsia"/>
        </w:rPr>
      </w:pPr>
      <w:r>
        <w:t>[R4-GigabitEthernet0/0/3] quit</w:t>
      </w:r>
    </w:p>
    <w:p w14:paraId="69B830F4" w14:textId="77777777" w:rsidR="00462490" w:rsidRDefault="00462490" w:rsidP="00446B99">
      <w:pPr>
        <w:pStyle w:val="1e"/>
      </w:pPr>
      <w:r>
        <w:t>Check the dual-stack IS-IS configuration.</w:t>
      </w:r>
    </w:p>
    <w:p w14:paraId="5A3AEB1D" w14:textId="77777777" w:rsidR="00462490" w:rsidRDefault="00462490" w:rsidP="00446B99">
      <w:pPr>
        <w:pStyle w:val="1e"/>
      </w:pPr>
      <w:r>
        <w:t># Check the IS-IS neighbor relationship on R3.</w:t>
      </w:r>
    </w:p>
    <w:p w14:paraId="215A95A6" w14:textId="77777777" w:rsidR="00462490" w:rsidRDefault="00462490" w:rsidP="00446B99">
      <w:pPr>
        <w:pStyle w:val="2f3"/>
        <w:rPr>
          <w:rFonts w:hint="eastAsia"/>
        </w:rPr>
      </w:pPr>
      <w:r>
        <w:t>[R3]display</w:t>
      </w:r>
      <w:r>
        <w:tab/>
        <w:t>isis</w:t>
      </w:r>
      <w:r>
        <w:tab/>
        <w:t>peer</w:t>
      </w:r>
      <w:r>
        <w:tab/>
      </w:r>
    </w:p>
    <w:p w14:paraId="2B2BBA2D" w14:textId="77777777" w:rsidR="00462490" w:rsidRDefault="00462490" w:rsidP="00446B99">
      <w:pPr>
        <w:pStyle w:val="2f3"/>
        <w:rPr>
          <w:rFonts w:hint="eastAsia"/>
        </w:rPr>
      </w:pPr>
    </w:p>
    <w:p w14:paraId="47922504"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Peer</w:t>
      </w:r>
      <w:r>
        <w:tab/>
        <w:t>information</w:t>
      </w:r>
      <w:r>
        <w:tab/>
        <w:t>for</w:t>
      </w:r>
      <w:r>
        <w:tab/>
        <w:t>ISIS(1)</w:t>
      </w:r>
    </w:p>
    <w:p w14:paraId="4CA2EE08" w14:textId="77777777" w:rsidR="00462490" w:rsidRDefault="00462490" w:rsidP="00446B99">
      <w:pPr>
        <w:pStyle w:val="2f3"/>
        <w:rPr>
          <w:rFonts w:hint="eastAsia"/>
        </w:rPr>
      </w:pPr>
    </w:p>
    <w:p w14:paraId="2192921C" w14:textId="77777777" w:rsidR="00462490" w:rsidRDefault="00462490" w:rsidP="00446B99">
      <w:pPr>
        <w:pStyle w:val="2f3"/>
        <w:rPr>
          <w:rFonts w:hint="eastAsia"/>
        </w:rPr>
      </w:pPr>
      <w:r>
        <w:tab/>
      </w:r>
      <w:r>
        <w:tab/>
        <w:t>System</w:t>
      </w:r>
      <w:r>
        <w:tab/>
        <w:t>Id</w:t>
      </w:r>
      <w:r>
        <w:tab/>
      </w:r>
      <w:r>
        <w:tab/>
      </w:r>
      <w:r>
        <w:tab/>
      </w:r>
      <w:r>
        <w:tab/>
      </w:r>
      <w:r>
        <w:tab/>
      </w:r>
      <w:r>
        <w:tab/>
      </w:r>
      <w:r>
        <w:tab/>
        <w:t>Interface</w:t>
      </w:r>
      <w:r>
        <w:tab/>
      </w:r>
      <w:r>
        <w:tab/>
      </w:r>
      <w:r>
        <w:tab/>
      </w:r>
      <w:r>
        <w:tab/>
      </w:r>
      <w:r>
        <w:tab/>
      </w:r>
      <w:r>
        <w:tab/>
      </w:r>
      <w:r>
        <w:tab/>
      </w:r>
      <w:r>
        <w:tab/>
      </w:r>
      <w:r>
        <w:tab/>
      </w:r>
      <w:r>
        <w:tab/>
        <w:t>Circuit</w:t>
      </w:r>
      <w:r>
        <w:tab/>
        <w:t>Id</w:t>
      </w:r>
      <w:r>
        <w:tab/>
      </w:r>
      <w:r>
        <w:tab/>
      </w:r>
      <w:r>
        <w:tab/>
      </w:r>
      <w:r>
        <w:tab/>
      </w:r>
      <w:r>
        <w:tab/>
        <w:t>State</w:t>
      </w:r>
      <w:r>
        <w:tab/>
        <w:t>HoldTime</w:t>
      </w:r>
      <w:r>
        <w:tab/>
      </w:r>
      <w:r>
        <w:tab/>
        <w:t>Type</w:t>
      </w:r>
      <w:r>
        <w:tab/>
      </w:r>
      <w:r>
        <w:tab/>
      </w:r>
      <w:r>
        <w:tab/>
      </w:r>
      <w:r>
        <w:tab/>
      </w:r>
      <w:r>
        <w:tab/>
        <w:t>PRI</w:t>
      </w:r>
    </w:p>
    <w:p w14:paraId="0EFBF08D" w14:textId="77777777" w:rsidR="00462490" w:rsidRDefault="00462490" w:rsidP="00446B99">
      <w:pPr>
        <w:pStyle w:val="2f3"/>
        <w:rPr>
          <w:rFonts w:hint="eastAsia"/>
        </w:rPr>
      </w:pPr>
      <w:r>
        <w:lastRenderedPageBreak/>
        <w:t>-------------------------------------------------------------------------------</w:t>
      </w:r>
    </w:p>
    <w:p w14:paraId="7248036C" w14:textId="77777777" w:rsidR="00462490" w:rsidRDefault="00462490" w:rsidP="00446B99">
      <w:pPr>
        <w:pStyle w:val="2f3"/>
        <w:rPr>
          <w:rFonts w:hint="eastAsia"/>
        </w:rPr>
      </w:pPr>
      <w:r>
        <w:t>R4*</w:t>
      </w:r>
      <w:r>
        <w:tab/>
      </w:r>
      <w:r>
        <w:tab/>
      </w:r>
      <w:r>
        <w:tab/>
      </w:r>
      <w:r>
        <w:tab/>
      </w:r>
      <w:r>
        <w:tab/>
      </w:r>
      <w:r>
        <w:tab/>
      </w:r>
      <w:r>
        <w:tab/>
      </w:r>
      <w:r>
        <w:tab/>
      </w:r>
      <w:r>
        <w:tab/>
      </w:r>
      <w:r>
        <w:tab/>
      </w:r>
      <w:r>
        <w:tab/>
      </w:r>
      <w:r>
        <w:tab/>
      </w:r>
      <w:r>
        <w:tab/>
        <w:t>GE0/0/2</w:t>
      </w:r>
      <w:r>
        <w:tab/>
      </w:r>
      <w:r>
        <w:tab/>
      </w:r>
      <w:r>
        <w:tab/>
      </w:r>
      <w:r>
        <w:tab/>
      </w:r>
      <w:r>
        <w:tab/>
      </w:r>
      <w:r>
        <w:tab/>
      </w:r>
      <w:r>
        <w:tab/>
      </w:r>
      <w:r>
        <w:tab/>
      </w:r>
      <w:r>
        <w:tab/>
      </w:r>
      <w:r>
        <w:tab/>
      </w:r>
      <w:r>
        <w:tab/>
      </w:r>
      <w:r>
        <w:tab/>
        <w:t>R4.02</w:t>
      </w:r>
      <w:r>
        <w:tab/>
      </w:r>
      <w:r>
        <w:tab/>
      </w:r>
      <w:r>
        <w:tab/>
      </w:r>
      <w:r>
        <w:tab/>
      </w:r>
      <w:r>
        <w:tab/>
      </w:r>
      <w:r>
        <w:tab/>
      </w:r>
      <w:r>
        <w:tab/>
      </w:r>
      <w:r>
        <w:tab/>
        <w:t>Up</w:t>
      </w:r>
      <w:r>
        <w:tab/>
      </w:r>
      <w:r>
        <w:tab/>
      </w:r>
      <w:r>
        <w:tab/>
        <w:t>8s</w:t>
      </w:r>
      <w:r>
        <w:tab/>
      </w:r>
      <w:r>
        <w:tab/>
      </w:r>
      <w:r>
        <w:tab/>
      </w:r>
      <w:r>
        <w:tab/>
      </w:r>
      <w:r>
        <w:tab/>
      </w:r>
      <w:r>
        <w:tab/>
      </w:r>
      <w:r>
        <w:tab/>
        <w:t>L2</w:t>
      </w:r>
      <w:r>
        <w:tab/>
      </w:r>
      <w:r>
        <w:tab/>
      </w:r>
      <w:r>
        <w:tab/>
      </w:r>
      <w:r>
        <w:tab/>
      </w:r>
      <w:r>
        <w:tab/>
      </w:r>
      <w:r>
        <w:tab/>
      </w:r>
      <w:r>
        <w:tab/>
        <w:t>64</w:t>
      </w:r>
      <w:r>
        <w:tab/>
      </w:r>
    </w:p>
    <w:p w14:paraId="4FB83AE6" w14:textId="77777777" w:rsidR="00462490" w:rsidRDefault="00462490" w:rsidP="00446B99">
      <w:pPr>
        <w:pStyle w:val="2f3"/>
        <w:rPr>
          <w:rFonts w:hint="eastAsia"/>
        </w:rPr>
      </w:pPr>
      <w:r>
        <w:t>R2*</w:t>
      </w:r>
      <w:r>
        <w:tab/>
      </w:r>
      <w:r>
        <w:tab/>
      </w:r>
      <w:r>
        <w:tab/>
      </w:r>
      <w:r>
        <w:tab/>
      </w:r>
      <w:r>
        <w:tab/>
      </w:r>
      <w:r>
        <w:tab/>
      </w:r>
      <w:r>
        <w:tab/>
      </w:r>
      <w:r>
        <w:tab/>
      </w:r>
      <w:r>
        <w:tab/>
      </w:r>
      <w:r>
        <w:tab/>
      </w:r>
      <w:r>
        <w:tab/>
      </w:r>
      <w:r>
        <w:tab/>
      </w:r>
      <w:r>
        <w:tab/>
        <w:t>GE0/0/3</w:t>
      </w:r>
      <w:r>
        <w:tab/>
      </w:r>
      <w:r>
        <w:tab/>
      </w:r>
      <w:r>
        <w:tab/>
      </w:r>
      <w:r>
        <w:tab/>
      </w:r>
      <w:r>
        <w:tab/>
      </w:r>
      <w:r>
        <w:tab/>
      </w:r>
      <w:r>
        <w:tab/>
      </w:r>
      <w:r>
        <w:tab/>
      </w:r>
      <w:r>
        <w:tab/>
      </w:r>
      <w:r>
        <w:tab/>
      </w:r>
      <w:r>
        <w:tab/>
      </w:r>
      <w:r>
        <w:tab/>
        <w:t>R2.02</w:t>
      </w:r>
      <w:r>
        <w:tab/>
      </w:r>
      <w:r>
        <w:tab/>
      </w:r>
      <w:r>
        <w:tab/>
      </w:r>
      <w:r>
        <w:tab/>
      </w:r>
      <w:r>
        <w:tab/>
      </w:r>
      <w:r>
        <w:tab/>
      </w:r>
      <w:r>
        <w:tab/>
      </w:r>
      <w:r>
        <w:tab/>
        <w:t>Up</w:t>
      </w:r>
      <w:r>
        <w:tab/>
      </w:r>
      <w:r>
        <w:tab/>
      </w:r>
      <w:r>
        <w:tab/>
        <w:t>9s</w:t>
      </w:r>
      <w:r>
        <w:tab/>
      </w:r>
      <w:r>
        <w:tab/>
      </w:r>
      <w:r>
        <w:tab/>
      </w:r>
      <w:r>
        <w:tab/>
      </w:r>
      <w:r>
        <w:tab/>
      </w:r>
      <w:r>
        <w:tab/>
      </w:r>
      <w:r>
        <w:tab/>
        <w:t>L2</w:t>
      </w:r>
      <w:r>
        <w:tab/>
      </w:r>
      <w:r>
        <w:tab/>
      </w:r>
      <w:r>
        <w:tab/>
      </w:r>
      <w:r>
        <w:tab/>
      </w:r>
      <w:r>
        <w:tab/>
      </w:r>
      <w:r>
        <w:tab/>
      </w:r>
      <w:r>
        <w:tab/>
        <w:t>64</w:t>
      </w:r>
      <w:r>
        <w:tab/>
      </w:r>
    </w:p>
    <w:p w14:paraId="69B85C59" w14:textId="77777777" w:rsidR="00462490" w:rsidRDefault="00462490" w:rsidP="00446B99">
      <w:pPr>
        <w:pStyle w:val="2f3"/>
        <w:rPr>
          <w:rFonts w:hint="eastAsia"/>
        </w:rPr>
      </w:pPr>
    </w:p>
    <w:p w14:paraId="60BBB785" w14:textId="77777777" w:rsidR="00462490" w:rsidRDefault="00462490" w:rsidP="00446B99">
      <w:pPr>
        <w:pStyle w:val="2f3"/>
        <w:rPr>
          <w:rFonts w:hint="eastAsia"/>
        </w:rPr>
      </w:pPr>
      <w:r>
        <w:t>Total</w:t>
      </w:r>
      <w:r>
        <w:tab/>
        <w:t>Peer(s):</w:t>
      </w:r>
      <w:r>
        <w:tab/>
        <w:t>2</w:t>
      </w:r>
    </w:p>
    <w:p w14:paraId="1C7C4674" w14:textId="77777777" w:rsidR="00462490" w:rsidRDefault="00462490" w:rsidP="00446B99">
      <w:pPr>
        <w:pStyle w:val="2f3"/>
        <w:rPr>
          <w:rFonts w:hint="eastAsia"/>
        </w:rPr>
      </w:pPr>
    </w:p>
    <w:p w14:paraId="66A7A183" w14:textId="77777777" w:rsidR="00462490" w:rsidRDefault="00462490" w:rsidP="00446B99">
      <w:pPr>
        <w:pStyle w:val="2f3"/>
        <w:rPr>
          <w:rFonts w:hint="eastAsia"/>
        </w:rPr>
      </w:pPr>
      <w:r>
        <w:t>[R3]display</w:t>
      </w:r>
      <w:r>
        <w:tab/>
        <w:t>isis</w:t>
      </w:r>
      <w:r>
        <w:tab/>
        <w:t>interface</w:t>
      </w:r>
      <w:r>
        <w:tab/>
      </w:r>
    </w:p>
    <w:p w14:paraId="47EC0278" w14:textId="77777777" w:rsidR="00462490" w:rsidRDefault="00462490" w:rsidP="00446B99">
      <w:pPr>
        <w:pStyle w:val="2f3"/>
        <w:rPr>
          <w:rFonts w:hint="eastAsia"/>
        </w:rPr>
      </w:pPr>
    </w:p>
    <w:p w14:paraId="4427944E"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t>Interface</w:t>
      </w:r>
      <w:r>
        <w:tab/>
        <w:t>information</w:t>
      </w:r>
      <w:r>
        <w:tab/>
        <w:t>for</w:t>
      </w:r>
      <w:r>
        <w:tab/>
        <w:t>ISIS(1)</w:t>
      </w:r>
    </w:p>
    <w:p w14:paraId="3D713E97"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t>---------------------------------</w:t>
      </w:r>
    </w:p>
    <w:p w14:paraId="3C7B00EB" w14:textId="77777777" w:rsidR="00462490" w:rsidRDefault="00462490" w:rsidP="00446B99">
      <w:pPr>
        <w:pStyle w:val="2f3"/>
        <w:rPr>
          <w:rFonts w:hint="eastAsia"/>
        </w:rPr>
      </w:pPr>
      <w:r>
        <w:tab/>
        <w:t>Interface</w:t>
      </w:r>
      <w:r>
        <w:tab/>
      </w:r>
      <w:r>
        <w:tab/>
      </w:r>
      <w:r>
        <w:tab/>
      </w:r>
      <w:r>
        <w:tab/>
      </w:r>
      <w:r>
        <w:tab/>
      </w:r>
      <w:r>
        <w:tab/>
      </w:r>
      <w:r>
        <w:tab/>
        <w:t>Id</w:t>
      </w:r>
      <w:r>
        <w:tab/>
      </w:r>
      <w:r>
        <w:tab/>
      </w:r>
      <w:r>
        <w:tab/>
      </w:r>
      <w:r>
        <w:tab/>
      </w:r>
      <w:r>
        <w:tab/>
      </w:r>
      <w:r>
        <w:tab/>
        <w:t>IPV4.State</w:t>
      </w:r>
      <w:r>
        <w:tab/>
      </w:r>
      <w:r>
        <w:tab/>
      </w:r>
      <w:r>
        <w:tab/>
      </w:r>
      <w:r>
        <w:tab/>
      </w:r>
      <w:r>
        <w:tab/>
      </w:r>
      <w:r>
        <w:tab/>
      </w:r>
      <w:r>
        <w:tab/>
      </w:r>
      <w:r>
        <w:tab/>
      </w:r>
      <w:r>
        <w:tab/>
      </w:r>
      <w:r>
        <w:tab/>
        <w:t>IPV6.State</w:t>
      </w:r>
      <w:r>
        <w:tab/>
      </w:r>
      <w:r>
        <w:tab/>
      </w:r>
      <w:r>
        <w:tab/>
      </w:r>
      <w:r>
        <w:tab/>
      </w:r>
      <w:r>
        <w:tab/>
      </w:r>
      <w:r>
        <w:tab/>
      </w:r>
      <w:r>
        <w:tab/>
        <w:t>MTU</w:t>
      </w:r>
      <w:r>
        <w:tab/>
      </w:r>
      <w:r>
        <w:tab/>
        <w:t>Type</w:t>
      </w:r>
      <w:r>
        <w:tab/>
      </w:r>
      <w:r>
        <w:tab/>
      </w:r>
      <w:r>
        <w:tab/>
        <w:t>DIS</w:t>
      </w:r>
      <w:r>
        <w:tab/>
      </w:r>
      <w:r>
        <w:tab/>
      </w:r>
      <w:r>
        <w:tab/>
      </w:r>
    </w:p>
    <w:p w14:paraId="55DF1DF2" w14:textId="77777777" w:rsidR="00462490" w:rsidRDefault="00462490" w:rsidP="00446B99">
      <w:pPr>
        <w:pStyle w:val="2f3"/>
        <w:rPr>
          <w:rFonts w:hint="eastAsia"/>
        </w:rPr>
      </w:pPr>
      <w:r>
        <w:tab/>
        <w:t>GE0/0/2</w:t>
      </w:r>
      <w:r>
        <w:tab/>
      </w:r>
      <w:r>
        <w:tab/>
      </w:r>
      <w:r>
        <w:tab/>
      </w:r>
      <w:r>
        <w:tab/>
      </w:r>
      <w:r>
        <w:tab/>
      </w:r>
      <w:r>
        <w:tab/>
      </w:r>
      <w:r>
        <w:tab/>
        <w:t>001</w:t>
      </w:r>
      <w:r>
        <w:tab/>
      </w:r>
      <w:r>
        <w:tab/>
      </w:r>
      <w:r>
        <w:tab/>
      </w:r>
      <w:r>
        <w:tab/>
      </w:r>
      <w:r>
        <w:tab/>
      </w:r>
      <w:r>
        <w:tab/>
      </w:r>
      <w:r>
        <w:tab/>
      </w:r>
      <w:r>
        <w:tab/>
      </w:r>
      <w:r>
        <w:tab/>
        <w:t>Up</w:t>
      </w:r>
      <w:r>
        <w:tab/>
      </w:r>
      <w:r>
        <w:tab/>
      </w:r>
      <w:r>
        <w:tab/>
      </w:r>
      <w:r>
        <w:tab/>
      </w:r>
      <w:r>
        <w:tab/>
      </w:r>
      <w:r>
        <w:tab/>
      </w:r>
      <w:r>
        <w:tab/>
      </w:r>
      <w:r>
        <w:tab/>
      </w:r>
      <w:r>
        <w:tab/>
      </w:r>
      <w:r>
        <w:tab/>
      </w:r>
      <w:r>
        <w:tab/>
      </w:r>
      <w:r>
        <w:tab/>
      </w:r>
      <w:r>
        <w:tab/>
      </w:r>
      <w:r>
        <w:tab/>
      </w:r>
      <w:r>
        <w:tab/>
      </w:r>
      <w:r>
        <w:tab/>
        <w:t>Up</w:t>
      </w:r>
      <w:r>
        <w:tab/>
      </w:r>
      <w:r>
        <w:tab/>
      </w:r>
      <w:r>
        <w:tab/>
      </w:r>
      <w:r>
        <w:tab/>
      </w:r>
      <w:r>
        <w:tab/>
      </w:r>
      <w:r>
        <w:tab/>
      </w:r>
      <w:r>
        <w:tab/>
      </w:r>
      <w:r>
        <w:tab/>
      </w:r>
      <w:r>
        <w:tab/>
      </w:r>
      <w:r>
        <w:tab/>
        <w:t>1497</w:t>
      </w:r>
      <w:r>
        <w:tab/>
      </w:r>
      <w:r>
        <w:tab/>
        <w:t>L1/L2</w:t>
      </w:r>
      <w:r>
        <w:tab/>
      </w:r>
      <w:r>
        <w:tab/>
      </w:r>
      <w:r>
        <w:tab/>
        <w:t>No/No</w:t>
      </w:r>
      <w:r>
        <w:tab/>
      </w:r>
    </w:p>
    <w:p w14:paraId="6B8CC04D" w14:textId="77777777" w:rsidR="00462490" w:rsidRDefault="00462490" w:rsidP="00446B99">
      <w:pPr>
        <w:pStyle w:val="2f3"/>
        <w:rPr>
          <w:rFonts w:hint="eastAsia"/>
        </w:rPr>
      </w:pPr>
      <w:r>
        <w:tab/>
        <w:t>GE0/0/3</w:t>
      </w:r>
      <w:r>
        <w:tab/>
      </w:r>
      <w:r>
        <w:tab/>
      </w:r>
      <w:r>
        <w:tab/>
      </w:r>
      <w:r>
        <w:tab/>
      </w:r>
      <w:r>
        <w:tab/>
      </w:r>
      <w:r>
        <w:tab/>
      </w:r>
      <w:r>
        <w:tab/>
        <w:t>002</w:t>
      </w:r>
      <w:r>
        <w:tab/>
      </w:r>
      <w:r>
        <w:tab/>
      </w:r>
      <w:r>
        <w:tab/>
      </w:r>
      <w:r>
        <w:tab/>
      </w:r>
      <w:r>
        <w:tab/>
      </w:r>
      <w:r>
        <w:tab/>
      </w:r>
      <w:r>
        <w:tab/>
      </w:r>
      <w:r>
        <w:tab/>
      </w:r>
      <w:r>
        <w:tab/>
        <w:t>Up</w:t>
      </w:r>
      <w:r>
        <w:tab/>
      </w:r>
      <w:r>
        <w:tab/>
      </w:r>
      <w:r>
        <w:tab/>
      </w:r>
      <w:r>
        <w:tab/>
      </w:r>
      <w:r>
        <w:tab/>
      </w:r>
      <w:r>
        <w:tab/>
      </w:r>
      <w:r>
        <w:tab/>
      </w:r>
      <w:r>
        <w:tab/>
      </w:r>
      <w:r>
        <w:tab/>
      </w:r>
      <w:r>
        <w:tab/>
      </w:r>
      <w:r>
        <w:tab/>
      </w:r>
      <w:r>
        <w:tab/>
      </w:r>
      <w:r>
        <w:tab/>
      </w:r>
      <w:r>
        <w:tab/>
      </w:r>
      <w:r>
        <w:tab/>
      </w:r>
      <w:r>
        <w:tab/>
        <w:t>Up</w:t>
      </w:r>
      <w:r>
        <w:tab/>
      </w:r>
      <w:r>
        <w:tab/>
      </w:r>
      <w:r>
        <w:tab/>
      </w:r>
      <w:r>
        <w:tab/>
      </w:r>
      <w:r>
        <w:tab/>
      </w:r>
      <w:r>
        <w:tab/>
      </w:r>
      <w:r>
        <w:tab/>
      </w:r>
      <w:r>
        <w:tab/>
      </w:r>
      <w:r>
        <w:tab/>
      </w:r>
      <w:r>
        <w:tab/>
        <w:t>1497</w:t>
      </w:r>
      <w:r>
        <w:tab/>
      </w:r>
      <w:r>
        <w:tab/>
        <w:t>L1/L2</w:t>
      </w:r>
      <w:r>
        <w:tab/>
      </w:r>
      <w:r>
        <w:tab/>
      </w:r>
      <w:r>
        <w:tab/>
        <w:t>No/No</w:t>
      </w:r>
      <w:r>
        <w:tab/>
      </w:r>
    </w:p>
    <w:p w14:paraId="11BA3FB0" w14:textId="77777777" w:rsidR="00462490" w:rsidRDefault="00462490" w:rsidP="00446B99">
      <w:pPr>
        <w:pStyle w:val="2f3"/>
        <w:rPr>
          <w:rFonts w:hint="eastAsia"/>
        </w:rPr>
      </w:pPr>
      <w:r>
        <w:tab/>
        <w:t>Loop0</w:t>
      </w:r>
      <w:r>
        <w:tab/>
      </w:r>
      <w:r>
        <w:tab/>
      </w:r>
      <w:r>
        <w:tab/>
      </w:r>
      <w:r>
        <w:tab/>
      </w:r>
      <w:r>
        <w:tab/>
      </w:r>
      <w:r>
        <w:tab/>
      </w:r>
      <w:r>
        <w:tab/>
      </w:r>
      <w:r>
        <w:tab/>
      </w:r>
      <w:r>
        <w:tab/>
        <w:t>001</w:t>
      </w:r>
      <w:r>
        <w:tab/>
      </w:r>
      <w:r>
        <w:tab/>
      </w:r>
      <w:r>
        <w:tab/>
      </w:r>
      <w:r>
        <w:tab/>
      </w:r>
      <w:r>
        <w:tab/>
      </w:r>
      <w:r>
        <w:tab/>
      </w:r>
      <w:r>
        <w:tab/>
      </w:r>
      <w:r>
        <w:tab/>
      </w:r>
      <w:r>
        <w:tab/>
        <w:t>Up</w:t>
      </w:r>
      <w:r>
        <w:tab/>
      </w:r>
      <w:r>
        <w:tab/>
      </w:r>
      <w:r>
        <w:tab/>
      </w:r>
      <w:r>
        <w:tab/>
      </w:r>
      <w:r>
        <w:tab/>
      </w:r>
      <w:r>
        <w:tab/>
      </w:r>
      <w:r>
        <w:tab/>
      </w:r>
      <w:r>
        <w:tab/>
      </w:r>
      <w:r>
        <w:tab/>
      </w:r>
      <w:r>
        <w:tab/>
      </w:r>
      <w:r>
        <w:tab/>
      </w:r>
      <w:r>
        <w:tab/>
      </w:r>
      <w:r>
        <w:tab/>
      </w:r>
      <w:r>
        <w:tab/>
      </w:r>
      <w:r>
        <w:tab/>
      </w:r>
      <w:r>
        <w:tab/>
        <w:t>Up</w:t>
      </w:r>
      <w:r>
        <w:tab/>
      </w:r>
      <w:r>
        <w:tab/>
      </w:r>
      <w:r>
        <w:tab/>
      </w:r>
      <w:r>
        <w:tab/>
      </w:r>
      <w:r>
        <w:tab/>
      </w:r>
      <w:r>
        <w:tab/>
      </w:r>
      <w:r>
        <w:tab/>
      </w:r>
      <w:r>
        <w:tab/>
      </w:r>
      <w:r>
        <w:tab/>
      </w:r>
      <w:r>
        <w:tab/>
        <w:t>1500</w:t>
      </w:r>
      <w:r>
        <w:tab/>
      </w:r>
      <w:r>
        <w:tab/>
        <w:t>L1/L2</w:t>
      </w:r>
      <w:r>
        <w:tab/>
      </w:r>
      <w:r>
        <w:tab/>
      </w:r>
      <w:r>
        <w:tab/>
        <w:t>--</w:t>
      </w:r>
    </w:p>
    <w:p w14:paraId="312A0434" w14:textId="77777777" w:rsidR="00462490" w:rsidRDefault="00462490" w:rsidP="00446B99">
      <w:pPr>
        <w:pStyle w:val="1e"/>
      </w:pPr>
      <w:r>
        <w:t># Check IPv4 and IPv6 IS-IS routing tables on each router. R3 is used as an example.</w:t>
      </w:r>
    </w:p>
    <w:p w14:paraId="33EFFA62" w14:textId="77777777" w:rsidR="00462490" w:rsidRDefault="00462490" w:rsidP="00446B99">
      <w:pPr>
        <w:pStyle w:val="2f3"/>
        <w:rPr>
          <w:rFonts w:hint="eastAsia"/>
        </w:rPr>
      </w:pPr>
      <w:r>
        <w:t>[R3]display</w:t>
      </w:r>
      <w:r>
        <w:tab/>
        <w:t>isis</w:t>
      </w:r>
      <w:r>
        <w:tab/>
        <w:t>route</w:t>
      </w:r>
    </w:p>
    <w:p w14:paraId="186563FC" w14:textId="77777777" w:rsidR="00462490" w:rsidRDefault="00462490" w:rsidP="00446B99">
      <w:pPr>
        <w:pStyle w:val="2f3"/>
        <w:rPr>
          <w:rFonts w:hint="eastAsia"/>
        </w:rPr>
      </w:pPr>
    </w:p>
    <w:p w14:paraId="04B980FC"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Route</w:t>
      </w:r>
      <w:r>
        <w:tab/>
        <w:t>information</w:t>
      </w:r>
      <w:r>
        <w:tab/>
        <w:t>for</w:t>
      </w:r>
      <w:r>
        <w:tab/>
        <w:t>ISIS(1)</w:t>
      </w:r>
    </w:p>
    <w:p w14:paraId="5B95ED21"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21B703ED" w14:textId="77777777" w:rsidR="00462490" w:rsidRDefault="00462490" w:rsidP="00446B99">
      <w:pPr>
        <w:pStyle w:val="2f3"/>
        <w:rPr>
          <w:rFonts w:hint="eastAsia"/>
        </w:rPr>
      </w:pPr>
    </w:p>
    <w:p w14:paraId="051E5505"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ISIS(1)</w:t>
      </w:r>
      <w:r>
        <w:tab/>
        <w:t>Level-2</w:t>
      </w:r>
      <w:r>
        <w:tab/>
        <w:t>Forwarding</w:t>
      </w:r>
      <w:r>
        <w:tab/>
        <w:t>Table</w:t>
      </w:r>
    </w:p>
    <w:p w14:paraId="77B063F3"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44F757E4" w14:textId="77777777" w:rsidR="00462490" w:rsidRDefault="00462490" w:rsidP="00446B99">
      <w:pPr>
        <w:pStyle w:val="2f3"/>
        <w:rPr>
          <w:rFonts w:hint="eastAsia"/>
        </w:rPr>
      </w:pPr>
    </w:p>
    <w:p w14:paraId="5FF38DFC" w14:textId="77777777" w:rsidR="00462490" w:rsidRDefault="00462490" w:rsidP="00446B99">
      <w:pPr>
        <w:pStyle w:val="2f3"/>
        <w:rPr>
          <w:rFonts w:hint="eastAsia"/>
        </w:rPr>
      </w:pPr>
      <w:r>
        <w:t>IPV4</w:t>
      </w:r>
      <w:r>
        <w:tab/>
        <w:t>Destination</w:t>
      </w:r>
      <w:r>
        <w:tab/>
      </w:r>
      <w:r>
        <w:tab/>
      </w:r>
      <w:r>
        <w:tab/>
      </w:r>
      <w:r>
        <w:tab/>
      </w:r>
      <w:r>
        <w:tab/>
        <w:t>IntCost</w:t>
      </w:r>
      <w:r>
        <w:tab/>
      </w:r>
      <w:r>
        <w:tab/>
      </w:r>
      <w:r>
        <w:tab/>
      </w:r>
      <w:r>
        <w:tab/>
        <w:t>ExtCost</w:t>
      </w:r>
      <w:r>
        <w:tab/>
        <w:t>ExitInterface</w:t>
      </w:r>
      <w:r>
        <w:tab/>
      </w:r>
      <w:r>
        <w:tab/>
      </w:r>
      <w:r>
        <w:tab/>
        <w:t>NextHop</w:t>
      </w:r>
      <w:r>
        <w:tab/>
      </w:r>
      <w:r>
        <w:tab/>
      </w:r>
      <w:r>
        <w:tab/>
      </w:r>
      <w:r>
        <w:tab/>
      </w:r>
      <w:r>
        <w:tab/>
      </w:r>
      <w:r>
        <w:tab/>
      </w:r>
      <w:r>
        <w:tab/>
      </w:r>
      <w:r>
        <w:tab/>
      </w:r>
      <w:r>
        <w:tab/>
        <w:t>Flags</w:t>
      </w:r>
    </w:p>
    <w:p w14:paraId="1D9AD351" w14:textId="77777777" w:rsidR="00462490" w:rsidRDefault="00462490" w:rsidP="00446B99">
      <w:pPr>
        <w:pStyle w:val="2f3"/>
        <w:rPr>
          <w:rFonts w:hint="eastAsia"/>
        </w:rPr>
      </w:pPr>
      <w:r>
        <w:t>-------------------------------------------------------------------------------</w:t>
      </w:r>
    </w:p>
    <w:p w14:paraId="57A98AF0" w14:textId="77777777" w:rsidR="00462490" w:rsidRDefault="00462490" w:rsidP="00446B99">
      <w:pPr>
        <w:pStyle w:val="2f3"/>
        <w:rPr>
          <w:rFonts w:hint="eastAsia"/>
        </w:rPr>
      </w:pPr>
      <w:r>
        <w:t>10.0.24.0/24</w:t>
      </w:r>
      <w:r>
        <w:tab/>
      </w:r>
      <w:r>
        <w:tab/>
      </w:r>
      <w:r>
        <w:tab/>
      </w:r>
      <w:r>
        <w:tab/>
      </w:r>
      <w:r>
        <w:tab/>
      </w:r>
      <w:r>
        <w:tab/>
      </w:r>
      <w:r>
        <w:tab/>
      </w:r>
      <w:r>
        <w:tab/>
      </w:r>
      <w:r>
        <w:tab/>
        <w:t>20</w:t>
      </w:r>
      <w:r>
        <w:tab/>
      </w:r>
      <w:r>
        <w:tab/>
      </w:r>
      <w:r>
        <w:tab/>
      </w:r>
      <w:r>
        <w:tab/>
      </w:r>
      <w:r>
        <w:tab/>
      </w:r>
      <w:r>
        <w:tab/>
      </w:r>
      <w:r>
        <w:tab/>
        <w:t>NULL</w:t>
      </w:r>
      <w:r>
        <w:tab/>
      </w:r>
      <w:r>
        <w:tab/>
      </w:r>
      <w:r>
        <w:tab/>
      </w:r>
      <w:r>
        <w:tab/>
        <w:t>GE0/0/2</w:t>
      </w:r>
      <w:r>
        <w:tab/>
      </w:r>
      <w:r>
        <w:tab/>
      </w:r>
      <w:r>
        <w:tab/>
      </w:r>
      <w:r>
        <w:tab/>
      </w:r>
      <w:r>
        <w:tab/>
        <w:t>10.0.34.4</w:t>
      </w:r>
      <w:r>
        <w:tab/>
      </w:r>
      <w:r>
        <w:tab/>
      </w:r>
      <w:r>
        <w:tab/>
      </w:r>
      <w:r>
        <w:tab/>
      </w:r>
      <w:r>
        <w:tab/>
      </w:r>
      <w:r>
        <w:tab/>
      </w:r>
      <w:r>
        <w:tab/>
      </w:r>
      <w:r>
        <w:tab/>
      </w:r>
      <w:r>
        <w:tab/>
        <w:t>A/-/-/-</w:t>
      </w:r>
    </w:p>
    <w:p w14:paraId="1E440217"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GE0/0/3</w:t>
      </w:r>
      <w:r>
        <w:tab/>
      </w:r>
      <w:r>
        <w:tab/>
      </w:r>
      <w:r>
        <w:tab/>
      </w:r>
      <w:r>
        <w:tab/>
      </w:r>
      <w:r>
        <w:tab/>
        <w:t>10.0.23.2</w:t>
      </w:r>
      <w:r>
        <w:tab/>
      </w:r>
      <w:r>
        <w:tab/>
      </w:r>
      <w:r>
        <w:tab/>
      </w:r>
      <w:r>
        <w:tab/>
      </w:r>
      <w:r>
        <w:tab/>
      </w:r>
      <w:r>
        <w:tab/>
      </w:r>
    </w:p>
    <w:p w14:paraId="3210EB39" w14:textId="77777777" w:rsidR="00462490" w:rsidRDefault="00462490" w:rsidP="00446B99">
      <w:pPr>
        <w:pStyle w:val="2f3"/>
        <w:rPr>
          <w:rFonts w:hint="eastAsia"/>
        </w:rPr>
      </w:pPr>
      <w:r>
        <w:t>10.10.10.3/32</w:t>
      </w:r>
      <w:r>
        <w:tab/>
      </w:r>
      <w:r>
        <w:tab/>
      </w:r>
      <w:r>
        <w:tab/>
      </w:r>
      <w:r>
        <w:tab/>
      </w:r>
      <w:r>
        <w:tab/>
      </w:r>
      <w:r>
        <w:tab/>
      </w:r>
      <w:r>
        <w:tab/>
      </w:r>
      <w:r>
        <w:tab/>
        <w:t>0</w:t>
      </w:r>
      <w:r>
        <w:tab/>
      </w:r>
      <w:r>
        <w:tab/>
      </w:r>
      <w:r>
        <w:tab/>
      </w:r>
      <w:r>
        <w:tab/>
      </w:r>
      <w:r>
        <w:tab/>
      </w:r>
      <w:r>
        <w:tab/>
      </w:r>
      <w:r>
        <w:tab/>
      </w:r>
      <w:r>
        <w:tab/>
        <w:t>NULL</w:t>
      </w:r>
      <w:r>
        <w:tab/>
      </w:r>
      <w:r>
        <w:tab/>
      </w:r>
      <w:r>
        <w:tab/>
      </w:r>
      <w:r>
        <w:tab/>
        <w:t>Loop0</w:t>
      </w:r>
      <w:r>
        <w:tab/>
      </w:r>
      <w:r>
        <w:tab/>
      </w:r>
      <w:r>
        <w:tab/>
      </w:r>
      <w:r>
        <w:tab/>
      </w:r>
      <w:r>
        <w:tab/>
      </w:r>
      <w:r>
        <w:tab/>
      </w:r>
      <w:r>
        <w:tab/>
        <w:t>Direct</w:t>
      </w:r>
      <w:r>
        <w:tab/>
      </w:r>
      <w:r>
        <w:tab/>
      </w:r>
      <w:r>
        <w:tab/>
      </w:r>
      <w:r>
        <w:tab/>
      </w:r>
      <w:r>
        <w:tab/>
      </w:r>
      <w:r>
        <w:tab/>
      </w:r>
      <w:r>
        <w:tab/>
      </w:r>
      <w:r>
        <w:tab/>
      </w:r>
      <w:r>
        <w:tab/>
      </w:r>
      <w:r>
        <w:tab/>
      </w:r>
      <w:r>
        <w:tab/>
      </w:r>
      <w:r>
        <w:tab/>
        <w:t>D/-/L/-</w:t>
      </w:r>
    </w:p>
    <w:p w14:paraId="4E1CAC65" w14:textId="77777777" w:rsidR="00462490" w:rsidRDefault="00462490" w:rsidP="00446B99">
      <w:pPr>
        <w:pStyle w:val="2f3"/>
        <w:rPr>
          <w:rFonts w:hint="eastAsia"/>
        </w:rPr>
      </w:pPr>
      <w:r>
        <w:t>10.10.10.2/32</w:t>
      </w:r>
      <w:r>
        <w:tab/>
      </w:r>
      <w:r>
        <w:tab/>
      </w:r>
      <w:r>
        <w:tab/>
      </w:r>
      <w:r>
        <w:tab/>
      </w:r>
      <w:r>
        <w:tab/>
      </w:r>
      <w:r>
        <w:tab/>
      </w:r>
      <w:r>
        <w:tab/>
      </w:r>
      <w:r>
        <w:tab/>
        <w:t>10</w:t>
      </w:r>
      <w:r>
        <w:tab/>
      </w:r>
      <w:r>
        <w:tab/>
      </w:r>
      <w:r>
        <w:tab/>
      </w:r>
      <w:r>
        <w:tab/>
      </w:r>
      <w:r>
        <w:tab/>
      </w:r>
      <w:r>
        <w:tab/>
      </w:r>
      <w:r>
        <w:tab/>
        <w:t>NULL</w:t>
      </w:r>
      <w:r>
        <w:tab/>
      </w:r>
      <w:r>
        <w:tab/>
      </w:r>
      <w:r>
        <w:tab/>
      </w:r>
      <w:r>
        <w:tab/>
        <w:t>GE0/0/3</w:t>
      </w:r>
      <w:r>
        <w:tab/>
      </w:r>
      <w:r>
        <w:tab/>
      </w:r>
      <w:r>
        <w:tab/>
      </w:r>
      <w:r>
        <w:tab/>
      </w:r>
      <w:r>
        <w:tab/>
        <w:t>10.0.23.2</w:t>
      </w:r>
      <w:r>
        <w:tab/>
      </w:r>
      <w:r>
        <w:tab/>
      </w:r>
      <w:r>
        <w:tab/>
      </w:r>
      <w:r>
        <w:tab/>
      </w:r>
      <w:r>
        <w:tab/>
      </w:r>
      <w:r>
        <w:tab/>
      </w:r>
      <w:r>
        <w:tab/>
      </w:r>
      <w:r>
        <w:tab/>
      </w:r>
      <w:r>
        <w:tab/>
        <w:t>A/-/-/-</w:t>
      </w:r>
    </w:p>
    <w:p w14:paraId="3D0E6B7E" w14:textId="77777777" w:rsidR="00462490" w:rsidRDefault="00462490" w:rsidP="00446B99">
      <w:pPr>
        <w:pStyle w:val="2f3"/>
        <w:rPr>
          <w:rFonts w:hint="eastAsia"/>
        </w:rPr>
      </w:pPr>
      <w:r>
        <w:t>10.0.23.0/24</w:t>
      </w:r>
      <w:r>
        <w:tab/>
      </w:r>
      <w:r>
        <w:tab/>
      </w:r>
      <w:r>
        <w:tab/>
      </w:r>
      <w:r>
        <w:tab/>
      </w:r>
      <w:r>
        <w:tab/>
      </w:r>
      <w:r>
        <w:tab/>
      </w:r>
      <w:r>
        <w:tab/>
      </w:r>
      <w:r>
        <w:tab/>
      </w:r>
      <w:r>
        <w:tab/>
        <w:t>10</w:t>
      </w:r>
      <w:r>
        <w:tab/>
      </w:r>
      <w:r>
        <w:tab/>
      </w:r>
      <w:r>
        <w:tab/>
      </w:r>
      <w:r>
        <w:tab/>
      </w:r>
      <w:r>
        <w:tab/>
      </w:r>
      <w:r>
        <w:tab/>
      </w:r>
      <w:r>
        <w:tab/>
        <w:t>NULL</w:t>
      </w:r>
      <w:r>
        <w:tab/>
      </w:r>
      <w:r>
        <w:tab/>
      </w:r>
      <w:r>
        <w:tab/>
      </w:r>
      <w:r>
        <w:tab/>
        <w:t>GE0/0/3</w:t>
      </w:r>
      <w:r>
        <w:tab/>
      </w:r>
      <w:r>
        <w:tab/>
      </w:r>
      <w:r>
        <w:tab/>
      </w:r>
      <w:r>
        <w:tab/>
      </w:r>
      <w:r>
        <w:tab/>
        <w:t>Direct</w:t>
      </w:r>
      <w:r>
        <w:tab/>
      </w:r>
      <w:r>
        <w:tab/>
      </w:r>
      <w:r>
        <w:tab/>
      </w:r>
      <w:r>
        <w:tab/>
      </w:r>
      <w:r>
        <w:tab/>
      </w:r>
      <w:r>
        <w:tab/>
      </w:r>
      <w:r>
        <w:tab/>
      </w:r>
      <w:r>
        <w:tab/>
      </w:r>
      <w:r>
        <w:tab/>
      </w:r>
      <w:r>
        <w:tab/>
      </w:r>
      <w:r>
        <w:tab/>
      </w:r>
      <w:r>
        <w:tab/>
        <w:t>D/-/L/-</w:t>
      </w:r>
    </w:p>
    <w:p w14:paraId="6D3EA194" w14:textId="77777777" w:rsidR="00462490" w:rsidRDefault="00462490" w:rsidP="00446B99">
      <w:pPr>
        <w:pStyle w:val="2f3"/>
        <w:rPr>
          <w:rFonts w:hint="eastAsia"/>
        </w:rPr>
      </w:pPr>
      <w:r>
        <w:t>10.0.34.0/24</w:t>
      </w:r>
      <w:r>
        <w:tab/>
      </w:r>
      <w:r>
        <w:tab/>
      </w:r>
      <w:r>
        <w:tab/>
      </w:r>
      <w:r>
        <w:tab/>
      </w:r>
      <w:r>
        <w:tab/>
      </w:r>
      <w:r>
        <w:tab/>
      </w:r>
      <w:r>
        <w:tab/>
      </w:r>
      <w:r>
        <w:tab/>
      </w:r>
      <w:r>
        <w:tab/>
        <w:t>10</w:t>
      </w:r>
      <w:r>
        <w:tab/>
      </w:r>
      <w:r>
        <w:tab/>
      </w:r>
      <w:r>
        <w:tab/>
      </w:r>
      <w:r>
        <w:tab/>
      </w:r>
      <w:r>
        <w:tab/>
      </w:r>
      <w:r>
        <w:tab/>
      </w:r>
      <w:r>
        <w:tab/>
        <w:t>NULL</w:t>
      </w:r>
      <w:r>
        <w:tab/>
      </w:r>
      <w:r>
        <w:tab/>
      </w:r>
      <w:r>
        <w:tab/>
      </w:r>
      <w:r>
        <w:tab/>
        <w:t>GE0/0/2</w:t>
      </w:r>
      <w:r>
        <w:tab/>
      </w:r>
      <w:r>
        <w:tab/>
      </w:r>
      <w:r>
        <w:tab/>
      </w:r>
      <w:r>
        <w:tab/>
      </w:r>
      <w:r>
        <w:tab/>
        <w:t>Direct</w:t>
      </w:r>
      <w:r>
        <w:tab/>
      </w:r>
      <w:r>
        <w:tab/>
      </w:r>
      <w:r>
        <w:tab/>
      </w:r>
      <w:r>
        <w:tab/>
      </w:r>
      <w:r>
        <w:tab/>
      </w:r>
      <w:r>
        <w:tab/>
      </w:r>
      <w:r>
        <w:tab/>
      </w:r>
      <w:r>
        <w:tab/>
      </w:r>
      <w:r>
        <w:tab/>
      </w:r>
      <w:r>
        <w:tab/>
      </w:r>
      <w:r>
        <w:tab/>
      </w:r>
      <w:r>
        <w:tab/>
        <w:t>D/-/L/-</w:t>
      </w:r>
    </w:p>
    <w:p w14:paraId="16C99EAF" w14:textId="77777777" w:rsidR="00462490" w:rsidRDefault="00462490" w:rsidP="00446B99">
      <w:pPr>
        <w:pStyle w:val="2f3"/>
        <w:rPr>
          <w:rFonts w:hint="eastAsia"/>
        </w:rPr>
      </w:pPr>
      <w:r>
        <w:t>10.10.10.4/32</w:t>
      </w:r>
      <w:r>
        <w:tab/>
      </w:r>
      <w:r>
        <w:tab/>
      </w:r>
      <w:r>
        <w:tab/>
      </w:r>
      <w:r>
        <w:tab/>
      </w:r>
      <w:r>
        <w:tab/>
      </w:r>
      <w:r>
        <w:tab/>
      </w:r>
      <w:r>
        <w:tab/>
      </w:r>
      <w:r>
        <w:tab/>
        <w:t>10</w:t>
      </w:r>
      <w:r>
        <w:tab/>
      </w:r>
      <w:r>
        <w:tab/>
      </w:r>
      <w:r>
        <w:tab/>
      </w:r>
      <w:r>
        <w:tab/>
      </w:r>
      <w:r>
        <w:tab/>
      </w:r>
      <w:r>
        <w:tab/>
      </w:r>
      <w:r>
        <w:tab/>
        <w:t>NULL</w:t>
      </w:r>
      <w:r>
        <w:tab/>
      </w:r>
      <w:r>
        <w:tab/>
      </w:r>
      <w:r>
        <w:tab/>
      </w:r>
      <w:r>
        <w:tab/>
        <w:t>GE0/0/2</w:t>
      </w:r>
      <w:r>
        <w:tab/>
      </w:r>
      <w:r>
        <w:tab/>
      </w:r>
      <w:r>
        <w:tab/>
      </w:r>
      <w:r>
        <w:tab/>
      </w:r>
      <w:r>
        <w:tab/>
        <w:t>10.0.34.4</w:t>
      </w:r>
      <w:r>
        <w:tab/>
      </w:r>
      <w:r>
        <w:tab/>
      </w:r>
      <w:r>
        <w:tab/>
      </w:r>
      <w:r>
        <w:tab/>
      </w:r>
      <w:r>
        <w:tab/>
      </w:r>
      <w:r>
        <w:tab/>
      </w:r>
      <w:r>
        <w:tab/>
      </w:r>
      <w:r>
        <w:tab/>
      </w:r>
      <w:r>
        <w:tab/>
        <w:t>A/-/-/-</w:t>
      </w:r>
    </w:p>
    <w:p w14:paraId="4FD9530D" w14:textId="77777777" w:rsidR="00462490" w:rsidRDefault="00462490" w:rsidP="00446B99">
      <w:pPr>
        <w:pStyle w:val="2f3"/>
        <w:rPr>
          <w:rFonts w:hint="eastAsia"/>
        </w:rPr>
      </w:pPr>
    </w:p>
    <w:p w14:paraId="5F53EB65" w14:textId="77777777" w:rsidR="00462490" w:rsidRDefault="00462490" w:rsidP="00446B99">
      <w:pPr>
        <w:pStyle w:val="2f3"/>
        <w:rPr>
          <w:rFonts w:hint="eastAsia"/>
        </w:rPr>
      </w:pPr>
      <w:r>
        <w:tab/>
        <w:t>IPV6</w:t>
      </w:r>
      <w:r>
        <w:tab/>
        <w:t>Dest.</w:t>
      </w:r>
      <w:r>
        <w:tab/>
      </w:r>
      <w:r>
        <w:tab/>
      </w:r>
      <w:r>
        <w:tab/>
      </w:r>
      <w:r>
        <w:tab/>
      </w:r>
      <w:r>
        <w:tab/>
        <w:t>ExitInterface</w:t>
      </w:r>
      <w:r>
        <w:tab/>
      </w:r>
      <w:r>
        <w:tab/>
      </w:r>
      <w:r>
        <w:tab/>
        <w:t>NextHop</w:t>
      </w:r>
      <w:r>
        <w:tab/>
      </w:r>
      <w:r>
        <w:tab/>
      </w:r>
      <w:r>
        <w:tab/>
      </w:r>
      <w:r>
        <w:tab/>
      </w:r>
      <w:r>
        <w:tab/>
      </w:r>
      <w:r>
        <w:tab/>
      </w:r>
      <w:r>
        <w:tab/>
      </w:r>
      <w:r>
        <w:tab/>
      </w:r>
      <w:r>
        <w:tab/>
      </w:r>
      <w:r>
        <w:tab/>
      </w:r>
      <w:r>
        <w:tab/>
      </w:r>
      <w:r>
        <w:tab/>
      </w:r>
      <w:r>
        <w:tab/>
      </w:r>
      <w:r>
        <w:tab/>
      </w:r>
      <w:r>
        <w:tab/>
      </w:r>
      <w:r>
        <w:tab/>
      </w:r>
      <w:r>
        <w:tab/>
      </w:r>
      <w:r>
        <w:tab/>
      </w:r>
      <w:r>
        <w:tab/>
      </w:r>
      <w:r>
        <w:tab/>
      </w:r>
      <w:r>
        <w:tab/>
      </w:r>
      <w:r>
        <w:tab/>
        <w:t>Cost</w:t>
      </w:r>
      <w:r>
        <w:tab/>
      </w:r>
      <w:r>
        <w:tab/>
      </w:r>
      <w:r>
        <w:tab/>
      </w:r>
      <w:r>
        <w:tab/>
      </w:r>
      <w:r>
        <w:tab/>
      </w:r>
      <w:r>
        <w:tab/>
      </w:r>
      <w:r>
        <w:tab/>
        <w:t>Flags</w:t>
      </w:r>
    </w:p>
    <w:p w14:paraId="317A5B15" w14:textId="77777777" w:rsidR="00462490" w:rsidRDefault="00462490" w:rsidP="00446B99">
      <w:pPr>
        <w:pStyle w:val="2f3"/>
        <w:rPr>
          <w:rFonts w:hint="eastAsia"/>
        </w:rPr>
      </w:pPr>
      <w:r>
        <w:t>-------------------------------------------------------------------------------</w:t>
      </w:r>
    </w:p>
    <w:p w14:paraId="3E0502DB" w14:textId="77777777" w:rsidR="00462490" w:rsidRDefault="00462490" w:rsidP="00446B99">
      <w:pPr>
        <w:pStyle w:val="2f3"/>
        <w:rPr>
          <w:rFonts w:hint="eastAsia"/>
        </w:rPr>
      </w:pPr>
      <w:r>
        <w:tab/>
        <w:t>4::4/128</w:t>
      </w:r>
      <w:r>
        <w:tab/>
      </w:r>
      <w:r>
        <w:tab/>
      </w:r>
      <w:r>
        <w:tab/>
      </w:r>
      <w:r>
        <w:tab/>
      </w:r>
      <w:r>
        <w:tab/>
      </w:r>
      <w:r>
        <w:tab/>
      </w:r>
      <w:r>
        <w:tab/>
      </w:r>
      <w:r>
        <w:tab/>
        <w:t>GE0/0/2</w:t>
      </w:r>
      <w:r>
        <w:tab/>
      </w:r>
      <w:r>
        <w:tab/>
      </w:r>
      <w:r>
        <w:tab/>
      </w:r>
      <w:r>
        <w:tab/>
      </w:r>
      <w:r>
        <w:tab/>
      </w:r>
      <w:r>
        <w:tab/>
      </w:r>
      <w:r>
        <w:tab/>
        <w:t>FE80::2E0:FCFF:FE92:2B1C</w:t>
      </w:r>
      <w:r>
        <w:tab/>
      </w:r>
      <w:r>
        <w:tab/>
      </w:r>
      <w:r>
        <w:tab/>
      </w:r>
      <w:r>
        <w:tab/>
      </w:r>
      <w:r>
        <w:tab/>
      </w:r>
      <w:r>
        <w:tab/>
        <w:t>10</w:t>
      </w:r>
      <w:r>
        <w:tab/>
      </w:r>
      <w:r>
        <w:tab/>
      </w:r>
      <w:r>
        <w:tab/>
      </w:r>
      <w:r>
        <w:tab/>
      </w:r>
      <w:r>
        <w:tab/>
      </w:r>
      <w:r>
        <w:tab/>
      </w:r>
      <w:r>
        <w:tab/>
      </w:r>
      <w:r>
        <w:tab/>
      </w:r>
      <w:r>
        <w:tab/>
        <w:t>A/-/-</w:t>
      </w:r>
    </w:p>
    <w:p w14:paraId="614B574F" w14:textId="77777777" w:rsidR="00462490" w:rsidRDefault="00462490" w:rsidP="00446B99">
      <w:pPr>
        <w:pStyle w:val="2f3"/>
        <w:rPr>
          <w:rFonts w:hint="eastAsia"/>
        </w:rPr>
      </w:pPr>
      <w:r>
        <w:tab/>
        <w:t>3::3/128</w:t>
      </w:r>
      <w:r>
        <w:tab/>
      </w:r>
      <w:r>
        <w:tab/>
      </w:r>
      <w:r>
        <w:tab/>
      </w:r>
      <w:r>
        <w:tab/>
      </w:r>
      <w:r>
        <w:tab/>
      </w:r>
      <w:r>
        <w:tab/>
      </w:r>
      <w:r>
        <w:tab/>
      </w:r>
      <w:r>
        <w:tab/>
        <w:t>Loop0</w:t>
      </w:r>
      <w:r>
        <w:tab/>
      </w:r>
      <w:r>
        <w:tab/>
      </w:r>
      <w:r>
        <w:tab/>
      </w:r>
      <w:r>
        <w:tab/>
      </w:r>
      <w:r>
        <w:tab/>
      </w:r>
      <w:r>
        <w:tab/>
      </w:r>
      <w:r>
        <w:tab/>
      </w:r>
      <w:r>
        <w:tab/>
      </w:r>
      <w:r>
        <w:tab/>
        <w:t>Direct</w:t>
      </w:r>
      <w:r>
        <w:tab/>
      </w:r>
      <w:r>
        <w:tab/>
      </w:r>
      <w:r>
        <w:tab/>
      </w:r>
      <w:r>
        <w:tab/>
      </w:r>
      <w:r>
        <w:tab/>
      </w:r>
      <w:r>
        <w:tab/>
      </w:r>
      <w:r>
        <w:tab/>
      </w:r>
      <w:r>
        <w:tab/>
      </w:r>
      <w:r>
        <w:tab/>
      </w:r>
      <w:r>
        <w:tab/>
      </w:r>
      <w:r>
        <w:tab/>
      </w:r>
      <w:r>
        <w:tab/>
      </w:r>
      <w:r>
        <w:tab/>
      </w:r>
      <w:r>
        <w:tab/>
      </w:r>
      <w:r>
        <w:tab/>
      </w:r>
      <w:r>
        <w:tab/>
      </w:r>
      <w:r>
        <w:tab/>
      </w:r>
      <w:r>
        <w:tab/>
      </w:r>
      <w:r>
        <w:tab/>
      </w:r>
      <w:r>
        <w:tab/>
      </w:r>
      <w:r>
        <w:tab/>
      </w:r>
      <w:r>
        <w:tab/>
        <w:t>0</w:t>
      </w:r>
      <w:r>
        <w:tab/>
      </w:r>
      <w:r>
        <w:tab/>
      </w:r>
      <w:r>
        <w:tab/>
      </w:r>
      <w:r>
        <w:tab/>
      </w:r>
      <w:r>
        <w:tab/>
      </w:r>
      <w:r>
        <w:tab/>
      </w:r>
      <w:r>
        <w:tab/>
      </w:r>
      <w:r>
        <w:tab/>
      </w:r>
      <w:r>
        <w:tab/>
      </w:r>
      <w:r>
        <w:tab/>
        <w:t>D/L/-</w:t>
      </w:r>
    </w:p>
    <w:p w14:paraId="2261640B" w14:textId="77777777" w:rsidR="00462490" w:rsidRDefault="00462490" w:rsidP="00446B99">
      <w:pPr>
        <w:pStyle w:val="2f3"/>
        <w:rPr>
          <w:rFonts w:hint="eastAsia"/>
        </w:rPr>
      </w:pPr>
      <w:r>
        <w:tab/>
        <w:t>2::2/128</w:t>
      </w:r>
      <w:r>
        <w:tab/>
      </w:r>
      <w:r>
        <w:tab/>
      </w:r>
      <w:r>
        <w:tab/>
      </w:r>
      <w:r>
        <w:tab/>
      </w:r>
      <w:r>
        <w:tab/>
      </w:r>
      <w:r>
        <w:tab/>
      </w:r>
      <w:r>
        <w:tab/>
      </w:r>
      <w:r>
        <w:tab/>
        <w:t>GE0/0/3</w:t>
      </w:r>
      <w:r>
        <w:tab/>
      </w:r>
      <w:r>
        <w:tab/>
      </w:r>
      <w:r>
        <w:tab/>
      </w:r>
      <w:r>
        <w:tab/>
      </w:r>
      <w:r>
        <w:tab/>
      </w:r>
      <w:r>
        <w:tab/>
      </w:r>
      <w:r>
        <w:tab/>
        <w:t>FE80::2E0:FCFF:FE1C:24DE</w:t>
      </w:r>
      <w:r>
        <w:tab/>
      </w:r>
      <w:r>
        <w:tab/>
      </w:r>
      <w:r>
        <w:tab/>
      </w:r>
      <w:r>
        <w:tab/>
      </w:r>
      <w:r>
        <w:tab/>
      </w:r>
      <w:r>
        <w:tab/>
        <w:t>10</w:t>
      </w:r>
      <w:r>
        <w:tab/>
      </w:r>
      <w:r>
        <w:tab/>
      </w:r>
      <w:r>
        <w:tab/>
      </w:r>
      <w:r>
        <w:tab/>
      </w:r>
      <w:r>
        <w:tab/>
      </w:r>
      <w:r>
        <w:tab/>
      </w:r>
      <w:r>
        <w:tab/>
      </w:r>
      <w:r>
        <w:tab/>
      </w:r>
      <w:r>
        <w:tab/>
        <w:t>A/-/-</w:t>
      </w:r>
    </w:p>
    <w:p w14:paraId="0D47B485" w14:textId="77777777" w:rsidR="00462490" w:rsidRDefault="00462490" w:rsidP="00446B99">
      <w:pPr>
        <w:pStyle w:val="2f3"/>
        <w:rPr>
          <w:rFonts w:hint="eastAsia"/>
        </w:rPr>
      </w:pPr>
      <w:r>
        <w:tab/>
        <w:t>2001:DB8:23::/64</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12E5007A"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t>GE0/0/3</w:t>
      </w:r>
      <w:r>
        <w:tab/>
      </w:r>
      <w:r>
        <w:tab/>
      </w:r>
      <w:r>
        <w:tab/>
      </w:r>
      <w:r>
        <w:tab/>
      </w:r>
      <w:r>
        <w:tab/>
      </w:r>
      <w:r>
        <w:tab/>
      </w:r>
      <w:r>
        <w:tab/>
        <w:t>Direct</w:t>
      </w:r>
      <w:r>
        <w:tab/>
      </w:r>
      <w:r>
        <w:tab/>
      </w:r>
      <w:r>
        <w:tab/>
      </w:r>
      <w:r>
        <w:tab/>
      </w:r>
      <w:r>
        <w:tab/>
      </w:r>
      <w:r>
        <w:tab/>
      </w:r>
      <w:r>
        <w:tab/>
      </w:r>
      <w:r>
        <w:tab/>
      </w:r>
      <w:r>
        <w:tab/>
      </w:r>
      <w:r>
        <w:tab/>
      </w:r>
      <w:r>
        <w:tab/>
      </w:r>
      <w:r>
        <w:tab/>
      </w:r>
      <w:r>
        <w:tab/>
      </w:r>
      <w:r>
        <w:tab/>
      </w:r>
      <w:r>
        <w:tab/>
      </w:r>
      <w:r>
        <w:tab/>
      </w:r>
      <w:r>
        <w:tab/>
      </w:r>
      <w:r>
        <w:tab/>
      </w:r>
      <w:r>
        <w:tab/>
      </w:r>
      <w:r>
        <w:tab/>
      </w:r>
      <w:r>
        <w:tab/>
      </w:r>
      <w:r>
        <w:tab/>
        <w:t>10</w:t>
      </w:r>
      <w:r>
        <w:tab/>
      </w:r>
      <w:r>
        <w:tab/>
      </w:r>
      <w:r>
        <w:tab/>
      </w:r>
      <w:r>
        <w:tab/>
      </w:r>
      <w:r>
        <w:tab/>
      </w:r>
      <w:r>
        <w:tab/>
      </w:r>
      <w:r>
        <w:tab/>
      </w:r>
      <w:r>
        <w:tab/>
      </w:r>
      <w:r>
        <w:tab/>
        <w:t>D/L/-</w:t>
      </w:r>
    </w:p>
    <w:p w14:paraId="764FF799" w14:textId="77777777" w:rsidR="00462490" w:rsidRDefault="00462490" w:rsidP="00446B99">
      <w:pPr>
        <w:pStyle w:val="2f3"/>
        <w:rPr>
          <w:rFonts w:hint="eastAsia"/>
        </w:rPr>
      </w:pPr>
      <w:r>
        <w:tab/>
        <w:t>2001:DB8:34::/64</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74DA9A05"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t>GE0/0/2</w:t>
      </w:r>
      <w:r>
        <w:tab/>
      </w:r>
      <w:r>
        <w:tab/>
      </w:r>
      <w:r>
        <w:tab/>
      </w:r>
      <w:r>
        <w:tab/>
      </w:r>
      <w:r>
        <w:tab/>
      </w:r>
      <w:r>
        <w:tab/>
      </w:r>
      <w:r>
        <w:tab/>
        <w:t>Direct</w:t>
      </w:r>
      <w:r>
        <w:tab/>
      </w:r>
      <w:r>
        <w:tab/>
      </w:r>
      <w:r>
        <w:tab/>
      </w:r>
      <w:r>
        <w:tab/>
      </w:r>
      <w:r>
        <w:tab/>
      </w:r>
      <w:r>
        <w:tab/>
      </w:r>
      <w:r>
        <w:tab/>
      </w:r>
      <w:r>
        <w:tab/>
      </w:r>
      <w:r>
        <w:tab/>
      </w:r>
      <w:r>
        <w:tab/>
      </w:r>
      <w:r>
        <w:tab/>
      </w:r>
      <w:r>
        <w:tab/>
      </w:r>
      <w:r>
        <w:tab/>
      </w:r>
      <w:r>
        <w:tab/>
      </w:r>
      <w:r>
        <w:tab/>
      </w:r>
      <w:r>
        <w:tab/>
      </w:r>
      <w:r>
        <w:tab/>
      </w:r>
      <w:r>
        <w:tab/>
      </w:r>
      <w:r>
        <w:tab/>
      </w:r>
      <w:r>
        <w:tab/>
      </w:r>
      <w:r>
        <w:tab/>
      </w:r>
      <w:r>
        <w:tab/>
        <w:t>10</w:t>
      </w:r>
      <w:r>
        <w:tab/>
      </w:r>
      <w:r>
        <w:tab/>
      </w:r>
      <w:r>
        <w:tab/>
      </w:r>
      <w:r>
        <w:tab/>
      </w:r>
      <w:r>
        <w:tab/>
      </w:r>
      <w:r>
        <w:tab/>
      </w:r>
      <w:r>
        <w:tab/>
      </w:r>
      <w:r>
        <w:tab/>
      </w:r>
      <w:r>
        <w:tab/>
        <w:t>D/L/-</w:t>
      </w:r>
    </w:p>
    <w:p w14:paraId="0153B253" w14:textId="77777777" w:rsidR="00462490" w:rsidRDefault="00462490" w:rsidP="00446B99">
      <w:pPr>
        <w:pStyle w:val="2f3"/>
        <w:rPr>
          <w:rFonts w:hint="eastAsia"/>
        </w:rPr>
      </w:pPr>
    </w:p>
    <w:p w14:paraId="02ECBB0D" w14:textId="77777777" w:rsidR="00462490" w:rsidRDefault="00462490" w:rsidP="00446B99">
      <w:pPr>
        <w:pStyle w:val="2f3"/>
        <w:rPr>
          <w:rFonts w:hint="eastAsia"/>
        </w:rPr>
      </w:pPr>
      <w:r>
        <w:tab/>
      </w:r>
      <w:r>
        <w:tab/>
      </w:r>
      <w:r>
        <w:tab/>
      </w:r>
      <w:r>
        <w:tab/>
      </w:r>
      <w:r>
        <w:tab/>
        <w:t>Flags:</w:t>
      </w:r>
      <w:r>
        <w:tab/>
        <w:t>D-Direct,</w:t>
      </w:r>
      <w:r>
        <w:tab/>
        <w:t>A-Added</w:t>
      </w:r>
      <w:r>
        <w:tab/>
        <w:t>to</w:t>
      </w:r>
      <w:r>
        <w:tab/>
        <w:t>URT,</w:t>
      </w:r>
      <w:r>
        <w:tab/>
        <w:t>L-Advertised</w:t>
      </w:r>
      <w:r>
        <w:tab/>
        <w:t>in</w:t>
      </w:r>
      <w:r>
        <w:tab/>
        <w:t>LSPs,</w:t>
      </w:r>
      <w:r>
        <w:tab/>
        <w:t>S-IGP</w:t>
      </w:r>
      <w:r>
        <w:tab/>
        <w:t>Shortcut,</w:t>
      </w:r>
    </w:p>
    <w:p w14:paraId="4ED08B3C" w14:textId="77777777" w:rsidR="00462490" w:rsidRDefault="00462490" w:rsidP="00446B9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U-Up/Down</w:t>
      </w:r>
      <w:r>
        <w:tab/>
        <w:t>Bit</w:t>
      </w:r>
      <w:r>
        <w:tab/>
        <w:t>Set</w:t>
      </w:r>
    </w:p>
    <w:p w14:paraId="317A53E6" w14:textId="77777777" w:rsidR="00462490" w:rsidRDefault="00462490" w:rsidP="00446B99">
      <w:pPr>
        <w:pStyle w:val="2f3"/>
        <w:rPr>
          <w:rFonts w:hint="eastAsia"/>
        </w:rPr>
      </w:pPr>
    </w:p>
    <w:p w14:paraId="3CF17AA4" w14:textId="77777777" w:rsidR="00462490" w:rsidRDefault="00462490" w:rsidP="00446B99">
      <w:pPr>
        <w:pStyle w:val="1e"/>
      </w:pPr>
      <w:r>
        <w:t>The command output shows that IPv4 and IPv6 routes have been learned by the router.</w:t>
      </w:r>
    </w:p>
    <w:p w14:paraId="16FAC87C" w14:textId="77777777" w:rsidR="00462490" w:rsidRPr="00D63D35" w:rsidRDefault="00462490" w:rsidP="00D07FAA">
      <w:pPr>
        <w:pStyle w:val="3"/>
      </w:pPr>
      <w:r w:rsidRPr="00D63D35">
        <w:t>Configure IS-IS and OSPF to import routes from each other.</w:t>
      </w:r>
    </w:p>
    <w:p w14:paraId="2DEA0DE5" w14:textId="77777777" w:rsidR="00462490" w:rsidRDefault="00462490" w:rsidP="00446B99">
      <w:pPr>
        <w:pStyle w:val="1e"/>
      </w:pPr>
      <w:r>
        <w:t>Configure IS-IS and OSPF to import routes from each other on R2 and R4, implementing connectivity of the underlying network of the backbone network and preparing for BGP deployment.</w:t>
      </w:r>
    </w:p>
    <w:p w14:paraId="0723E3A9" w14:textId="77777777" w:rsidR="00462490" w:rsidRDefault="00462490" w:rsidP="00446B99">
      <w:pPr>
        <w:pStyle w:val="1e"/>
      </w:pPr>
      <w:r>
        <w:lastRenderedPageBreak/>
        <w:t>R2 and R4 need to import routes from both IPv4 and IPv6 networks.</w:t>
      </w:r>
    </w:p>
    <w:p w14:paraId="06E1793B" w14:textId="77777777" w:rsidR="00462490" w:rsidRDefault="00462490" w:rsidP="00446B99">
      <w:pPr>
        <w:pStyle w:val="1e"/>
      </w:pPr>
      <w:r>
        <w:t># Configure IS-IS and OSPF to import routes from each other on R2.</w:t>
      </w:r>
    </w:p>
    <w:p w14:paraId="12F46DB4" w14:textId="77777777" w:rsidR="00462490" w:rsidRDefault="00462490" w:rsidP="00446B99">
      <w:pPr>
        <w:pStyle w:val="2f3"/>
        <w:rPr>
          <w:rFonts w:hint="eastAsia"/>
        </w:rPr>
      </w:pPr>
      <w:r>
        <w:t>[R2]isis 1</w:t>
      </w:r>
    </w:p>
    <w:p w14:paraId="46215EBE" w14:textId="77777777" w:rsidR="00462490" w:rsidRDefault="00462490" w:rsidP="00446B99">
      <w:pPr>
        <w:pStyle w:val="2f3"/>
        <w:rPr>
          <w:rFonts w:hint="eastAsia"/>
        </w:rPr>
      </w:pPr>
      <w:r>
        <w:t>[R2-isis-1] import-route ospf 1</w:t>
      </w:r>
    </w:p>
    <w:p w14:paraId="093C7C63" w14:textId="77777777" w:rsidR="00462490" w:rsidRDefault="00462490" w:rsidP="00446B99">
      <w:pPr>
        <w:pStyle w:val="2f3"/>
        <w:rPr>
          <w:rFonts w:hint="eastAsia"/>
        </w:rPr>
      </w:pPr>
      <w:r>
        <w:t>[R2-isis-1] ipv6 import-route ospfv3 1</w:t>
      </w:r>
    </w:p>
    <w:p w14:paraId="707CA1E0" w14:textId="77777777" w:rsidR="00462490" w:rsidRDefault="00462490" w:rsidP="00446B99">
      <w:pPr>
        <w:pStyle w:val="2f3"/>
        <w:rPr>
          <w:rFonts w:hint="eastAsia"/>
        </w:rPr>
      </w:pPr>
      <w:r>
        <w:t>[R2-isis-1] quit</w:t>
      </w:r>
    </w:p>
    <w:p w14:paraId="785B0C40" w14:textId="77777777" w:rsidR="00462490" w:rsidRDefault="00462490" w:rsidP="00446B99">
      <w:pPr>
        <w:pStyle w:val="2f3"/>
        <w:rPr>
          <w:rFonts w:hint="eastAsia"/>
        </w:rPr>
      </w:pPr>
      <w:r>
        <w:t>[R2]ospf 1</w:t>
      </w:r>
    </w:p>
    <w:p w14:paraId="57F1F972" w14:textId="77777777" w:rsidR="00462490" w:rsidRDefault="00462490" w:rsidP="00446B99">
      <w:pPr>
        <w:pStyle w:val="2f3"/>
        <w:rPr>
          <w:rFonts w:hint="eastAsia"/>
        </w:rPr>
      </w:pPr>
      <w:r>
        <w:t>[R2-ospf-1] import-route isis 1</w:t>
      </w:r>
      <w:bookmarkStart w:id="58" w:name="_Hlk45704318"/>
      <w:bookmarkEnd w:id="58"/>
    </w:p>
    <w:p w14:paraId="78FB708A" w14:textId="77777777" w:rsidR="00462490" w:rsidRDefault="00462490" w:rsidP="00446B99">
      <w:pPr>
        <w:pStyle w:val="2f3"/>
        <w:rPr>
          <w:rFonts w:hint="eastAsia"/>
        </w:rPr>
      </w:pPr>
      <w:r>
        <w:t>[R2-ospf-1] quit</w:t>
      </w:r>
    </w:p>
    <w:p w14:paraId="61194E13" w14:textId="77777777" w:rsidR="00462490" w:rsidRDefault="00462490" w:rsidP="00446B99">
      <w:pPr>
        <w:pStyle w:val="2f3"/>
        <w:rPr>
          <w:rFonts w:hint="eastAsia"/>
        </w:rPr>
      </w:pPr>
      <w:r>
        <w:t>[R2]ospfv3 1</w:t>
      </w:r>
    </w:p>
    <w:p w14:paraId="22D51721" w14:textId="77777777" w:rsidR="00462490" w:rsidRDefault="00462490" w:rsidP="00446B99">
      <w:pPr>
        <w:pStyle w:val="2f3"/>
        <w:rPr>
          <w:rFonts w:hint="eastAsia"/>
        </w:rPr>
      </w:pPr>
      <w:r>
        <w:t>[R2-ospfv3-1] import-route isis 1</w:t>
      </w:r>
    </w:p>
    <w:p w14:paraId="63E519DD" w14:textId="77777777" w:rsidR="00462490" w:rsidRDefault="00462490" w:rsidP="00446B99">
      <w:pPr>
        <w:pStyle w:val="1e"/>
      </w:pPr>
      <w:r>
        <w:t># Configure IS-IS and OSPF to import routes from each other on R4.</w:t>
      </w:r>
    </w:p>
    <w:p w14:paraId="671E1B0F" w14:textId="77777777" w:rsidR="00462490" w:rsidRDefault="00462490" w:rsidP="00446B99">
      <w:pPr>
        <w:pStyle w:val="2f3"/>
        <w:rPr>
          <w:rFonts w:hint="eastAsia"/>
        </w:rPr>
      </w:pPr>
      <w:r>
        <w:t>[R4]isis 1</w:t>
      </w:r>
    </w:p>
    <w:p w14:paraId="0900FE3F" w14:textId="77777777" w:rsidR="00462490" w:rsidRDefault="00462490" w:rsidP="00446B99">
      <w:pPr>
        <w:pStyle w:val="2f3"/>
        <w:rPr>
          <w:rFonts w:hint="eastAsia"/>
        </w:rPr>
      </w:pPr>
      <w:r>
        <w:t>[R4-isis-1] import-route ospf 1</w:t>
      </w:r>
    </w:p>
    <w:p w14:paraId="06266AAB" w14:textId="77777777" w:rsidR="00462490" w:rsidRDefault="00462490" w:rsidP="00446B99">
      <w:pPr>
        <w:pStyle w:val="2f3"/>
        <w:rPr>
          <w:rFonts w:hint="eastAsia"/>
        </w:rPr>
      </w:pPr>
      <w:r>
        <w:t>[R4-isis-1] ipv6 import-route ospfv3 1</w:t>
      </w:r>
    </w:p>
    <w:p w14:paraId="0AD6C2F1" w14:textId="77777777" w:rsidR="00462490" w:rsidRDefault="00462490" w:rsidP="00446B99">
      <w:pPr>
        <w:pStyle w:val="2f3"/>
        <w:rPr>
          <w:rFonts w:hint="eastAsia"/>
        </w:rPr>
      </w:pPr>
      <w:r>
        <w:t>[R4-isis-1] quit</w:t>
      </w:r>
    </w:p>
    <w:p w14:paraId="6C016074" w14:textId="77777777" w:rsidR="00462490" w:rsidRDefault="00462490" w:rsidP="00446B99">
      <w:pPr>
        <w:pStyle w:val="2f3"/>
        <w:rPr>
          <w:rFonts w:hint="eastAsia"/>
        </w:rPr>
      </w:pPr>
      <w:r>
        <w:t>[R4]ospf 1</w:t>
      </w:r>
    </w:p>
    <w:p w14:paraId="0BDE383B" w14:textId="77777777" w:rsidR="00462490" w:rsidRDefault="00462490" w:rsidP="00446B99">
      <w:pPr>
        <w:pStyle w:val="2f3"/>
        <w:rPr>
          <w:rFonts w:hint="eastAsia"/>
        </w:rPr>
      </w:pPr>
      <w:r>
        <w:t>[R4-ospf-1] import-route isis 1</w:t>
      </w:r>
    </w:p>
    <w:p w14:paraId="671FED19" w14:textId="77777777" w:rsidR="00462490" w:rsidRDefault="00462490" w:rsidP="00446B99">
      <w:pPr>
        <w:pStyle w:val="2f3"/>
        <w:rPr>
          <w:rFonts w:hint="eastAsia"/>
        </w:rPr>
      </w:pPr>
      <w:r>
        <w:t>[R4-ospf-1] quit</w:t>
      </w:r>
    </w:p>
    <w:p w14:paraId="4ED7C4BA" w14:textId="77777777" w:rsidR="00462490" w:rsidRDefault="00462490" w:rsidP="00446B99">
      <w:pPr>
        <w:pStyle w:val="2f3"/>
        <w:rPr>
          <w:rFonts w:hint="eastAsia"/>
        </w:rPr>
      </w:pPr>
      <w:r>
        <w:t>[R4]ospfv3 1</w:t>
      </w:r>
    </w:p>
    <w:p w14:paraId="46A2FBF2" w14:textId="77777777" w:rsidR="00462490" w:rsidRDefault="00462490" w:rsidP="00446B99">
      <w:pPr>
        <w:pStyle w:val="2f3"/>
        <w:rPr>
          <w:rFonts w:hint="eastAsia"/>
        </w:rPr>
      </w:pPr>
      <w:r>
        <w:t>[R4-ospfv3-1] import-route isis 1</w:t>
      </w:r>
    </w:p>
    <w:p w14:paraId="75A84DB9" w14:textId="77777777" w:rsidR="00462490" w:rsidRDefault="00462490" w:rsidP="00446B99">
      <w:pPr>
        <w:pStyle w:val="1e"/>
      </w:pPr>
      <w:r>
        <w:t>Check the bidirectional route import configuration.</w:t>
      </w:r>
    </w:p>
    <w:p w14:paraId="54BAB81A" w14:textId="77777777" w:rsidR="00462490" w:rsidRDefault="00462490" w:rsidP="00446B99">
      <w:pPr>
        <w:pStyle w:val="1e"/>
      </w:pPr>
      <w:r>
        <w:t># Check IPv4 and IPv6 routing tables on routers. R1 is used as an example.</w:t>
      </w:r>
    </w:p>
    <w:p w14:paraId="1A35AE11" w14:textId="77777777" w:rsidR="00462490" w:rsidRDefault="00462490" w:rsidP="00446B99">
      <w:pPr>
        <w:pStyle w:val="2f3"/>
        <w:rPr>
          <w:rFonts w:hint="eastAsia"/>
        </w:rPr>
      </w:pPr>
      <w:r>
        <w:t>[R1]display ip routing-table protocol ospf</w:t>
      </w:r>
    </w:p>
    <w:p w14:paraId="186375E1" w14:textId="77777777" w:rsidR="00462490" w:rsidRDefault="00462490" w:rsidP="00446B99">
      <w:pPr>
        <w:pStyle w:val="2f3"/>
        <w:rPr>
          <w:rFonts w:hint="eastAsia"/>
        </w:rPr>
      </w:pPr>
      <w:r>
        <w:t>Route Flags: R - relay, D - download to fib</w:t>
      </w:r>
    </w:p>
    <w:p w14:paraId="3AADF8F4" w14:textId="77777777" w:rsidR="00462490" w:rsidRDefault="00462490" w:rsidP="00446B99">
      <w:pPr>
        <w:pStyle w:val="2f3"/>
        <w:rPr>
          <w:rFonts w:hint="eastAsia"/>
        </w:rPr>
      </w:pPr>
      <w:r>
        <w:t>------------------------------------------------------------------------------</w:t>
      </w:r>
    </w:p>
    <w:p w14:paraId="3F3475AB" w14:textId="77777777" w:rsidR="00462490" w:rsidRDefault="00462490" w:rsidP="00446B99">
      <w:pPr>
        <w:pStyle w:val="2f3"/>
        <w:rPr>
          <w:rFonts w:hint="eastAsia"/>
        </w:rPr>
      </w:pPr>
      <w:r>
        <w:t>Public routing table : OSPF</w:t>
      </w:r>
    </w:p>
    <w:p w14:paraId="5A92F078" w14:textId="77777777" w:rsidR="00462490" w:rsidRDefault="00462490" w:rsidP="00446B99">
      <w:pPr>
        <w:pStyle w:val="2f3"/>
        <w:rPr>
          <w:rFonts w:hint="eastAsia"/>
        </w:rPr>
      </w:pPr>
      <w:r>
        <w:t xml:space="preserve">         Destinations : 8        Routes : 8        </w:t>
      </w:r>
    </w:p>
    <w:p w14:paraId="52201325" w14:textId="77777777" w:rsidR="00462490" w:rsidRDefault="00462490" w:rsidP="00446B99">
      <w:pPr>
        <w:pStyle w:val="2f3"/>
        <w:rPr>
          <w:rFonts w:hint="eastAsia"/>
        </w:rPr>
      </w:pPr>
    </w:p>
    <w:p w14:paraId="338B4D55" w14:textId="77777777" w:rsidR="00462490" w:rsidRDefault="00462490" w:rsidP="00446B99">
      <w:pPr>
        <w:pStyle w:val="2f3"/>
        <w:rPr>
          <w:rFonts w:hint="eastAsia"/>
        </w:rPr>
      </w:pPr>
      <w:r>
        <w:t>OSPF routing table status : &lt;Active&gt;</w:t>
      </w:r>
    </w:p>
    <w:p w14:paraId="02227606" w14:textId="77777777" w:rsidR="00462490" w:rsidRDefault="00462490" w:rsidP="00446B99">
      <w:pPr>
        <w:pStyle w:val="2f3"/>
        <w:rPr>
          <w:rFonts w:hint="eastAsia"/>
        </w:rPr>
      </w:pPr>
      <w:r>
        <w:t xml:space="preserve">         Destinations : 8        Routes : 8</w:t>
      </w:r>
    </w:p>
    <w:p w14:paraId="7F1663DF" w14:textId="77777777" w:rsidR="00462490" w:rsidRDefault="00462490" w:rsidP="00446B99">
      <w:pPr>
        <w:pStyle w:val="2f3"/>
        <w:rPr>
          <w:rFonts w:hint="eastAsia"/>
        </w:rPr>
      </w:pPr>
    </w:p>
    <w:p w14:paraId="19025BDA" w14:textId="77777777" w:rsidR="00462490" w:rsidRDefault="00462490" w:rsidP="00446B99">
      <w:pPr>
        <w:pStyle w:val="2f3"/>
        <w:rPr>
          <w:rFonts w:hint="eastAsia"/>
        </w:rPr>
      </w:pPr>
      <w:r>
        <w:t>Destination/Mask    Proto     Pre  Cost      Flags NextHop      Interface</w:t>
      </w:r>
    </w:p>
    <w:p w14:paraId="0A8A6BBA" w14:textId="77777777" w:rsidR="00462490" w:rsidRDefault="00462490" w:rsidP="00446B99">
      <w:pPr>
        <w:pStyle w:val="2f3"/>
        <w:rPr>
          <w:rFonts w:hint="eastAsia"/>
        </w:rPr>
      </w:pPr>
    </w:p>
    <w:p w14:paraId="7B537484" w14:textId="77777777" w:rsidR="00462490" w:rsidRDefault="00462490" w:rsidP="00446B99">
      <w:pPr>
        <w:pStyle w:val="2f3"/>
        <w:rPr>
          <w:rFonts w:hint="eastAsia"/>
        </w:rPr>
      </w:pPr>
      <w:r>
        <w:t xml:space="preserve">      10.0.23.0/24  O_ASE   150  1           D   10.0.12.2       GigabitEthernet0/0/2</w:t>
      </w:r>
    </w:p>
    <w:p w14:paraId="4BA9E3C3" w14:textId="77777777" w:rsidR="00462490" w:rsidRDefault="00462490" w:rsidP="00446B99">
      <w:pPr>
        <w:pStyle w:val="2f3"/>
        <w:rPr>
          <w:rFonts w:hint="eastAsia"/>
        </w:rPr>
      </w:pPr>
      <w:r>
        <w:t xml:space="preserve">      10.0.24.0/24  O_ASE   150  1           D   10.0.12.2       GigabitEthernet0/0/2</w:t>
      </w:r>
    </w:p>
    <w:p w14:paraId="4F939AC3" w14:textId="77777777" w:rsidR="00462490" w:rsidRDefault="00462490" w:rsidP="00446B99">
      <w:pPr>
        <w:pStyle w:val="2f3"/>
        <w:rPr>
          <w:rFonts w:hint="eastAsia"/>
        </w:rPr>
      </w:pPr>
      <w:r>
        <w:t xml:space="preserve">      10.0.34.0/24  O_ASE   150  1           D   10.0.12.2       GigabitEthernet0/0/2</w:t>
      </w:r>
    </w:p>
    <w:p w14:paraId="6CA50C65" w14:textId="77777777" w:rsidR="00462490" w:rsidRDefault="00462490" w:rsidP="00446B99">
      <w:pPr>
        <w:pStyle w:val="2f3"/>
        <w:rPr>
          <w:rFonts w:hint="eastAsia"/>
        </w:rPr>
      </w:pPr>
      <w:r>
        <w:t xml:space="preserve">      10.0.45.0/24  O_ASE   150  1           D   10.0.12.2       GigabitEthernet0/0/2</w:t>
      </w:r>
    </w:p>
    <w:p w14:paraId="12D96B91" w14:textId="77777777" w:rsidR="00462490" w:rsidRDefault="00462490" w:rsidP="00446B99">
      <w:pPr>
        <w:pStyle w:val="2f3"/>
        <w:rPr>
          <w:rFonts w:hint="eastAsia"/>
        </w:rPr>
      </w:pPr>
      <w:r>
        <w:t xml:space="preserve">     10.10.10.2/32  O_ASE   150  1           D   10.0.12.2       GigabitEthernet0/0/2</w:t>
      </w:r>
    </w:p>
    <w:p w14:paraId="3A004A4E" w14:textId="77777777" w:rsidR="00462490" w:rsidRDefault="00462490" w:rsidP="00446B99">
      <w:pPr>
        <w:pStyle w:val="2f3"/>
        <w:rPr>
          <w:rFonts w:hint="eastAsia"/>
        </w:rPr>
      </w:pPr>
      <w:r>
        <w:t xml:space="preserve">     10.10.10.3/32  O_ASE   150  1           D   10.0.12.2       GigabitEthernet0/0/2</w:t>
      </w:r>
    </w:p>
    <w:p w14:paraId="382F67C1" w14:textId="77777777" w:rsidR="00462490" w:rsidRDefault="00462490" w:rsidP="00446B99">
      <w:pPr>
        <w:pStyle w:val="2f3"/>
        <w:rPr>
          <w:rFonts w:hint="eastAsia"/>
        </w:rPr>
      </w:pPr>
      <w:r>
        <w:t xml:space="preserve">     10.10.10.4/32  O_ASE   150  1           D   10.0.12.2       GigabitEthernet0/0/2</w:t>
      </w:r>
    </w:p>
    <w:p w14:paraId="0DAC33A7" w14:textId="77777777" w:rsidR="00462490" w:rsidRDefault="00462490" w:rsidP="00446B99">
      <w:pPr>
        <w:pStyle w:val="2f3"/>
        <w:rPr>
          <w:rFonts w:hint="eastAsia"/>
        </w:rPr>
      </w:pPr>
      <w:r>
        <w:t xml:space="preserve">     10.10.10.5/32  O_ASE   150  1           D   10.0.12.2       GigabitEthernet0/0/2</w:t>
      </w:r>
    </w:p>
    <w:p w14:paraId="22464DA9" w14:textId="77777777" w:rsidR="00462490" w:rsidRDefault="00462490" w:rsidP="00446B99">
      <w:pPr>
        <w:pStyle w:val="2f3"/>
        <w:rPr>
          <w:rFonts w:hint="eastAsia"/>
        </w:rPr>
      </w:pPr>
    </w:p>
    <w:p w14:paraId="7E1E0483" w14:textId="77777777" w:rsidR="00462490" w:rsidRDefault="00462490" w:rsidP="00446B99">
      <w:pPr>
        <w:pStyle w:val="2f3"/>
        <w:rPr>
          <w:rFonts w:hint="eastAsia"/>
        </w:rPr>
      </w:pPr>
      <w:r>
        <w:t>OSPF routing table status : &lt;Inactive&gt;</w:t>
      </w:r>
    </w:p>
    <w:p w14:paraId="60A017AA" w14:textId="77777777" w:rsidR="00462490" w:rsidRDefault="00462490" w:rsidP="00446B99">
      <w:pPr>
        <w:pStyle w:val="2f3"/>
        <w:rPr>
          <w:rFonts w:hint="eastAsia"/>
        </w:rPr>
      </w:pPr>
      <w:r>
        <w:t xml:space="preserve">         Destinations : 0        Routes : 0</w:t>
      </w:r>
    </w:p>
    <w:p w14:paraId="78B8BB2F" w14:textId="77777777" w:rsidR="00462490" w:rsidRDefault="00462490" w:rsidP="00446B99">
      <w:pPr>
        <w:pStyle w:val="2f3"/>
        <w:rPr>
          <w:rFonts w:hint="eastAsia"/>
        </w:rPr>
      </w:pPr>
    </w:p>
    <w:p w14:paraId="61F1DF87" w14:textId="77777777" w:rsidR="00462490" w:rsidRDefault="00462490" w:rsidP="00446B99">
      <w:pPr>
        <w:pStyle w:val="2f3"/>
        <w:rPr>
          <w:rFonts w:hint="eastAsia"/>
        </w:rPr>
      </w:pPr>
      <w:r>
        <w:t xml:space="preserve">[R1]display ipv6 routing-table protocol ospfv3 </w:t>
      </w:r>
    </w:p>
    <w:p w14:paraId="171915C9" w14:textId="77777777" w:rsidR="00462490" w:rsidRDefault="00462490" w:rsidP="00446B99">
      <w:pPr>
        <w:pStyle w:val="2f3"/>
        <w:rPr>
          <w:rFonts w:hint="eastAsia"/>
        </w:rPr>
      </w:pPr>
      <w:r>
        <w:t>Public Routing Table : OSPFv3</w:t>
      </w:r>
    </w:p>
    <w:p w14:paraId="38658E65" w14:textId="77777777" w:rsidR="00462490" w:rsidRDefault="00462490" w:rsidP="00446B99">
      <w:pPr>
        <w:pStyle w:val="2f3"/>
        <w:rPr>
          <w:rFonts w:hint="eastAsia"/>
        </w:rPr>
      </w:pPr>
      <w:r>
        <w:t>Summary Count : 9</w:t>
      </w:r>
    </w:p>
    <w:p w14:paraId="2B149262" w14:textId="77777777" w:rsidR="00462490" w:rsidRDefault="00462490" w:rsidP="00446B99">
      <w:pPr>
        <w:pStyle w:val="2f3"/>
        <w:rPr>
          <w:rFonts w:hint="eastAsia"/>
        </w:rPr>
      </w:pPr>
    </w:p>
    <w:p w14:paraId="4F407D56" w14:textId="77777777" w:rsidR="00462490" w:rsidRDefault="00462490" w:rsidP="00446B99">
      <w:pPr>
        <w:pStyle w:val="2f3"/>
        <w:rPr>
          <w:rFonts w:hint="eastAsia"/>
        </w:rPr>
      </w:pPr>
      <w:r>
        <w:lastRenderedPageBreak/>
        <w:t>OSPFv3 Routing Table's Status : &lt; Active &gt;</w:t>
      </w:r>
    </w:p>
    <w:p w14:paraId="78152DDF" w14:textId="77777777" w:rsidR="00462490" w:rsidRDefault="00462490" w:rsidP="00446B99">
      <w:pPr>
        <w:pStyle w:val="2f3"/>
        <w:rPr>
          <w:rFonts w:hint="eastAsia"/>
        </w:rPr>
      </w:pPr>
      <w:r>
        <w:t xml:space="preserve">Summary Count : 7 </w:t>
      </w:r>
    </w:p>
    <w:p w14:paraId="5F8DB7D9" w14:textId="77777777" w:rsidR="00462490" w:rsidRDefault="00462490" w:rsidP="00446B99">
      <w:pPr>
        <w:pStyle w:val="2f3"/>
        <w:rPr>
          <w:rFonts w:hint="eastAsia"/>
        </w:rPr>
      </w:pPr>
    </w:p>
    <w:p w14:paraId="5AD2F924" w14:textId="77777777" w:rsidR="00462490" w:rsidRDefault="00462490" w:rsidP="00446B99">
      <w:pPr>
        <w:pStyle w:val="2f3"/>
        <w:rPr>
          <w:rFonts w:hint="eastAsia"/>
        </w:rPr>
      </w:pPr>
      <w:r>
        <w:t xml:space="preserve"> Destination    : 2::2                             PrefixLength : 128</w:t>
      </w:r>
    </w:p>
    <w:p w14:paraId="6AACB6D6" w14:textId="77777777" w:rsidR="00462490" w:rsidRDefault="00462490" w:rsidP="00446B99">
      <w:pPr>
        <w:pStyle w:val="2f3"/>
        <w:rPr>
          <w:rFonts w:hint="eastAsia"/>
        </w:rPr>
      </w:pPr>
      <w:r>
        <w:t xml:space="preserve"> NextHop      : FE80::2E0:FCFF:FE1C:24DF        Preference   : 150</w:t>
      </w:r>
    </w:p>
    <w:p w14:paraId="7EEF2AFF" w14:textId="77777777" w:rsidR="00462490" w:rsidRDefault="00462490" w:rsidP="00446B99">
      <w:pPr>
        <w:pStyle w:val="2f3"/>
        <w:rPr>
          <w:rFonts w:hint="eastAsia"/>
        </w:rPr>
      </w:pPr>
      <w:r>
        <w:t xml:space="preserve"> Cost          : 1                               Protocol     : OSPFv3ASE</w:t>
      </w:r>
    </w:p>
    <w:p w14:paraId="3851711F" w14:textId="77777777" w:rsidR="00462490" w:rsidRDefault="00462490" w:rsidP="00446B99">
      <w:pPr>
        <w:pStyle w:val="2f3"/>
        <w:rPr>
          <w:rFonts w:hint="eastAsia"/>
        </w:rPr>
      </w:pPr>
      <w:r>
        <w:t xml:space="preserve"> RelayNextHop  : ::                               TunnelID    : 0x0</w:t>
      </w:r>
    </w:p>
    <w:p w14:paraId="276D8F1A" w14:textId="77777777" w:rsidR="00462490" w:rsidRDefault="00462490" w:rsidP="00446B99">
      <w:pPr>
        <w:pStyle w:val="2f3"/>
        <w:rPr>
          <w:rFonts w:hint="eastAsia"/>
        </w:rPr>
      </w:pPr>
      <w:r>
        <w:t xml:space="preserve"> Interface      : GigabitEthernet0/0/2                Flags       : D</w:t>
      </w:r>
    </w:p>
    <w:p w14:paraId="31178DF2" w14:textId="77777777" w:rsidR="00462490" w:rsidRDefault="00462490" w:rsidP="00446B99">
      <w:pPr>
        <w:pStyle w:val="2f3"/>
        <w:rPr>
          <w:rFonts w:hint="eastAsia"/>
        </w:rPr>
      </w:pPr>
    </w:p>
    <w:p w14:paraId="6FAD4AE9" w14:textId="77777777" w:rsidR="00462490" w:rsidRDefault="00462490" w:rsidP="00446B99">
      <w:pPr>
        <w:pStyle w:val="2f3"/>
        <w:rPr>
          <w:rFonts w:hint="eastAsia"/>
        </w:rPr>
      </w:pPr>
      <w:r>
        <w:t xml:space="preserve"> Destination    : 3::3                             PrefixLength : 128</w:t>
      </w:r>
    </w:p>
    <w:p w14:paraId="661FD037" w14:textId="77777777" w:rsidR="00462490" w:rsidRDefault="00462490" w:rsidP="00446B99">
      <w:pPr>
        <w:pStyle w:val="2f3"/>
        <w:rPr>
          <w:rFonts w:hint="eastAsia"/>
        </w:rPr>
      </w:pPr>
      <w:r>
        <w:t xml:space="preserve"> NextHop      : FE80::2E0:FCFF:FE1C:24DF        Preference   : 150</w:t>
      </w:r>
    </w:p>
    <w:p w14:paraId="6D83CCAF" w14:textId="77777777" w:rsidR="00462490" w:rsidRDefault="00462490" w:rsidP="00446B99">
      <w:pPr>
        <w:pStyle w:val="2f3"/>
        <w:rPr>
          <w:rFonts w:hint="eastAsia"/>
        </w:rPr>
      </w:pPr>
      <w:r>
        <w:t xml:space="preserve"> Cost          : 1                               Protocol     : OSPFv3ASE</w:t>
      </w:r>
    </w:p>
    <w:p w14:paraId="74503554" w14:textId="77777777" w:rsidR="00462490" w:rsidRDefault="00462490" w:rsidP="00446B99">
      <w:pPr>
        <w:pStyle w:val="2f3"/>
        <w:rPr>
          <w:rFonts w:hint="eastAsia"/>
        </w:rPr>
      </w:pPr>
      <w:r>
        <w:t xml:space="preserve"> RelayNextHop  : ::                               TunnelID    : 0x0</w:t>
      </w:r>
    </w:p>
    <w:p w14:paraId="441ADD1D" w14:textId="77777777" w:rsidR="00462490" w:rsidRDefault="00462490" w:rsidP="00446B99">
      <w:pPr>
        <w:pStyle w:val="2f3"/>
        <w:rPr>
          <w:rFonts w:hint="eastAsia"/>
        </w:rPr>
      </w:pPr>
      <w:r>
        <w:t xml:space="preserve"> Interface      : GigabitEthernet0/0/2                Flags       : D</w:t>
      </w:r>
    </w:p>
    <w:p w14:paraId="55A17647" w14:textId="77777777" w:rsidR="00462490" w:rsidRDefault="00462490" w:rsidP="00446B99">
      <w:pPr>
        <w:pStyle w:val="2f3"/>
        <w:rPr>
          <w:rFonts w:hint="eastAsia"/>
        </w:rPr>
      </w:pPr>
    </w:p>
    <w:p w14:paraId="2E436C58" w14:textId="77777777" w:rsidR="00462490" w:rsidRDefault="00462490" w:rsidP="00446B99">
      <w:pPr>
        <w:pStyle w:val="2f3"/>
        <w:rPr>
          <w:rFonts w:hint="eastAsia"/>
        </w:rPr>
      </w:pPr>
      <w:r>
        <w:t xml:space="preserve"> Destination    : 4::4                             PrefixLength : 128</w:t>
      </w:r>
    </w:p>
    <w:p w14:paraId="6BA02AAE" w14:textId="77777777" w:rsidR="00462490" w:rsidRDefault="00462490" w:rsidP="00446B99">
      <w:pPr>
        <w:pStyle w:val="2f3"/>
        <w:rPr>
          <w:rFonts w:hint="eastAsia"/>
        </w:rPr>
      </w:pPr>
      <w:r>
        <w:t xml:space="preserve"> NextHop      : FE80::2E0:FCFF:FE1C:24DF        Preference   : 150</w:t>
      </w:r>
    </w:p>
    <w:p w14:paraId="7A9256AF" w14:textId="77777777" w:rsidR="00462490" w:rsidRDefault="00462490" w:rsidP="00446B99">
      <w:pPr>
        <w:pStyle w:val="2f3"/>
        <w:rPr>
          <w:rFonts w:hint="eastAsia"/>
        </w:rPr>
      </w:pPr>
      <w:r>
        <w:t xml:space="preserve"> Cost          : 1                               Protocol     : OSPFv3ASE</w:t>
      </w:r>
    </w:p>
    <w:p w14:paraId="5B1472FB" w14:textId="77777777" w:rsidR="00462490" w:rsidRDefault="00462490" w:rsidP="00446B99">
      <w:pPr>
        <w:pStyle w:val="2f3"/>
        <w:rPr>
          <w:rFonts w:hint="eastAsia"/>
        </w:rPr>
      </w:pPr>
      <w:r>
        <w:t xml:space="preserve"> RelayNextHop  : ::                               TunnelID    : 0x0</w:t>
      </w:r>
    </w:p>
    <w:p w14:paraId="3A8BE751" w14:textId="77777777" w:rsidR="00462490" w:rsidRDefault="00462490" w:rsidP="00446B99">
      <w:pPr>
        <w:pStyle w:val="2f3"/>
        <w:rPr>
          <w:rFonts w:hint="eastAsia"/>
        </w:rPr>
      </w:pPr>
      <w:r>
        <w:t xml:space="preserve"> Interface      : GigabitEthernet0/0/2                Flags       : D</w:t>
      </w:r>
    </w:p>
    <w:p w14:paraId="2435E9FD" w14:textId="77777777" w:rsidR="00462490" w:rsidRDefault="00462490" w:rsidP="00446B99">
      <w:pPr>
        <w:pStyle w:val="2f3"/>
        <w:rPr>
          <w:rFonts w:hint="eastAsia"/>
        </w:rPr>
      </w:pPr>
    </w:p>
    <w:p w14:paraId="435E6767" w14:textId="77777777" w:rsidR="00462490" w:rsidRDefault="00462490" w:rsidP="00446B99">
      <w:pPr>
        <w:pStyle w:val="2f3"/>
        <w:rPr>
          <w:rFonts w:hint="eastAsia"/>
        </w:rPr>
      </w:pPr>
      <w:r>
        <w:t xml:space="preserve"> Destination    : 5::5                             PrefixLength : 128</w:t>
      </w:r>
    </w:p>
    <w:p w14:paraId="17B1A1C1" w14:textId="77777777" w:rsidR="00462490" w:rsidRDefault="00462490" w:rsidP="00446B99">
      <w:pPr>
        <w:pStyle w:val="2f3"/>
        <w:rPr>
          <w:rFonts w:hint="eastAsia"/>
        </w:rPr>
      </w:pPr>
      <w:r>
        <w:t xml:space="preserve"> NextHop      : FE80::2E0:FCFF:FE1C:24DF        Preference   : 150</w:t>
      </w:r>
    </w:p>
    <w:p w14:paraId="14971998" w14:textId="77777777" w:rsidR="00462490" w:rsidRDefault="00462490" w:rsidP="00446B99">
      <w:pPr>
        <w:pStyle w:val="2f3"/>
        <w:rPr>
          <w:rFonts w:hint="eastAsia"/>
        </w:rPr>
      </w:pPr>
      <w:r>
        <w:t xml:space="preserve"> Cost          : 1                               Protocol     : OSPFv3ASE</w:t>
      </w:r>
    </w:p>
    <w:p w14:paraId="03BDA3B4" w14:textId="77777777" w:rsidR="00462490" w:rsidRDefault="00462490" w:rsidP="00446B99">
      <w:pPr>
        <w:pStyle w:val="2f3"/>
        <w:rPr>
          <w:rFonts w:hint="eastAsia"/>
        </w:rPr>
      </w:pPr>
      <w:r>
        <w:t xml:space="preserve"> RelayNextHop  : ::                               TunnelID    : 0x0</w:t>
      </w:r>
    </w:p>
    <w:p w14:paraId="1D3DEECF" w14:textId="77777777" w:rsidR="00462490" w:rsidRDefault="00462490" w:rsidP="00446B99">
      <w:pPr>
        <w:pStyle w:val="2f3"/>
        <w:rPr>
          <w:rFonts w:hint="eastAsia"/>
        </w:rPr>
      </w:pPr>
      <w:r>
        <w:t xml:space="preserve"> Interface      : GigabitEthernet0/0/2                Flags       : D</w:t>
      </w:r>
    </w:p>
    <w:p w14:paraId="6BFF3A70" w14:textId="77777777" w:rsidR="00462490" w:rsidRDefault="00462490" w:rsidP="00446B99">
      <w:pPr>
        <w:pStyle w:val="2f3"/>
        <w:rPr>
          <w:rFonts w:hint="eastAsia"/>
        </w:rPr>
      </w:pPr>
    </w:p>
    <w:p w14:paraId="3971C037" w14:textId="77777777" w:rsidR="00462490" w:rsidRDefault="00462490" w:rsidP="00446B99">
      <w:pPr>
        <w:pStyle w:val="2f3"/>
        <w:rPr>
          <w:rFonts w:hint="eastAsia"/>
        </w:rPr>
      </w:pPr>
      <w:r>
        <w:t xml:space="preserve"> Destination     : 2001:DB8:23::                   PrefixLength : 64</w:t>
      </w:r>
    </w:p>
    <w:p w14:paraId="5BE7DC9D" w14:textId="77777777" w:rsidR="00462490" w:rsidRDefault="00462490" w:rsidP="00446B99">
      <w:pPr>
        <w:pStyle w:val="2f3"/>
        <w:rPr>
          <w:rFonts w:hint="eastAsia"/>
        </w:rPr>
      </w:pPr>
      <w:r>
        <w:t xml:space="preserve"> NextHop      : FE80::2E0:FCFF:FE1C:24DF        Preference   : 150</w:t>
      </w:r>
    </w:p>
    <w:p w14:paraId="69075CAF" w14:textId="77777777" w:rsidR="00462490" w:rsidRDefault="00462490" w:rsidP="00446B99">
      <w:pPr>
        <w:pStyle w:val="2f3"/>
        <w:rPr>
          <w:rFonts w:hint="eastAsia"/>
        </w:rPr>
      </w:pPr>
      <w:r>
        <w:t xml:space="preserve"> Cost          : 1                               Protocol     : OSPFv3ASE</w:t>
      </w:r>
    </w:p>
    <w:p w14:paraId="5A7B83C2" w14:textId="77777777" w:rsidR="00462490" w:rsidRDefault="00462490" w:rsidP="00446B99">
      <w:pPr>
        <w:pStyle w:val="2f3"/>
        <w:rPr>
          <w:rFonts w:hint="eastAsia"/>
        </w:rPr>
      </w:pPr>
      <w:r>
        <w:t xml:space="preserve"> RelayNextHop  : ::                               TunnelID    : 0x0</w:t>
      </w:r>
    </w:p>
    <w:p w14:paraId="4F7A8FAE" w14:textId="77777777" w:rsidR="00462490" w:rsidRDefault="00462490" w:rsidP="00446B99">
      <w:pPr>
        <w:pStyle w:val="2f3"/>
        <w:rPr>
          <w:rFonts w:hint="eastAsia"/>
        </w:rPr>
      </w:pPr>
      <w:r>
        <w:t xml:space="preserve"> Interface      : GigabitEthernet0/0/2                Flags       : D</w:t>
      </w:r>
    </w:p>
    <w:p w14:paraId="2BE6D6C3" w14:textId="77777777" w:rsidR="00462490" w:rsidRDefault="00462490" w:rsidP="00446B99">
      <w:pPr>
        <w:pStyle w:val="2f3"/>
        <w:rPr>
          <w:rFonts w:hint="eastAsia"/>
        </w:rPr>
      </w:pPr>
    </w:p>
    <w:p w14:paraId="51C9B46E" w14:textId="77777777" w:rsidR="00462490" w:rsidRDefault="00462490" w:rsidP="00446B99">
      <w:pPr>
        <w:pStyle w:val="2f3"/>
        <w:rPr>
          <w:rFonts w:hint="eastAsia"/>
        </w:rPr>
      </w:pPr>
      <w:r>
        <w:t xml:space="preserve"> Destination    : 2001:DB8:34::                    PrefixLength : 64</w:t>
      </w:r>
    </w:p>
    <w:p w14:paraId="421BC5A4" w14:textId="77777777" w:rsidR="00462490" w:rsidRDefault="00462490" w:rsidP="00446B99">
      <w:pPr>
        <w:pStyle w:val="2f3"/>
        <w:rPr>
          <w:rFonts w:hint="eastAsia"/>
        </w:rPr>
      </w:pPr>
      <w:r>
        <w:t xml:space="preserve"> NextHop      : FE80::2E0:FCFF:FE1C:24DF        Preference   : 150</w:t>
      </w:r>
    </w:p>
    <w:p w14:paraId="3E79EAB6" w14:textId="77777777" w:rsidR="00462490" w:rsidRDefault="00462490" w:rsidP="00446B99">
      <w:pPr>
        <w:pStyle w:val="2f3"/>
        <w:rPr>
          <w:rFonts w:hint="eastAsia"/>
        </w:rPr>
      </w:pPr>
      <w:r>
        <w:t xml:space="preserve"> Cost          : 1                               Protocol     : OSPFv3ASE</w:t>
      </w:r>
    </w:p>
    <w:p w14:paraId="662E228E" w14:textId="77777777" w:rsidR="00462490" w:rsidRDefault="00462490" w:rsidP="00446B99">
      <w:pPr>
        <w:pStyle w:val="2f3"/>
        <w:rPr>
          <w:rFonts w:hint="eastAsia"/>
        </w:rPr>
      </w:pPr>
      <w:r>
        <w:t xml:space="preserve"> RelayNextHop  : ::                               TunnelID    : 0x0</w:t>
      </w:r>
    </w:p>
    <w:p w14:paraId="12F084A5" w14:textId="77777777" w:rsidR="00462490" w:rsidRDefault="00462490" w:rsidP="00446B99">
      <w:pPr>
        <w:pStyle w:val="2f3"/>
        <w:rPr>
          <w:rFonts w:hint="eastAsia"/>
        </w:rPr>
      </w:pPr>
      <w:r>
        <w:t xml:space="preserve"> Interface      : GigabitEthernet0/0/2                Flags       : D</w:t>
      </w:r>
    </w:p>
    <w:p w14:paraId="301D665D" w14:textId="77777777" w:rsidR="00462490" w:rsidRDefault="00462490" w:rsidP="00446B99">
      <w:pPr>
        <w:pStyle w:val="2f3"/>
        <w:rPr>
          <w:rFonts w:hint="eastAsia"/>
        </w:rPr>
      </w:pPr>
    </w:p>
    <w:p w14:paraId="72ECCF01" w14:textId="77777777" w:rsidR="00462490" w:rsidRDefault="00462490" w:rsidP="00446B99">
      <w:pPr>
        <w:pStyle w:val="2f3"/>
        <w:rPr>
          <w:rFonts w:hint="eastAsia"/>
        </w:rPr>
      </w:pPr>
      <w:r>
        <w:t xml:space="preserve"> Destination    : 2001:DB8:45::                    PrefixLength : 64</w:t>
      </w:r>
    </w:p>
    <w:p w14:paraId="01CE55AC" w14:textId="77777777" w:rsidR="00462490" w:rsidRDefault="00462490" w:rsidP="00446B99">
      <w:pPr>
        <w:pStyle w:val="2f3"/>
        <w:rPr>
          <w:rFonts w:hint="eastAsia"/>
        </w:rPr>
      </w:pPr>
      <w:r>
        <w:t xml:space="preserve"> NextHop      : FE80::2E0:FCFF:FE1C:24DF        Preference   : 150</w:t>
      </w:r>
    </w:p>
    <w:p w14:paraId="63B96825" w14:textId="77777777" w:rsidR="00462490" w:rsidRDefault="00462490" w:rsidP="00446B99">
      <w:pPr>
        <w:pStyle w:val="2f3"/>
        <w:rPr>
          <w:rFonts w:hint="eastAsia"/>
        </w:rPr>
      </w:pPr>
      <w:r>
        <w:t xml:space="preserve"> Cost          : 1                               Protocol     : OSPFv3ASE</w:t>
      </w:r>
    </w:p>
    <w:p w14:paraId="5ADD4A47" w14:textId="77777777" w:rsidR="00462490" w:rsidRDefault="00462490" w:rsidP="00446B99">
      <w:pPr>
        <w:pStyle w:val="2f3"/>
        <w:rPr>
          <w:rFonts w:hint="eastAsia"/>
        </w:rPr>
      </w:pPr>
      <w:r>
        <w:t xml:space="preserve"> RelayNextHop  : ::                               TunnelID    : 0x0</w:t>
      </w:r>
    </w:p>
    <w:p w14:paraId="767779C7" w14:textId="77777777" w:rsidR="00462490" w:rsidRDefault="00462490" w:rsidP="00446B99">
      <w:pPr>
        <w:pStyle w:val="2f3"/>
        <w:rPr>
          <w:rFonts w:hint="eastAsia"/>
        </w:rPr>
      </w:pPr>
      <w:r>
        <w:t xml:space="preserve"> Interface      : GigabitEthernet0/0/2                Flags       : D</w:t>
      </w:r>
    </w:p>
    <w:p w14:paraId="6087CE63" w14:textId="77777777" w:rsidR="00462490" w:rsidRDefault="00462490" w:rsidP="00446B99">
      <w:pPr>
        <w:pStyle w:val="2f3"/>
        <w:rPr>
          <w:rFonts w:hint="eastAsia"/>
        </w:rPr>
      </w:pPr>
    </w:p>
    <w:p w14:paraId="550598FC" w14:textId="77777777" w:rsidR="00462490" w:rsidRDefault="00462490" w:rsidP="00446B99">
      <w:pPr>
        <w:pStyle w:val="2f3"/>
        <w:rPr>
          <w:rFonts w:hint="eastAsia"/>
        </w:rPr>
      </w:pPr>
      <w:r>
        <w:t>OSPFv3 Routing Table's Status : &lt; Inactive &gt;</w:t>
      </w:r>
    </w:p>
    <w:p w14:paraId="52CAE066" w14:textId="77777777" w:rsidR="00462490" w:rsidRDefault="00462490" w:rsidP="00446B99">
      <w:pPr>
        <w:pStyle w:val="2f3"/>
        <w:rPr>
          <w:rFonts w:hint="eastAsia"/>
        </w:rPr>
      </w:pPr>
      <w:r>
        <w:t>Summary Count : 2</w:t>
      </w:r>
    </w:p>
    <w:p w14:paraId="4C0F95A0" w14:textId="77777777" w:rsidR="00462490" w:rsidRDefault="00462490" w:rsidP="00446B99">
      <w:pPr>
        <w:pStyle w:val="2f3"/>
        <w:rPr>
          <w:rFonts w:hint="eastAsia"/>
        </w:rPr>
      </w:pPr>
    </w:p>
    <w:p w14:paraId="0CEBFC89" w14:textId="77777777" w:rsidR="00462490" w:rsidRDefault="00462490" w:rsidP="00446B99">
      <w:pPr>
        <w:pStyle w:val="2f3"/>
        <w:rPr>
          <w:rFonts w:hint="eastAsia"/>
        </w:rPr>
      </w:pPr>
      <w:r>
        <w:t xml:space="preserve"> Destination    : 1::1                             PrefixLength : 128</w:t>
      </w:r>
    </w:p>
    <w:p w14:paraId="5443CC57" w14:textId="77777777" w:rsidR="00462490" w:rsidRDefault="00462490" w:rsidP="00446B99">
      <w:pPr>
        <w:pStyle w:val="2f3"/>
        <w:rPr>
          <w:rFonts w:hint="eastAsia"/>
        </w:rPr>
      </w:pPr>
      <w:r>
        <w:t xml:space="preserve"> NextHop      : ::                               Preference   : 10</w:t>
      </w:r>
    </w:p>
    <w:p w14:paraId="480304C4" w14:textId="77777777" w:rsidR="00462490" w:rsidRDefault="00462490" w:rsidP="00446B99">
      <w:pPr>
        <w:pStyle w:val="2f3"/>
        <w:rPr>
          <w:rFonts w:hint="eastAsia"/>
        </w:rPr>
      </w:pPr>
      <w:r>
        <w:t xml:space="preserve"> Cost          : 0                               Protocol     : OSPFv3</w:t>
      </w:r>
    </w:p>
    <w:p w14:paraId="36DAA0E8" w14:textId="77777777" w:rsidR="00462490" w:rsidRDefault="00462490" w:rsidP="00446B99">
      <w:pPr>
        <w:pStyle w:val="2f3"/>
        <w:rPr>
          <w:rFonts w:hint="eastAsia"/>
        </w:rPr>
      </w:pPr>
      <w:r>
        <w:t xml:space="preserve"> RelayNextHop  : ::                               TunnelID    : 0x0</w:t>
      </w:r>
    </w:p>
    <w:p w14:paraId="7C5BA59E" w14:textId="77777777" w:rsidR="00462490" w:rsidRDefault="00462490" w:rsidP="00446B99">
      <w:pPr>
        <w:pStyle w:val="2f3"/>
        <w:rPr>
          <w:rFonts w:hint="eastAsia"/>
        </w:rPr>
      </w:pPr>
      <w:r>
        <w:t xml:space="preserve"> Interface      : LoopBack0                       Flags       :  </w:t>
      </w:r>
    </w:p>
    <w:p w14:paraId="62ED8739" w14:textId="77777777" w:rsidR="00462490" w:rsidRDefault="00462490" w:rsidP="00446B99">
      <w:pPr>
        <w:pStyle w:val="2f3"/>
        <w:rPr>
          <w:rFonts w:hint="eastAsia"/>
        </w:rPr>
      </w:pPr>
    </w:p>
    <w:p w14:paraId="4D69740B" w14:textId="77777777" w:rsidR="00462490" w:rsidRDefault="00462490" w:rsidP="00446B99">
      <w:pPr>
        <w:pStyle w:val="2f3"/>
        <w:rPr>
          <w:rFonts w:hint="eastAsia"/>
        </w:rPr>
      </w:pPr>
      <w:r>
        <w:t xml:space="preserve"> Destination    : 2001:DB8:12::                    PrefixLength : 64</w:t>
      </w:r>
    </w:p>
    <w:p w14:paraId="619597C5" w14:textId="77777777" w:rsidR="00462490" w:rsidRDefault="00462490" w:rsidP="00446B99">
      <w:pPr>
        <w:pStyle w:val="2f3"/>
        <w:rPr>
          <w:rFonts w:hint="eastAsia"/>
        </w:rPr>
      </w:pPr>
      <w:r>
        <w:lastRenderedPageBreak/>
        <w:t xml:space="preserve"> NextHop      : ::                               Preference   : 10</w:t>
      </w:r>
    </w:p>
    <w:p w14:paraId="42EC4F3C" w14:textId="77777777" w:rsidR="00462490" w:rsidRDefault="00462490" w:rsidP="00446B99">
      <w:pPr>
        <w:pStyle w:val="2f3"/>
        <w:rPr>
          <w:rFonts w:hint="eastAsia"/>
        </w:rPr>
      </w:pPr>
      <w:r>
        <w:t xml:space="preserve"> Cost          : 1                               Protocol     : OSPFv3</w:t>
      </w:r>
    </w:p>
    <w:p w14:paraId="7EA8957F" w14:textId="77777777" w:rsidR="00462490" w:rsidRDefault="00462490" w:rsidP="00446B99">
      <w:pPr>
        <w:pStyle w:val="2f3"/>
        <w:rPr>
          <w:rFonts w:hint="eastAsia"/>
        </w:rPr>
      </w:pPr>
      <w:r>
        <w:t xml:space="preserve"> RelayNextHop  : ::                               TunnelID    : 0x0</w:t>
      </w:r>
    </w:p>
    <w:p w14:paraId="247C2E23" w14:textId="77777777" w:rsidR="00462490" w:rsidRDefault="00462490" w:rsidP="00446B99">
      <w:pPr>
        <w:pStyle w:val="2f3"/>
        <w:rPr>
          <w:rFonts w:hint="eastAsia"/>
        </w:rPr>
      </w:pPr>
      <w:r>
        <w:t xml:space="preserve"> Interface      : GigabitEthernet0/0/2                Flags       :  </w:t>
      </w:r>
    </w:p>
    <w:p w14:paraId="4B02B813" w14:textId="77777777" w:rsidR="00462490" w:rsidRDefault="00462490" w:rsidP="00446B99">
      <w:pPr>
        <w:pStyle w:val="1e"/>
      </w:pPr>
      <w:r>
        <w:t>The routing table of R1 shows that the underlying network in AS 65100 has been established.</w:t>
      </w:r>
    </w:p>
    <w:p w14:paraId="425C960E" w14:textId="77777777" w:rsidR="00462490" w:rsidRPr="00D63D35" w:rsidRDefault="00462490" w:rsidP="00D07FAA">
      <w:pPr>
        <w:pStyle w:val="3"/>
      </w:pPr>
      <w:r w:rsidRPr="00D63D35">
        <w:t>Deploy IBGP peers on the backbone network.</w:t>
      </w:r>
    </w:p>
    <w:p w14:paraId="74F5792A" w14:textId="77777777" w:rsidR="00462490" w:rsidRDefault="00462490" w:rsidP="00446B99">
      <w:pPr>
        <w:pStyle w:val="1e"/>
      </w:pPr>
      <w:r>
        <w:t>Establish an IBGP peer relationship in AS 65100. Configure R3 as the RR, and R1, R2, R4, and R5 as clients of R3.</w:t>
      </w:r>
    </w:p>
    <w:p w14:paraId="0836378C" w14:textId="77777777" w:rsidR="00462490" w:rsidRDefault="00462490" w:rsidP="00446B99">
      <w:pPr>
        <w:pStyle w:val="1e"/>
      </w:pPr>
      <w:r>
        <w:t>You can configure a peer group to reduce the configuration workload.</w:t>
      </w:r>
    </w:p>
    <w:p w14:paraId="22FDAFEE" w14:textId="77777777" w:rsidR="00462490" w:rsidRDefault="00462490" w:rsidP="00446B99">
      <w:pPr>
        <w:pStyle w:val="1e"/>
      </w:pPr>
      <w:r>
        <w:t># Configure R1 to establish IPv4 and IPv6 IBGP peer relationships.</w:t>
      </w:r>
    </w:p>
    <w:p w14:paraId="79530E88" w14:textId="77777777" w:rsidR="00462490" w:rsidRDefault="00462490" w:rsidP="00446B99">
      <w:pPr>
        <w:pStyle w:val="2f3"/>
        <w:rPr>
          <w:rFonts w:hint="eastAsia"/>
        </w:rPr>
      </w:pPr>
      <w:r>
        <w:t>[R1]bgp 65100</w:t>
      </w:r>
    </w:p>
    <w:p w14:paraId="026165C8" w14:textId="77777777" w:rsidR="00462490" w:rsidRDefault="00462490" w:rsidP="00446B99">
      <w:pPr>
        <w:pStyle w:val="2f3"/>
        <w:rPr>
          <w:rFonts w:hint="eastAsia"/>
        </w:rPr>
      </w:pPr>
      <w:r>
        <w:t xml:space="preserve">[R1-bgp] peer 10.10.10.3 as-number 65100 </w:t>
      </w:r>
    </w:p>
    <w:p w14:paraId="6D8A4C32" w14:textId="77777777" w:rsidR="00462490" w:rsidRDefault="00462490" w:rsidP="00446B99">
      <w:pPr>
        <w:pStyle w:val="2f3"/>
        <w:rPr>
          <w:rFonts w:hint="eastAsia"/>
        </w:rPr>
      </w:pPr>
      <w:r>
        <w:t>[R1-bgp] peer 10.10.10.3 connect-interface LoopBack0</w:t>
      </w:r>
    </w:p>
    <w:p w14:paraId="6D9A1040" w14:textId="77777777" w:rsidR="00462490" w:rsidRDefault="00462490" w:rsidP="00446B99">
      <w:pPr>
        <w:pStyle w:val="2f3"/>
        <w:rPr>
          <w:rFonts w:hint="eastAsia"/>
        </w:rPr>
      </w:pPr>
      <w:r>
        <w:t xml:space="preserve">[R1-bgp] peer 3::3 as-number 65100 </w:t>
      </w:r>
    </w:p>
    <w:p w14:paraId="4A6E625B" w14:textId="77777777" w:rsidR="00462490" w:rsidRDefault="00462490" w:rsidP="00446B99">
      <w:pPr>
        <w:pStyle w:val="2f3"/>
        <w:rPr>
          <w:rFonts w:hint="eastAsia"/>
        </w:rPr>
      </w:pPr>
      <w:r>
        <w:t xml:space="preserve">[R1-bgp] peer 3::3 connect-interface LoopBack0 </w:t>
      </w:r>
    </w:p>
    <w:p w14:paraId="07C027AF" w14:textId="77777777" w:rsidR="00462490" w:rsidRDefault="00462490" w:rsidP="00446B99">
      <w:pPr>
        <w:pStyle w:val="2f3"/>
        <w:rPr>
          <w:rFonts w:hint="eastAsia"/>
        </w:rPr>
      </w:pPr>
      <w:r>
        <w:t xml:space="preserve">[R1-bgp] ipv4-family unicast </w:t>
      </w:r>
    </w:p>
    <w:p w14:paraId="71BF2A41" w14:textId="77777777" w:rsidR="00462490" w:rsidRDefault="00462490" w:rsidP="00446B99">
      <w:pPr>
        <w:pStyle w:val="2f3"/>
        <w:rPr>
          <w:rFonts w:hint="eastAsia"/>
        </w:rPr>
      </w:pPr>
      <w:r>
        <w:t>[R1-bgp-af-ipv4] peer 10.10.10.3 enable</w:t>
      </w:r>
    </w:p>
    <w:p w14:paraId="4DC4FCF8" w14:textId="77777777" w:rsidR="00462490" w:rsidRDefault="00462490" w:rsidP="00446B99">
      <w:pPr>
        <w:pStyle w:val="2f3"/>
        <w:rPr>
          <w:rFonts w:hint="eastAsia"/>
        </w:rPr>
      </w:pPr>
      <w:r>
        <w:t xml:space="preserve">[R1-bgp-af-ipv4] peer 10.10.10.3 next-hop-local  </w:t>
      </w:r>
    </w:p>
    <w:p w14:paraId="19298B97" w14:textId="77777777" w:rsidR="00462490" w:rsidRDefault="00462490" w:rsidP="00446B99">
      <w:pPr>
        <w:pStyle w:val="2f3"/>
        <w:rPr>
          <w:rFonts w:hint="eastAsia"/>
        </w:rPr>
      </w:pPr>
      <w:r>
        <w:t>[R1-bgp-af-ipv4] quit</w:t>
      </w:r>
    </w:p>
    <w:p w14:paraId="69DCDCFF" w14:textId="77777777" w:rsidR="00462490" w:rsidRDefault="00462490" w:rsidP="00446B99">
      <w:pPr>
        <w:pStyle w:val="2f3"/>
        <w:rPr>
          <w:rFonts w:hint="eastAsia"/>
        </w:rPr>
      </w:pPr>
      <w:r>
        <w:t>[R1-bgp] ipv6-family unicast</w:t>
      </w:r>
    </w:p>
    <w:p w14:paraId="591704DE" w14:textId="77777777" w:rsidR="00462490" w:rsidRDefault="00462490" w:rsidP="00446B99">
      <w:pPr>
        <w:pStyle w:val="2f3"/>
        <w:rPr>
          <w:rFonts w:hint="eastAsia"/>
        </w:rPr>
      </w:pPr>
      <w:r>
        <w:t>[R1-bgp-af-ipv6] peer 3::3 enable</w:t>
      </w:r>
    </w:p>
    <w:p w14:paraId="63229781" w14:textId="77777777" w:rsidR="00462490" w:rsidRDefault="00462490" w:rsidP="00446B99">
      <w:pPr>
        <w:pStyle w:val="2f3"/>
        <w:rPr>
          <w:rFonts w:hint="eastAsia"/>
        </w:rPr>
      </w:pPr>
      <w:r>
        <w:t>[R1-bgp-af-ipv6] peer 3::3 next-hop-local</w:t>
      </w:r>
    </w:p>
    <w:p w14:paraId="411B2E6B" w14:textId="77777777" w:rsidR="00462490" w:rsidRDefault="00462490" w:rsidP="00446B99">
      <w:pPr>
        <w:pStyle w:val="2f3"/>
        <w:rPr>
          <w:rFonts w:hint="eastAsia"/>
        </w:rPr>
      </w:pPr>
      <w:r>
        <w:t>[R1-bgp-af-ipv6] quit</w:t>
      </w:r>
    </w:p>
    <w:p w14:paraId="4AD090B1" w14:textId="77777777" w:rsidR="00462490" w:rsidRDefault="00462490" w:rsidP="00446B99">
      <w:pPr>
        <w:pStyle w:val="1e"/>
      </w:pPr>
      <w:r>
        <w:t># Configure R2 to establish IPv4 and IPv6 IBGP peer relationships.</w:t>
      </w:r>
    </w:p>
    <w:p w14:paraId="3E4BBDA1" w14:textId="77777777" w:rsidR="00462490" w:rsidRDefault="00462490" w:rsidP="00446B99">
      <w:pPr>
        <w:pStyle w:val="2f3"/>
        <w:rPr>
          <w:rFonts w:hint="eastAsia"/>
        </w:rPr>
      </w:pPr>
      <w:r>
        <w:t>[R2]bgp 65100</w:t>
      </w:r>
    </w:p>
    <w:p w14:paraId="7AB68F78" w14:textId="77777777" w:rsidR="00462490" w:rsidRDefault="00462490" w:rsidP="00446B99">
      <w:pPr>
        <w:pStyle w:val="2f3"/>
        <w:rPr>
          <w:rFonts w:hint="eastAsia"/>
        </w:rPr>
      </w:pPr>
      <w:r>
        <w:t>[R2-bgp] peer 10.10.10.3 as-number 65100</w:t>
      </w:r>
    </w:p>
    <w:p w14:paraId="48AAE175" w14:textId="77777777" w:rsidR="00462490" w:rsidRDefault="00462490" w:rsidP="00446B99">
      <w:pPr>
        <w:pStyle w:val="2f3"/>
        <w:rPr>
          <w:rFonts w:hint="eastAsia"/>
        </w:rPr>
      </w:pPr>
      <w:r>
        <w:t xml:space="preserve">[R2-bgp] peer 10.10.10.3 connect-interface LoopBack0 </w:t>
      </w:r>
    </w:p>
    <w:p w14:paraId="5E9830E0" w14:textId="77777777" w:rsidR="00462490" w:rsidRDefault="00462490" w:rsidP="00446B99">
      <w:pPr>
        <w:pStyle w:val="2f3"/>
        <w:rPr>
          <w:rFonts w:hint="eastAsia"/>
        </w:rPr>
      </w:pPr>
      <w:r>
        <w:t xml:space="preserve">[R2-bgp] peer 3::3 as-number 65100 </w:t>
      </w:r>
    </w:p>
    <w:p w14:paraId="0F97E662" w14:textId="77777777" w:rsidR="00462490" w:rsidRDefault="00462490" w:rsidP="00446B99">
      <w:pPr>
        <w:pStyle w:val="2f3"/>
        <w:rPr>
          <w:rFonts w:hint="eastAsia"/>
        </w:rPr>
      </w:pPr>
      <w:r>
        <w:t xml:space="preserve">[R2-bgp] peer 3::3 connect-interface LoopBack0 </w:t>
      </w:r>
    </w:p>
    <w:p w14:paraId="516DEB62" w14:textId="77777777" w:rsidR="00462490" w:rsidRDefault="00462490" w:rsidP="00446B99">
      <w:pPr>
        <w:pStyle w:val="2f3"/>
        <w:rPr>
          <w:rFonts w:hint="eastAsia"/>
        </w:rPr>
      </w:pPr>
      <w:r>
        <w:t xml:space="preserve">[R2-bgp] ipv4-family unicast </w:t>
      </w:r>
    </w:p>
    <w:p w14:paraId="00EBE7C5" w14:textId="77777777" w:rsidR="00462490" w:rsidRDefault="00462490" w:rsidP="00446B99">
      <w:pPr>
        <w:pStyle w:val="2f3"/>
        <w:rPr>
          <w:rFonts w:hint="eastAsia"/>
        </w:rPr>
      </w:pPr>
      <w:r>
        <w:t>[R2-bgp-af-ipv4] peer 10.10.10.3 enable</w:t>
      </w:r>
    </w:p>
    <w:p w14:paraId="752729E2" w14:textId="77777777" w:rsidR="00462490" w:rsidRDefault="00462490" w:rsidP="00446B99">
      <w:pPr>
        <w:pStyle w:val="2f3"/>
        <w:rPr>
          <w:rFonts w:hint="eastAsia"/>
        </w:rPr>
      </w:pPr>
      <w:r>
        <w:t>[R2-bgp-af-ipv4] quit</w:t>
      </w:r>
    </w:p>
    <w:p w14:paraId="7A7EC194" w14:textId="77777777" w:rsidR="00462490" w:rsidRDefault="00462490" w:rsidP="00446B99">
      <w:pPr>
        <w:pStyle w:val="2f3"/>
        <w:rPr>
          <w:rFonts w:hint="eastAsia"/>
        </w:rPr>
      </w:pPr>
      <w:r>
        <w:t>[R2-bgp] ipv6-family unicast</w:t>
      </w:r>
    </w:p>
    <w:p w14:paraId="6BD54785" w14:textId="77777777" w:rsidR="00462490" w:rsidRDefault="00462490" w:rsidP="00446B99">
      <w:pPr>
        <w:pStyle w:val="2f3"/>
        <w:rPr>
          <w:rFonts w:hint="eastAsia"/>
        </w:rPr>
      </w:pPr>
      <w:r>
        <w:t>[R2-bgp-af-ipv6] peer 3::3 enable</w:t>
      </w:r>
    </w:p>
    <w:p w14:paraId="7025A3C9" w14:textId="77777777" w:rsidR="00462490" w:rsidRDefault="00462490" w:rsidP="00446B99">
      <w:pPr>
        <w:pStyle w:val="2f3"/>
        <w:rPr>
          <w:rFonts w:hint="eastAsia"/>
        </w:rPr>
      </w:pPr>
      <w:r>
        <w:t>[R2-bgp-af-ipv6] quit</w:t>
      </w:r>
    </w:p>
    <w:p w14:paraId="6F095A91" w14:textId="77777777" w:rsidR="00462490" w:rsidRDefault="00462490" w:rsidP="00446B99">
      <w:pPr>
        <w:pStyle w:val="1e"/>
      </w:pPr>
      <w:r>
        <w:t># Configure R3 to establish IPv4 and IPv6 IBGP peer relationships. R3 functions as an RR and needs to connect to many clients. The peer group is recommended.</w:t>
      </w:r>
    </w:p>
    <w:p w14:paraId="54E452F4" w14:textId="77777777" w:rsidR="00462490" w:rsidRDefault="00462490" w:rsidP="00446B99">
      <w:pPr>
        <w:pStyle w:val="2f3"/>
        <w:rPr>
          <w:rFonts w:hint="eastAsia"/>
        </w:rPr>
      </w:pPr>
      <w:r>
        <w:t>[R3]bgp 65100</w:t>
      </w:r>
    </w:p>
    <w:p w14:paraId="564F323B" w14:textId="77777777" w:rsidR="00462490" w:rsidRDefault="00462490" w:rsidP="00446B99">
      <w:pPr>
        <w:pStyle w:val="2f3"/>
        <w:rPr>
          <w:rFonts w:hint="eastAsia"/>
        </w:rPr>
      </w:pPr>
      <w:r>
        <w:t>[R3-bgp] group IBGP internal</w:t>
      </w:r>
    </w:p>
    <w:p w14:paraId="3746E83C" w14:textId="77777777" w:rsidR="00462490" w:rsidRDefault="00462490" w:rsidP="00446B99">
      <w:pPr>
        <w:pStyle w:val="2f3"/>
        <w:rPr>
          <w:rFonts w:hint="eastAsia"/>
        </w:rPr>
      </w:pPr>
      <w:r>
        <w:t>[R3-bgp] peer IBGP connect-interface LoopBack0</w:t>
      </w:r>
    </w:p>
    <w:p w14:paraId="364827BB" w14:textId="77777777" w:rsidR="00462490" w:rsidRDefault="00462490" w:rsidP="00446B99">
      <w:pPr>
        <w:pStyle w:val="2f3"/>
        <w:rPr>
          <w:rFonts w:hint="eastAsia"/>
        </w:rPr>
      </w:pPr>
      <w:r>
        <w:t>[R3-bgp] peer 10.10.10.1 group IBGP</w:t>
      </w:r>
    </w:p>
    <w:p w14:paraId="0928F3EC" w14:textId="77777777" w:rsidR="00462490" w:rsidRDefault="00462490" w:rsidP="00446B99">
      <w:pPr>
        <w:pStyle w:val="2f3"/>
        <w:rPr>
          <w:rFonts w:hint="eastAsia"/>
        </w:rPr>
      </w:pPr>
      <w:r>
        <w:t>[R3-bgp] peer 10.10.10.2 group IBGP</w:t>
      </w:r>
    </w:p>
    <w:p w14:paraId="0322670D" w14:textId="77777777" w:rsidR="00462490" w:rsidRDefault="00462490" w:rsidP="00446B99">
      <w:pPr>
        <w:pStyle w:val="2f3"/>
        <w:rPr>
          <w:rFonts w:hint="eastAsia"/>
        </w:rPr>
      </w:pPr>
      <w:r>
        <w:t>[R3-bgp] peer 10.10.10.4 group IBGP</w:t>
      </w:r>
    </w:p>
    <w:p w14:paraId="59D807AE" w14:textId="77777777" w:rsidR="00462490" w:rsidRDefault="00462490" w:rsidP="00446B99">
      <w:pPr>
        <w:pStyle w:val="2f3"/>
        <w:rPr>
          <w:rFonts w:hint="eastAsia"/>
        </w:rPr>
      </w:pPr>
      <w:r>
        <w:t>[R3-bgp] peer 10.10.10.5 group IBGP</w:t>
      </w:r>
    </w:p>
    <w:p w14:paraId="4FAB93A0" w14:textId="77777777" w:rsidR="00462490" w:rsidRDefault="00462490" w:rsidP="00446B99">
      <w:pPr>
        <w:pStyle w:val="2f3"/>
        <w:rPr>
          <w:rFonts w:hint="eastAsia"/>
        </w:rPr>
      </w:pPr>
      <w:r>
        <w:t>[R3-bgp] peer 1::1group IBGP</w:t>
      </w:r>
    </w:p>
    <w:p w14:paraId="044B43CF" w14:textId="77777777" w:rsidR="00462490" w:rsidRDefault="00462490" w:rsidP="00446B99">
      <w:pPr>
        <w:pStyle w:val="2f3"/>
        <w:rPr>
          <w:rFonts w:hint="eastAsia"/>
        </w:rPr>
      </w:pPr>
      <w:r>
        <w:t>[R3-bgp] peer 2::2group IBGP</w:t>
      </w:r>
    </w:p>
    <w:p w14:paraId="56751824" w14:textId="77777777" w:rsidR="00462490" w:rsidRDefault="00462490" w:rsidP="00446B99">
      <w:pPr>
        <w:pStyle w:val="2f3"/>
        <w:rPr>
          <w:rFonts w:hint="eastAsia"/>
        </w:rPr>
      </w:pPr>
      <w:r>
        <w:lastRenderedPageBreak/>
        <w:t>[R3-bgp] peer 4::4group IBGP</w:t>
      </w:r>
    </w:p>
    <w:p w14:paraId="652C02E7" w14:textId="77777777" w:rsidR="00462490" w:rsidRDefault="00462490" w:rsidP="00446B99">
      <w:pPr>
        <w:pStyle w:val="2f3"/>
        <w:rPr>
          <w:rFonts w:hint="eastAsia"/>
        </w:rPr>
      </w:pPr>
      <w:r>
        <w:t>[R3-bgp] peer 5::5group IBGP</w:t>
      </w:r>
    </w:p>
    <w:p w14:paraId="64785259" w14:textId="77777777" w:rsidR="00462490" w:rsidRDefault="00462490" w:rsidP="00446B99">
      <w:pPr>
        <w:pStyle w:val="2f3"/>
        <w:rPr>
          <w:rFonts w:hint="eastAsia"/>
        </w:rPr>
      </w:pPr>
      <w:r>
        <w:t xml:space="preserve">[R3-bgp] ipv4-family unicast </w:t>
      </w:r>
    </w:p>
    <w:p w14:paraId="76FC18E3" w14:textId="77777777" w:rsidR="00462490" w:rsidRDefault="00462490" w:rsidP="00446B99">
      <w:pPr>
        <w:pStyle w:val="2f3"/>
        <w:rPr>
          <w:rFonts w:hint="eastAsia"/>
        </w:rPr>
      </w:pPr>
      <w:r>
        <w:t>[R3-bgp-af-ipv4] peer IBGP enable</w:t>
      </w:r>
    </w:p>
    <w:p w14:paraId="4053C6A2" w14:textId="77777777" w:rsidR="00462490" w:rsidRDefault="00462490" w:rsidP="00446B99">
      <w:pPr>
        <w:pStyle w:val="2f3"/>
        <w:rPr>
          <w:rFonts w:hint="eastAsia"/>
        </w:rPr>
      </w:pPr>
      <w:r>
        <w:t>[R3-bgp-af-ipv4] peer IBGP reflect-client</w:t>
      </w:r>
    </w:p>
    <w:p w14:paraId="68F80C97" w14:textId="77777777" w:rsidR="00462490" w:rsidRDefault="00462490" w:rsidP="00446B99">
      <w:pPr>
        <w:pStyle w:val="2f3"/>
        <w:rPr>
          <w:rFonts w:hint="eastAsia"/>
        </w:rPr>
      </w:pPr>
      <w:r>
        <w:t>[R3-bgp-af-ipv4] peer 10.10.10.1 enable</w:t>
      </w:r>
    </w:p>
    <w:p w14:paraId="0F07F199" w14:textId="77777777" w:rsidR="00462490" w:rsidRDefault="00462490" w:rsidP="00446B99">
      <w:pPr>
        <w:pStyle w:val="2f3"/>
        <w:rPr>
          <w:rFonts w:hint="eastAsia"/>
        </w:rPr>
      </w:pPr>
      <w:r>
        <w:t>[R3-bgp-af-ipv4] peer 10.10.10.2 enable</w:t>
      </w:r>
    </w:p>
    <w:p w14:paraId="3ECC2DE9" w14:textId="77777777" w:rsidR="00462490" w:rsidRDefault="00462490" w:rsidP="00446B99">
      <w:pPr>
        <w:pStyle w:val="2f3"/>
        <w:rPr>
          <w:rFonts w:hint="eastAsia"/>
        </w:rPr>
      </w:pPr>
      <w:r>
        <w:t>[R3-bgp-af-ipv4] peer 10.10.10.4 enable</w:t>
      </w:r>
    </w:p>
    <w:p w14:paraId="3A0A0761" w14:textId="77777777" w:rsidR="00462490" w:rsidRDefault="00462490" w:rsidP="00446B99">
      <w:pPr>
        <w:pStyle w:val="2f3"/>
        <w:rPr>
          <w:rFonts w:hint="eastAsia"/>
        </w:rPr>
      </w:pPr>
      <w:r>
        <w:t>[R3-bgp-af-ipv4] peer 10.10.10.5 enable</w:t>
      </w:r>
    </w:p>
    <w:p w14:paraId="2DC9F5DF" w14:textId="77777777" w:rsidR="00462490" w:rsidRDefault="00462490" w:rsidP="00446B99">
      <w:pPr>
        <w:pStyle w:val="2f3"/>
        <w:rPr>
          <w:rFonts w:hint="eastAsia"/>
        </w:rPr>
      </w:pPr>
      <w:r>
        <w:t>[R3-bgp-af-ipv4] quit</w:t>
      </w:r>
    </w:p>
    <w:p w14:paraId="37EA397D" w14:textId="77777777" w:rsidR="00462490" w:rsidRDefault="00462490" w:rsidP="00446B99">
      <w:pPr>
        <w:pStyle w:val="2f3"/>
        <w:rPr>
          <w:rFonts w:hint="eastAsia"/>
        </w:rPr>
      </w:pPr>
      <w:r>
        <w:t>[R3-bgp] ipv6-family unicast</w:t>
      </w:r>
    </w:p>
    <w:p w14:paraId="2FAC4335" w14:textId="77777777" w:rsidR="00462490" w:rsidRDefault="00462490" w:rsidP="00446B99">
      <w:pPr>
        <w:pStyle w:val="2f3"/>
        <w:rPr>
          <w:rFonts w:hint="eastAsia"/>
        </w:rPr>
      </w:pPr>
      <w:r>
        <w:t>[R3-bgp-af-ipv6] peer 3::3 enable</w:t>
      </w:r>
    </w:p>
    <w:p w14:paraId="7E9B1713" w14:textId="77777777" w:rsidR="00462490" w:rsidRDefault="00462490" w:rsidP="00446B99">
      <w:pPr>
        <w:pStyle w:val="2f3"/>
        <w:rPr>
          <w:rFonts w:hint="eastAsia"/>
        </w:rPr>
      </w:pPr>
      <w:r>
        <w:t>[R3-bgp-af-ipv6] peer IBGP enable</w:t>
      </w:r>
    </w:p>
    <w:p w14:paraId="1ED13767" w14:textId="77777777" w:rsidR="00462490" w:rsidRDefault="00462490" w:rsidP="00446B99">
      <w:pPr>
        <w:pStyle w:val="2f3"/>
        <w:rPr>
          <w:rFonts w:hint="eastAsia"/>
        </w:rPr>
      </w:pPr>
      <w:r>
        <w:t>[R3-bgp-af-ipv6] peer IBGP reflect-client</w:t>
      </w:r>
    </w:p>
    <w:p w14:paraId="5B473BDD" w14:textId="77777777" w:rsidR="00462490" w:rsidRPr="00907354" w:rsidRDefault="00462490" w:rsidP="00446B99">
      <w:pPr>
        <w:pStyle w:val="2f3"/>
        <w:rPr>
          <w:rFonts w:hint="eastAsia"/>
        </w:rPr>
      </w:pPr>
      <w:r>
        <w:t>[R3-bgp-af-ipv6] peer 1::1 enable</w:t>
      </w:r>
    </w:p>
    <w:p w14:paraId="56D07822" w14:textId="77777777" w:rsidR="00462490" w:rsidRPr="00907354" w:rsidRDefault="00462490" w:rsidP="00446B99">
      <w:pPr>
        <w:pStyle w:val="2f3"/>
        <w:rPr>
          <w:rFonts w:hint="eastAsia"/>
        </w:rPr>
      </w:pPr>
      <w:r>
        <w:t>[R3-bgp-af-ipv6] peer 2::2 enable</w:t>
      </w:r>
    </w:p>
    <w:p w14:paraId="169D8AF1" w14:textId="77777777" w:rsidR="00462490" w:rsidRPr="00907354" w:rsidRDefault="00462490" w:rsidP="00446B99">
      <w:pPr>
        <w:pStyle w:val="2f3"/>
        <w:rPr>
          <w:rFonts w:hint="eastAsia"/>
        </w:rPr>
      </w:pPr>
      <w:r>
        <w:t>[R3-bgp-af-ipv6] peer 4::4 enable</w:t>
      </w:r>
    </w:p>
    <w:p w14:paraId="34E80A2E" w14:textId="77777777" w:rsidR="00462490" w:rsidRPr="00907354" w:rsidRDefault="00462490" w:rsidP="00446B99">
      <w:pPr>
        <w:pStyle w:val="2f3"/>
        <w:rPr>
          <w:rFonts w:hint="eastAsia"/>
        </w:rPr>
      </w:pPr>
      <w:r>
        <w:t>[R3-bgp-af-ipv6] peer 5::5 enable</w:t>
      </w:r>
    </w:p>
    <w:p w14:paraId="44DB5D41" w14:textId="77777777" w:rsidR="00462490" w:rsidRDefault="00462490" w:rsidP="00446B99">
      <w:pPr>
        <w:pStyle w:val="2f3"/>
        <w:rPr>
          <w:rFonts w:hint="eastAsia"/>
        </w:rPr>
      </w:pPr>
      <w:r>
        <w:t>[R3-bgp-af-ipv6] quit</w:t>
      </w:r>
    </w:p>
    <w:p w14:paraId="2E955896" w14:textId="77777777" w:rsidR="00462490" w:rsidRDefault="00462490" w:rsidP="00446B99">
      <w:pPr>
        <w:pStyle w:val="1e"/>
      </w:pPr>
      <w:r>
        <w:t># Configure R4 to establish IPv4 and IPv6 IBGP peer relationships.</w:t>
      </w:r>
    </w:p>
    <w:p w14:paraId="32744165" w14:textId="77777777" w:rsidR="00462490" w:rsidRDefault="00462490" w:rsidP="00446B99">
      <w:pPr>
        <w:pStyle w:val="2f3"/>
        <w:rPr>
          <w:rFonts w:hint="eastAsia"/>
        </w:rPr>
      </w:pPr>
      <w:r>
        <w:t>[R4]bgp 65100</w:t>
      </w:r>
    </w:p>
    <w:p w14:paraId="30FD7D6F" w14:textId="77777777" w:rsidR="00462490" w:rsidRDefault="00462490" w:rsidP="00446B99">
      <w:pPr>
        <w:pStyle w:val="2f3"/>
        <w:rPr>
          <w:rFonts w:hint="eastAsia"/>
        </w:rPr>
      </w:pPr>
      <w:r>
        <w:t>[R4-bgp] peer 10.10.10.3 as-number 65100</w:t>
      </w:r>
    </w:p>
    <w:p w14:paraId="07C1D894" w14:textId="77777777" w:rsidR="00462490" w:rsidRDefault="00462490" w:rsidP="00446B99">
      <w:pPr>
        <w:pStyle w:val="2f3"/>
        <w:rPr>
          <w:rFonts w:hint="eastAsia"/>
        </w:rPr>
      </w:pPr>
      <w:r>
        <w:t xml:space="preserve">[R4-bgp] peer 10.10.10.3 connect-interface LoopBack0 </w:t>
      </w:r>
    </w:p>
    <w:p w14:paraId="329E63A8" w14:textId="77777777" w:rsidR="00462490" w:rsidRDefault="00462490" w:rsidP="00446B99">
      <w:pPr>
        <w:pStyle w:val="2f3"/>
        <w:rPr>
          <w:rFonts w:hint="eastAsia"/>
        </w:rPr>
      </w:pPr>
      <w:r>
        <w:t xml:space="preserve">[R4-bgp] peer 3::3 as-number 65100 </w:t>
      </w:r>
    </w:p>
    <w:p w14:paraId="0161FF39" w14:textId="77777777" w:rsidR="00462490" w:rsidRDefault="00462490" w:rsidP="00446B99">
      <w:pPr>
        <w:pStyle w:val="2f3"/>
        <w:rPr>
          <w:rFonts w:hint="eastAsia"/>
        </w:rPr>
      </w:pPr>
      <w:r>
        <w:t xml:space="preserve">[R4-bgp] peer 3::3 connect-interface LoopBack0 </w:t>
      </w:r>
    </w:p>
    <w:p w14:paraId="2788E35C" w14:textId="77777777" w:rsidR="00462490" w:rsidRDefault="00462490" w:rsidP="00446B99">
      <w:pPr>
        <w:pStyle w:val="2f3"/>
        <w:rPr>
          <w:rFonts w:hint="eastAsia"/>
        </w:rPr>
      </w:pPr>
      <w:r>
        <w:t xml:space="preserve">[R4-bgp] ipv4-family unicast </w:t>
      </w:r>
    </w:p>
    <w:p w14:paraId="4986F5FF" w14:textId="77777777" w:rsidR="00462490" w:rsidRDefault="00462490" w:rsidP="00446B99">
      <w:pPr>
        <w:pStyle w:val="2f3"/>
        <w:rPr>
          <w:rFonts w:hint="eastAsia"/>
        </w:rPr>
      </w:pPr>
      <w:r>
        <w:t>[R4-bgp-af-ipv4] peer 10.10.10.3 enable</w:t>
      </w:r>
    </w:p>
    <w:p w14:paraId="5998181B" w14:textId="77777777" w:rsidR="00462490" w:rsidRDefault="00462490" w:rsidP="00446B99">
      <w:pPr>
        <w:pStyle w:val="2f3"/>
        <w:rPr>
          <w:rFonts w:hint="eastAsia"/>
        </w:rPr>
      </w:pPr>
      <w:r>
        <w:t>[R4-bgp-af-ipv4] quit</w:t>
      </w:r>
    </w:p>
    <w:p w14:paraId="3AE1AB83" w14:textId="77777777" w:rsidR="00462490" w:rsidRDefault="00462490" w:rsidP="00446B99">
      <w:pPr>
        <w:pStyle w:val="2f3"/>
        <w:rPr>
          <w:rFonts w:hint="eastAsia"/>
        </w:rPr>
      </w:pPr>
      <w:r>
        <w:t>[R4-bgp] ipv6-family unicast</w:t>
      </w:r>
    </w:p>
    <w:p w14:paraId="7E7D830C" w14:textId="77777777" w:rsidR="00462490" w:rsidRDefault="00462490" w:rsidP="00446B99">
      <w:pPr>
        <w:pStyle w:val="2f3"/>
        <w:rPr>
          <w:rFonts w:hint="eastAsia"/>
        </w:rPr>
      </w:pPr>
      <w:r>
        <w:t>[R4-bgp-af-ipv6] peer 3::3 enable</w:t>
      </w:r>
    </w:p>
    <w:p w14:paraId="301967FC" w14:textId="77777777" w:rsidR="00462490" w:rsidRDefault="00462490" w:rsidP="00446B99">
      <w:pPr>
        <w:pStyle w:val="2f3"/>
        <w:rPr>
          <w:rFonts w:hint="eastAsia"/>
        </w:rPr>
      </w:pPr>
      <w:r>
        <w:t>[R4-bgp-af-ipv6] quit</w:t>
      </w:r>
    </w:p>
    <w:p w14:paraId="59B6F581" w14:textId="77777777" w:rsidR="00462490" w:rsidRDefault="00462490" w:rsidP="00446B99">
      <w:pPr>
        <w:pStyle w:val="1e"/>
      </w:pPr>
      <w:r>
        <w:t># Configure R5 to establish IPv4 and IPv6 IBGP peer relationships.</w:t>
      </w:r>
    </w:p>
    <w:p w14:paraId="5AF5303A" w14:textId="77777777" w:rsidR="00462490" w:rsidRDefault="00462490" w:rsidP="00446B99">
      <w:pPr>
        <w:pStyle w:val="2f3"/>
        <w:rPr>
          <w:rFonts w:hint="eastAsia"/>
        </w:rPr>
      </w:pPr>
      <w:r>
        <w:t>[R5]bgp 65100</w:t>
      </w:r>
    </w:p>
    <w:p w14:paraId="0B47FD29" w14:textId="77777777" w:rsidR="00462490" w:rsidRDefault="00462490" w:rsidP="00446B99">
      <w:pPr>
        <w:pStyle w:val="2f3"/>
        <w:rPr>
          <w:rFonts w:hint="eastAsia"/>
        </w:rPr>
      </w:pPr>
      <w:r>
        <w:t xml:space="preserve">[R5-bgp] peer 10.10.10.3 as-number 65100 </w:t>
      </w:r>
    </w:p>
    <w:p w14:paraId="63C7CA6F" w14:textId="77777777" w:rsidR="00462490" w:rsidRDefault="00462490" w:rsidP="00446B99">
      <w:pPr>
        <w:pStyle w:val="2f3"/>
        <w:rPr>
          <w:rFonts w:hint="eastAsia"/>
        </w:rPr>
      </w:pPr>
      <w:r>
        <w:t>[R5-bgp] peer 10.10.10.3 connect-interface LoopBack0</w:t>
      </w:r>
    </w:p>
    <w:p w14:paraId="02ADFB8A" w14:textId="77777777" w:rsidR="00462490" w:rsidRDefault="00462490" w:rsidP="00446B99">
      <w:pPr>
        <w:pStyle w:val="2f3"/>
        <w:rPr>
          <w:rFonts w:hint="eastAsia"/>
        </w:rPr>
      </w:pPr>
      <w:r>
        <w:t xml:space="preserve">[R5-bgp] peer 3::3 as-number 65100 </w:t>
      </w:r>
    </w:p>
    <w:p w14:paraId="6797903B" w14:textId="77777777" w:rsidR="00462490" w:rsidRDefault="00462490" w:rsidP="00446B99">
      <w:pPr>
        <w:pStyle w:val="2f3"/>
        <w:rPr>
          <w:rFonts w:hint="eastAsia"/>
        </w:rPr>
      </w:pPr>
      <w:r>
        <w:t xml:space="preserve">[R5-bgp] peer 3::3 connect-interface LoopBack0 </w:t>
      </w:r>
    </w:p>
    <w:p w14:paraId="3C8522FE" w14:textId="77777777" w:rsidR="00462490" w:rsidRDefault="00462490" w:rsidP="00446B99">
      <w:pPr>
        <w:pStyle w:val="2f3"/>
        <w:rPr>
          <w:rFonts w:hint="eastAsia"/>
        </w:rPr>
      </w:pPr>
      <w:r>
        <w:t xml:space="preserve">[R5-bgp] ipv4-family unicast </w:t>
      </w:r>
    </w:p>
    <w:p w14:paraId="5A9C48E8" w14:textId="77777777" w:rsidR="00462490" w:rsidRDefault="00462490" w:rsidP="00446B99">
      <w:pPr>
        <w:pStyle w:val="2f3"/>
        <w:rPr>
          <w:rFonts w:hint="eastAsia"/>
        </w:rPr>
      </w:pPr>
      <w:r>
        <w:t>[R5-bgp-af-ipv4] peer 10.10.10.3 enable</w:t>
      </w:r>
    </w:p>
    <w:p w14:paraId="38A5D5EE" w14:textId="77777777" w:rsidR="00462490" w:rsidRDefault="00462490" w:rsidP="00446B99">
      <w:pPr>
        <w:pStyle w:val="2f3"/>
        <w:rPr>
          <w:rFonts w:hint="eastAsia"/>
        </w:rPr>
      </w:pPr>
      <w:r>
        <w:t xml:space="preserve">[R5-bgp-af-ipv4] peer 10.10.10.3 next-hop-local  </w:t>
      </w:r>
    </w:p>
    <w:p w14:paraId="4D0CE9A5" w14:textId="77777777" w:rsidR="00462490" w:rsidRDefault="00462490" w:rsidP="00446B99">
      <w:pPr>
        <w:pStyle w:val="2f3"/>
        <w:rPr>
          <w:rFonts w:hint="eastAsia"/>
        </w:rPr>
      </w:pPr>
      <w:r>
        <w:t>[R5-bgp-af-ipv4] quit</w:t>
      </w:r>
    </w:p>
    <w:p w14:paraId="036C4526" w14:textId="77777777" w:rsidR="00462490" w:rsidRDefault="00462490" w:rsidP="00446B99">
      <w:pPr>
        <w:pStyle w:val="2f3"/>
        <w:rPr>
          <w:rFonts w:hint="eastAsia"/>
        </w:rPr>
      </w:pPr>
      <w:r>
        <w:t>[R5-bgp] ipv6-family unicast</w:t>
      </w:r>
    </w:p>
    <w:p w14:paraId="6BA56CFD" w14:textId="77777777" w:rsidR="00462490" w:rsidRDefault="00462490" w:rsidP="00446B99">
      <w:pPr>
        <w:pStyle w:val="2f3"/>
        <w:rPr>
          <w:rFonts w:hint="eastAsia"/>
        </w:rPr>
      </w:pPr>
      <w:r>
        <w:t>[R5-bgp-af-ipv6] peer 3::3 enable</w:t>
      </w:r>
    </w:p>
    <w:p w14:paraId="445309DD" w14:textId="77777777" w:rsidR="00462490" w:rsidRDefault="00462490" w:rsidP="00446B99">
      <w:pPr>
        <w:pStyle w:val="2f3"/>
        <w:rPr>
          <w:rFonts w:hint="eastAsia"/>
        </w:rPr>
      </w:pPr>
      <w:r>
        <w:t>[R5-bgp-af-ipv6] peer 3::3 next-hop-local</w:t>
      </w:r>
    </w:p>
    <w:p w14:paraId="40AE491D" w14:textId="77777777" w:rsidR="00462490" w:rsidRDefault="00462490" w:rsidP="00446B99">
      <w:pPr>
        <w:pStyle w:val="2f3"/>
        <w:rPr>
          <w:rFonts w:hint="eastAsia"/>
        </w:rPr>
      </w:pPr>
      <w:r>
        <w:t>[R5-bgp-af-ipv6] quit</w:t>
      </w:r>
    </w:p>
    <w:p w14:paraId="7937B19A" w14:textId="77777777" w:rsidR="00462490" w:rsidRDefault="00462490" w:rsidP="00446B99">
      <w:pPr>
        <w:pStyle w:val="1e"/>
      </w:pPr>
      <w:r>
        <w:t>Check the BGP configuration.</w:t>
      </w:r>
    </w:p>
    <w:p w14:paraId="68A55981" w14:textId="77777777" w:rsidR="00462490" w:rsidRDefault="00462490" w:rsidP="00446B99">
      <w:pPr>
        <w:pStyle w:val="1e"/>
      </w:pPr>
      <w:r>
        <w:t># Check IPv4 and IPv6 IBGP peer relationships on R3.</w:t>
      </w:r>
    </w:p>
    <w:p w14:paraId="2A678DBF" w14:textId="77777777" w:rsidR="00462490" w:rsidRDefault="00462490" w:rsidP="00446B99">
      <w:pPr>
        <w:pStyle w:val="2f3"/>
        <w:rPr>
          <w:rFonts w:hint="eastAsia"/>
        </w:rPr>
      </w:pPr>
      <w:r>
        <w:t xml:space="preserve">[R3]display bgp peer </w:t>
      </w:r>
    </w:p>
    <w:p w14:paraId="61B590BB" w14:textId="77777777" w:rsidR="00462490" w:rsidRDefault="00462490" w:rsidP="00446B99">
      <w:pPr>
        <w:pStyle w:val="2f3"/>
        <w:rPr>
          <w:rFonts w:hint="eastAsia"/>
        </w:rPr>
      </w:pPr>
    </w:p>
    <w:p w14:paraId="0D7E468E" w14:textId="77777777" w:rsidR="00462490" w:rsidRDefault="00462490" w:rsidP="00446B99">
      <w:pPr>
        <w:pStyle w:val="2f3"/>
        <w:rPr>
          <w:rFonts w:hint="eastAsia"/>
        </w:rPr>
      </w:pPr>
      <w:r>
        <w:t xml:space="preserve"> BGP local router ID : 10.10.10.3</w:t>
      </w:r>
    </w:p>
    <w:p w14:paraId="40656949" w14:textId="77777777" w:rsidR="00462490" w:rsidRDefault="00462490" w:rsidP="00446B99">
      <w:pPr>
        <w:pStyle w:val="2f3"/>
        <w:rPr>
          <w:rFonts w:hint="eastAsia"/>
        </w:rPr>
      </w:pPr>
      <w:r>
        <w:lastRenderedPageBreak/>
        <w:t xml:space="preserve"> Local AS number : 65100</w:t>
      </w:r>
    </w:p>
    <w:p w14:paraId="0D84FC1A" w14:textId="77777777" w:rsidR="00462490" w:rsidRDefault="00462490" w:rsidP="00446B99">
      <w:pPr>
        <w:pStyle w:val="2f3"/>
        <w:rPr>
          <w:rFonts w:hint="eastAsia"/>
        </w:rPr>
      </w:pPr>
      <w:r>
        <w:t xml:space="preserve"> Total number of peers : 4    Peers in established state : 4</w:t>
      </w:r>
    </w:p>
    <w:p w14:paraId="41C8181C" w14:textId="77777777" w:rsidR="00462490" w:rsidRDefault="00462490" w:rsidP="00446B99">
      <w:pPr>
        <w:pStyle w:val="2f3"/>
        <w:rPr>
          <w:rFonts w:hint="eastAsia"/>
        </w:rPr>
      </w:pPr>
    </w:p>
    <w:p w14:paraId="3451B986" w14:textId="77777777" w:rsidR="00462490" w:rsidRDefault="00462490" w:rsidP="00446B99">
      <w:pPr>
        <w:pStyle w:val="2f3"/>
        <w:rPr>
          <w:rFonts w:hint="eastAsia"/>
        </w:rPr>
      </w:pPr>
      <w:r>
        <w:t xml:space="preserve">  Peer            V          AS  MsgRcvd  MsgSent  OutQ  Up/Down       State PrefRcv</w:t>
      </w:r>
    </w:p>
    <w:p w14:paraId="3E470ADE" w14:textId="77777777" w:rsidR="00462490" w:rsidRDefault="00462490" w:rsidP="00446B99">
      <w:pPr>
        <w:pStyle w:val="2f3"/>
        <w:rPr>
          <w:rFonts w:hint="eastAsia"/>
        </w:rPr>
      </w:pPr>
    </w:p>
    <w:p w14:paraId="4678C189" w14:textId="77777777" w:rsidR="00462490" w:rsidRDefault="00462490" w:rsidP="00446B99">
      <w:pPr>
        <w:pStyle w:val="2f3"/>
        <w:rPr>
          <w:rFonts w:hint="eastAsia"/>
        </w:rPr>
      </w:pPr>
      <w:r>
        <w:t xml:space="preserve">  10.10.10.1       4        65100      200      201     0    03:17:18  Established      0</w:t>
      </w:r>
    </w:p>
    <w:p w14:paraId="21A58B46" w14:textId="77777777" w:rsidR="00462490" w:rsidRDefault="00462490" w:rsidP="00446B99">
      <w:pPr>
        <w:pStyle w:val="2f3"/>
        <w:rPr>
          <w:rFonts w:hint="eastAsia"/>
        </w:rPr>
      </w:pPr>
      <w:r>
        <w:t xml:space="preserve">  10.10.10.2       4        65100      344      352     0    05:42:08  Established      0</w:t>
      </w:r>
    </w:p>
    <w:p w14:paraId="66DCC27C" w14:textId="77777777" w:rsidR="00462490" w:rsidRDefault="00462490" w:rsidP="00446B99">
      <w:pPr>
        <w:pStyle w:val="2f3"/>
        <w:rPr>
          <w:rFonts w:hint="eastAsia"/>
        </w:rPr>
      </w:pPr>
      <w:r>
        <w:t xml:space="preserve">  10.10.10.4       4        65100      343      352     0    05:41:49  Established      0</w:t>
      </w:r>
    </w:p>
    <w:p w14:paraId="3E1E08E1" w14:textId="77777777" w:rsidR="00462490" w:rsidRDefault="00462490" w:rsidP="00446B99">
      <w:pPr>
        <w:pStyle w:val="2f3"/>
        <w:rPr>
          <w:rFonts w:hint="eastAsia"/>
        </w:rPr>
      </w:pPr>
      <w:r>
        <w:t xml:space="preserve">  10.10.10.5       4        65100      199      200     0    03:16:45  Established      0</w:t>
      </w:r>
    </w:p>
    <w:p w14:paraId="214786EB" w14:textId="77777777" w:rsidR="00462490" w:rsidRDefault="00462490" w:rsidP="00446B99">
      <w:pPr>
        <w:pStyle w:val="2f3"/>
        <w:rPr>
          <w:rFonts w:hint="eastAsia"/>
        </w:rPr>
      </w:pPr>
    </w:p>
    <w:p w14:paraId="500F9D6B" w14:textId="77777777" w:rsidR="00462490" w:rsidRDefault="00462490" w:rsidP="00446B99">
      <w:pPr>
        <w:pStyle w:val="2f3"/>
        <w:rPr>
          <w:rFonts w:hint="eastAsia"/>
        </w:rPr>
      </w:pPr>
      <w:r>
        <w:t xml:space="preserve">[R3]display BGP IPV6 peer </w:t>
      </w:r>
    </w:p>
    <w:p w14:paraId="0216E69E" w14:textId="77777777" w:rsidR="00462490" w:rsidRDefault="00462490" w:rsidP="00446B99">
      <w:pPr>
        <w:pStyle w:val="2f3"/>
        <w:rPr>
          <w:rFonts w:hint="eastAsia"/>
        </w:rPr>
      </w:pPr>
    </w:p>
    <w:p w14:paraId="4399FF95" w14:textId="77777777" w:rsidR="00462490" w:rsidRDefault="00462490" w:rsidP="00446B99">
      <w:pPr>
        <w:pStyle w:val="2f3"/>
        <w:rPr>
          <w:rFonts w:hint="eastAsia"/>
        </w:rPr>
      </w:pPr>
      <w:r>
        <w:t xml:space="preserve"> BGP local router ID : 10.10.10.3</w:t>
      </w:r>
    </w:p>
    <w:p w14:paraId="05EEDC37" w14:textId="77777777" w:rsidR="00462490" w:rsidRDefault="00462490" w:rsidP="00446B99">
      <w:pPr>
        <w:pStyle w:val="2f3"/>
        <w:rPr>
          <w:rFonts w:hint="eastAsia"/>
        </w:rPr>
      </w:pPr>
      <w:r>
        <w:t xml:space="preserve"> Local AS number : 65100</w:t>
      </w:r>
    </w:p>
    <w:p w14:paraId="3782CF5F" w14:textId="77777777" w:rsidR="00462490" w:rsidRDefault="00462490" w:rsidP="00446B99">
      <w:pPr>
        <w:pStyle w:val="2f3"/>
        <w:rPr>
          <w:rFonts w:hint="eastAsia"/>
        </w:rPr>
      </w:pPr>
      <w:r>
        <w:t xml:space="preserve"> Total number of peers : 4    Peers in established state : 4</w:t>
      </w:r>
    </w:p>
    <w:p w14:paraId="305A3B7E" w14:textId="77777777" w:rsidR="00462490" w:rsidRDefault="00462490" w:rsidP="00446B99">
      <w:pPr>
        <w:pStyle w:val="2f3"/>
        <w:rPr>
          <w:rFonts w:hint="eastAsia"/>
        </w:rPr>
      </w:pPr>
    </w:p>
    <w:p w14:paraId="10A90B4C" w14:textId="77777777" w:rsidR="00462490" w:rsidRDefault="00462490" w:rsidP="00446B99">
      <w:pPr>
        <w:pStyle w:val="2f3"/>
        <w:rPr>
          <w:rFonts w:hint="eastAsia"/>
        </w:rPr>
      </w:pPr>
      <w:r>
        <w:t xml:space="preserve">  Peer            V          AS  MsgRcvd  MsgSent  OutQ  Up/Down       State PrefRcv</w:t>
      </w:r>
    </w:p>
    <w:p w14:paraId="402310C4" w14:textId="77777777" w:rsidR="00462490" w:rsidRDefault="00462490" w:rsidP="00446B99">
      <w:pPr>
        <w:pStyle w:val="2f3"/>
        <w:rPr>
          <w:rFonts w:hint="eastAsia"/>
        </w:rPr>
      </w:pPr>
    </w:p>
    <w:p w14:paraId="1C4704D9" w14:textId="77777777" w:rsidR="00462490" w:rsidRDefault="00462490" w:rsidP="00446B99">
      <w:pPr>
        <w:pStyle w:val="2f3"/>
        <w:rPr>
          <w:rFonts w:hint="eastAsia"/>
        </w:rPr>
      </w:pPr>
      <w:r>
        <w:t xml:space="preserve">  1::1             4       65100      201      202      0  03:18:39    Established      0</w:t>
      </w:r>
    </w:p>
    <w:p w14:paraId="6B91C3E8" w14:textId="77777777" w:rsidR="00462490" w:rsidRDefault="00462490" w:rsidP="00446B99">
      <w:pPr>
        <w:pStyle w:val="2f3"/>
        <w:rPr>
          <w:rFonts w:hint="eastAsia"/>
        </w:rPr>
      </w:pPr>
      <w:r>
        <w:t xml:space="preserve">  2::2             4       65100      345      355      0  05:43:56    Established      0</w:t>
      </w:r>
    </w:p>
    <w:p w14:paraId="52159BA2" w14:textId="77777777" w:rsidR="00462490" w:rsidRDefault="00462490" w:rsidP="00446B99">
      <w:pPr>
        <w:pStyle w:val="2f3"/>
        <w:rPr>
          <w:rFonts w:hint="eastAsia"/>
        </w:rPr>
      </w:pPr>
      <w:r>
        <w:t xml:space="preserve">  4::4             4       65100      345      356      0  05:43:37    Established      0</w:t>
      </w:r>
    </w:p>
    <w:p w14:paraId="2200758A" w14:textId="77777777" w:rsidR="00462490" w:rsidRDefault="00462490" w:rsidP="00446B99">
      <w:pPr>
        <w:pStyle w:val="2f3"/>
        <w:rPr>
          <w:rFonts w:hint="eastAsia"/>
        </w:rPr>
      </w:pPr>
      <w:r>
        <w:t xml:space="preserve">  5::5             4       65100      201      202      0  03:18:26    Established      0</w:t>
      </w:r>
    </w:p>
    <w:p w14:paraId="06A9E0E4" w14:textId="77777777" w:rsidR="00462490" w:rsidRDefault="00462490" w:rsidP="00446B99">
      <w:pPr>
        <w:pStyle w:val="1e"/>
      </w:pPr>
      <w:r>
        <w:t>The command output shows that both IPv4 and IPv6 IBGP peer relationships have been established.</w:t>
      </w:r>
    </w:p>
    <w:p w14:paraId="3E252F52" w14:textId="77777777" w:rsidR="00462490" w:rsidRPr="00D63D35" w:rsidRDefault="00462490" w:rsidP="00D07FAA">
      <w:pPr>
        <w:pStyle w:val="3"/>
      </w:pPr>
      <w:r w:rsidRPr="00D63D35">
        <w:t>EBGP peer relationships have been established between the branch and backbone network, and routes are advertised.</w:t>
      </w:r>
    </w:p>
    <w:p w14:paraId="339521E0" w14:textId="77777777" w:rsidR="00462490" w:rsidRDefault="00462490" w:rsidP="00446B99">
      <w:pPr>
        <w:pStyle w:val="1e"/>
      </w:pPr>
      <w:r>
        <w:t>IPv4 and IPv6 EBGP peer relationships have been established between the branch and backbone network, and routes of loopback interfaces on S1 and S2 are imported to BGP.</w:t>
      </w:r>
    </w:p>
    <w:p w14:paraId="7B4153FB" w14:textId="77777777" w:rsidR="00462490" w:rsidRDefault="00462490" w:rsidP="00446B99">
      <w:pPr>
        <w:pStyle w:val="1e"/>
      </w:pPr>
      <w:r>
        <w:t># Establish IPv4 and IPv6 EBGP peer relationships between R1 and S1 and advertise routes.</w:t>
      </w:r>
    </w:p>
    <w:p w14:paraId="143FBA93" w14:textId="77777777" w:rsidR="00462490" w:rsidRDefault="00462490" w:rsidP="00446B99">
      <w:pPr>
        <w:pStyle w:val="2f3"/>
        <w:rPr>
          <w:rFonts w:hint="eastAsia"/>
        </w:rPr>
      </w:pPr>
      <w:r>
        <w:t>[R1]bgp 65100</w:t>
      </w:r>
    </w:p>
    <w:p w14:paraId="6BE54C93" w14:textId="77777777" w:rsidR="00462490" w:rsidRDefault="00462490" w:rsidP="00446B99">
      <w:pPr>
        <w:pStyle w:val="2f3"/>
        <w:rPr>
          <w:rFonts w:hint="eastAsia"/>
        </w:rPr>
      </w:pPr>
      <w:r>
        <w:t>[R1-bgp] peer 10.0.11.1 as-number 65001</w:t>
      </w:r>
    </w:p>
    <w:p w14:paraId="56B7A5ED" w14:textId="77777777" w:rsidR="00462490" w:rsidRDefault="00462490" w:rsidP="00446B99">
      <w:pPr>
        <w:pStyle w:val="2f3"/>
        <w:rPr>
          <w:rFonts w:hint="eastAsia"/>
        </w:rPr>
      </w:pPr>
      <w:r>
        <w:t>[R1-bgp] peer 2001:DB8:11::1 as-number 65001</w:t>
      </w:r>
    </w:p>
    <w:p w14:paraId="5E655F1F" w14:textId="77777777" w:rsidR="00462490" w:rsidRDefault="00462490" w:rsidP="00446B99">
      <w:pPr>
        <w:pStyle w:val="2f3"/>
        <w:rPr>
          <w:rFonts w:hint="eastAsia"/>
        </w:rPr>
      </w:pPr>
      <w:r>
        <w:t xml:space="preserve">[R1-bgp] ipv4-family unicast </w:t>
      </w:r>
    </w:p>
    <w:p w14:paraId="71FF02EC" w14:textId="77777777" w:rsidR="00462490" w:rsidRDefault="00462490" w:rsidP="00446B99">
      <w:pPr>
        <w:pStyle w:val="2f3"/>
        <w:rPr>
          <w:rFonts w:hint="eastAsia"/>
        </w:rPr>
      </w:pPr>
      <w:r>
        <w:t>[R1-bgp-af-ipv4] peer 10.0.11.1 enable</w:t>
      </w:r>
    </w:p>
    <w:p w14:paraId="5F200FB1" w14:textId="77777777" w:rsidR="00462490" w:rsidRDefault="00462490" w:rsidP="00446B99">
      <w:pPr>
        <w:pStyle w:val="2f3"/>
        <w:rPr>
          <w:rFonts w:hint="eastAsia"/>
        </w:rPr>
      </w:pPr>
      <w:r>
        <w:t>[R1-bgp-af-ipv4] quit</w:t>
      </w:r>
    </w:p>
    <w:p w14:paraId="6C06F228" w14:textId="77777777" w:rsidR="00462490" w:rsidRDefault="00462490" w:rsidP="00446B99">
      <w:pPr>
        <w:pStyle w:val="2f3"/>
        <w:rPr>
          <w:rFonts w:hint="eastAsia"/>
        </w:rPr>
      </w:pPr>
      <w:r>
        <w:t>[R1-bgp] ipv6-family unicast</w:t>
      </w:r>
    </w:p>
    <w:p w14:paraId="6184E835" w14:textId="77777777" w:rsidR="00462490" w:rsidRDefault="00462490" w:rsidP="00446B99">
      <w:pPr>
        <w:pStyle w:val="2f3"/>
        <w:rPr>
          <w:rFonts w:hint="eastAsia"/>
        </w:rPr>
      </w:pPr>
      <w:r>
        <w:t>[R1-bgp-af-ipv6] peer 2001:DB8:11::1 enable</w:t>
      </w:r>
    </w:p>
    <w:p w14:paraId="42CD26E0" w14:textId="77777777" w:rsidR="00462490" w:rsidRDefault="00462490" w:rsidP="00446B99">
      <w:pPr>
        <w:pStyle w:val="2f3"/>
        <w:rPr>
          <w:rFonts w:hint="eastAsia"/>
        </w:rPr>
      </w:pPr>
      <w:r>
        <w:t>[R1-bgp-af-ipv6] quit</w:t>
      </w:r>
    </w:p>
    <w:p w14:paraId="53592F3F" w14:textId="77777777" w:rsidR="00462490" w:rsidRDefault="00462490" w:rsidP="00446B99">
      <w:pPr>
        <w:pStyle w:val="2f3"/>
        <w:rPr>
          <w:rFonts w:hint="eastAsia"/>
        </w:rPr>
      </w:pPr>
    </w:p>
    <w:p w14:paraId="1F7675DB" w14:textId="77777777" w:rsidR="00462490" w:rsidRDefault="00462490" w:rsidP="00446B99">
      <w:pPr>
        <w:pStyle w:val="2f3"/>
        <w:rPr>
          <w:rFonts w:hint="eastAsia"/>
        </w:rPr>
      </w:pPr>
      <w:r>
        <w:t>[S1]bgp 65001</w:t>
      </w:r>
    </w:p>
    <w:p w14:paraId="1E94109A" w14:textId="77777777" w:rsidR="00462490" w:rsidRDefault="00462490" w:rsidP="00446B99">
      <w:pPr>
        <w:pStyle w:val="2f3"/>
        <w:rPr>
          <w:rFonts w:hint="eastAsia"/>
        </w:rPr>
      </w:pPr>
      <w:r>
        <w:t>[S1-bgp] peer 10.0.11.2 as-number 65100</w:t>
      </w:r>
    </w:p>
    <w:p w14:paraId="314DA6B5" w14:textId="77777777" w:rsidR="00462490" w:rsidRDefault="00462490" w:rsidP="00446B99">
      <w:pPr>
        <w:pStyle w:val="2f3"/>
        <w:rPr>
          <w:rFonts w:hint="eastAsia"/>
        </w:rPr>
      </w:pPr>
      <w:r>
        <w:t>[S1-bgp] peer 2001:DB8:11::2 as-number 65100</w:t>
      </w:r>
    </w:p>
    <w:p w14:paraId="0B014187" w14:textId="77777777" w:rsidR="00462490" w:rsidRDefault="00462490" w:rsidP="00446B99">
      <w:pPr>
        <w:pStyle w:val="2f3"/>
        <w:rPr>
          <w:rFonts w:hint="eastAsia"/>
        </w:rPr>
      </w:pPr>
      <w:r>
        <w:t xml:space="preserve">[S1-bgp] ipv4-family unicast </w:t>
      </w:r>
    </w:p>
    <w:p w14:paraId="4A3B8E5E" w14:textId="77777777" w:rsidR="00462490" w:rsidRDefault="00462490" w:rsidP="00446B99">
      <w:pPr>
        <w:pStyle w:val="2f3"/>
        <w:rPr>
          <w:rFonts w:hint="eastAsia"/>
        </w:rPr>
      </w:pPr>
      <w:r>
        <w:t>[S1-bgp-af-ipv4] peer 10.0.11.2 enable</w:t>
      </w:r>
    </w:p>
    <w:p w14:paraId="69D17A12" w14:textId="77777777" w:rsidR="00462490" w:rsidRDefault="00462490" w:rsidP="00446B99">
      <w:pPr>
        <w:pStyle w:val="2f3"/>
        <w:rPr>
          <w:rFonts w:hint="eastAsia"/>
        </w:rPr>
      </w:pPr>
      <w:r>
        <w:t>[S1-bgp-af-ipv4] network 10.0.1.1 255.255.255.255</w:t>
      </w:r>
    </w:p>
    <w:p w14:paraId="24450126" w14:textId="77777777" w:rsidR="00462490" w:rsidRDefault="00462490" w:rsidP="00446B99">
      <w:pPr>
        <w:pStyle w:val="2f3"/>
        <w:rPr>
          <w:rFonts w:hint="eastAsia"/>
        </w:rPr>
      </w:pPr>
      <w:r>
        <w:t>[S1-bgp-af-ipv4] quit</w:t>
      </w:r>
    </w:p>
    <w:p w14:paraId="0649C4E8" w14:textId="77777777" w:rsidR="00462490" w:rsidRDefault="00462490" w:rsidP="00446B99">
      <w:pPr>
        <w:pStyle w:val="2f3"/>
        <w:rPr>
          <w:rFonts w:hint="eastAsia"/>
        </w:rPr>
      </w:pPr>
      <w:r>
        <w:t>[S1-bgp] ipv6-family unicast</w:t>
      </w:r>
    </w:p>
    <w:p w14:paraId="5713B14D" w14:textId="77777777" w:rsidR="00462490" w:rsidRDefault="00462490" w:rsidP="00446B99">
      <w:pPr>
        <w:pStyle w:val="2f3"/>
        <w:rPr>
          <w:rFonts w:hint="eastAsia"/>
        </w:rPr>
      </w:pPr>
      <w:r>
        <w:t>[S1-bgp-af-ipv6] peer 2001:DB8:11::2 enable</w:t>
      </w:r>
    </w:p>
    <w:p w14:paraId="2985B994" w14:textId="77777777" w:rsidR="00462490" w:rsidRDefault="00462490" w:rsidP="00446B99">
      <w:pPr>
        <w:pStyle w:val="2f3"/>
        <w:rPr>
          <w:rFonts w:hint="eastAsia"/>
        </w:rPr>
      </w:pPr>
      <w:r>
        <w:t>[S1-bgp-af-ipv6] network 2001:DB8::1 128</w:t>
      </w:r>
    </w:p>
    <w:p w14:paraId="0A2D3E1B" w14:textId="77777777" w:rsidR="00462490" w:rsidRDefault="00462490" w:rsidP="00446B99">
      <w:pPr>
        <w:pStyle w:val="2f3"/>
        <w:rPr>
          <w:rFonts w:hint="eastAsia"/>
        </w:rPr>
      </w:pPr>
      <w:r>
        <w:t>[S1-bgp-af-ipv6] quit</w:t>
      </w:r>
    </w:p>
    <w:p w14:paraId="04B45566" w14:textId="77777777" w:rsidR="00462490" w:rsidRDefault="00462490" w:rsidP="00446B99">
      <w:pPr>
        <w:pStyle w:val="1e"/>
      </w:pPr>
      <w:r>
        <w:lastRenderedPageBreak/>
        <w:t># Establish IPv4 and IPv6 EBGP peer relationships between R5 and S2 and advertise routes.</w:t>
      </w:r>
    </w:p>
    <w:p w14:paraId="153CD764" w14:textId="77777777" w:rsidR="00462490" w:rsidRDefault="00462490" w:rsidP="00446B99">
      <w:pPr>
        <w:pStyle w:val="2f3"/>
        <w:rPr>
          <w:rFonts w:hint="eastAsia"/>
        </w:rPr>
      </w:pPr>
      <w:r>
        <w:t>[R5]bgp 65100</w:t>
      </w:r>
    </w:p>
    <w:p w14:paraId="5A1FC6AE" w14:textId="77777777" w:rsidR="00462490" w:rsidRDefault="00462490" w:rsidP="00446B99">
      <w:pPr>
        <w:pStyle w:val="2f3"/>
        <w:rPr>
          <w:rFonts w:hint="eastAsia"/>
        </w:rPr>
      </w:pPr>
      <w:r>
        <w:t>[R5-bgp] peer 10.0.25.2 as-number 65002</w:t>
      </w:r>
    </w:p>
    <w:p w14:paraId="1015F9A0" w14:textId="77777777" w:rsidR="00462490" w:rsidRDefault="00462490" w:rsidP="00446B99">
      <w:pPr>
        <w:pStyle w:val="2f3"/>
        <w:rPr>
          <w:rFonts w:hint="eastAsia"/>
        </w:rPr>
      </w:pPr>
      <w:r>
        <w:t>[R5-bgp] peer 2001:DB8:25::2 as-number 65002</w:t>
      </w:r>
    </w:p>
    <w:p w14:paraId="36161EA1" w14:textId="77777777" w:rsidR="00462490" w:rsidRDefault="00462490" w:rsidP="00446B99">
      <w:pPr>
        <w:pStyle w:val="2f3"/>
        <w:rPr>
          <w:rFonts w:hint="eastAsia"/>
        </w:rPr>
      </w:pPr>
      <w:r>
        <w:t xml:space="preserve">[R5-bgp] ipv4-family unicast </w:t>
      </w:r>
    </w:p>
    <w:p w14:paraId="09A1E67A" w14:textId="77777777" w:rsidR="00462490" w:rsidRDefault="00462490" w:rsidP="00446B99">
      <w:pPr>
        <w:pStyle w:val="2f3"/>
        <w:rPr>
          <w:rFonts w:hint="eastAsia"/>
        </w:rPr>
      </w:pPr>
      <w:r>
        <w:t>[R5-bgp-af-ipv4]p eer 10.0.25.2 enable</w:t>
      </w:r>
    </w:p>
    <w:p w14:paraId="23137D96" w14:textId="77777777" w:rsidR="00462490" w:rsidRDefault="00462490" w:rsidP="00446B99">
      <w:pPr>
        <w:pStyle w:val="2f3"/>
        <w:rPr>
          <w:rFonts w:hint="eastAsia"/>
        </w:rPr>
      </w:pPr>
      <w:r>
        <w:t>[R5-bgp-af-ipv4] quit</w:t>
      </w:r>
    </w:p>
    <w:p w14:paraId="3DC59DDD" w14:textId="77777777" w:rsidR="00462490" w:rsidRDefault="00462490" w:rsidP="00446B99">
      <w:pPr>
        <w:pStyle w:val="2f3"/>
        <w:rPr>
          <w:rFonts w:hint="eastAsia"/>
        </w:rPr>
      </w:pPr>
      <w:r>
        <w:t>[R5-bgp] ipv6-family unicast</w:t>
      </w:r>
    </w:p>
    <w:p w14:paraId="6145EDDE" w14:textId="77777777" w:rsidR="00462490" w:rsidRDefault="00462490" w:rsidP="00446B99">
      <w:pPr>
        <w:pStyle w:val="2f3"/>
        <w:rPr>
          <w:rFonts w:hint="eastAsia"/>
        </w:rPr>
      </w:pPr>
      <w:r>
        <w:t>[R5-bgp-af-ipv6] peer 2001:DB8:25::2 enable</w:t>
      </w:r>
    </w:p>
    <w:p w14:paraId="52C33B88" w14:textId="77777777" w:rsidR="00462490" w:rsidRDefault="00462490" w:rsidP="00446B99">
      <w:pPr>
        <w:pStyle w:val="2f3"/>
        <w:rPr>
          <w:rFonts w:hint="eastAsia"/>
        </w:rPr>
      </w:pPr>
      <w:r>
        <w:t>[R5-bgp-af-ipv6] quit</w:t>
      </w:r>
    </w:p>
    <w:p w14:paraId="26CFC11A" w14:textId="77777777" w:rsidR="00462490" w:rsidRDefault="00462490" w:rsidP="00446B99">
      <w:pPr>
        <w:pStyle w:val="2f3"/>
        <w:rPr>
          <w:rFonts w:hint="eastAsia"/>
        </w:rPr>
      </w:pPr>
    </w:p>
    <w:p w14:paraId="0B2FBD1E" w14:textId="77777777" w:rsidR="00462490" w:rsidRDefault="00462490" w:rsidP="00446B99">
      <w:pPr>
        <w:pStyle w:val="2f3"/>
        <w:rPr>
          <w:rFonts w:hint="eastAsia"/>
        </w:rPr>
      </w:pPr>
      <w:r>
        <w:t>[S2]bgp 65002</w:t>
      </w:r>
    </w:p>
    <w:p w14:paraId="4176E3FE" w14:textId="77777777" w:rsidR="00462490" w:rsidRDefault="00462490" w:rsidP="00446B99">
      <w:pPr>
        <w:pStyle w:val="2f3"/>
        <w:rPr>
          <w:rFonts w:hint="eastAsia"/>
        </w:rPr>
      </w:pPr>
      <w:r>
        <w:t>[S2-bgp] peer 10.0.25.5 as-number 65100</w:t>
      </w:r>
    </w:p>
    <w:p w14:paraId="091554AE" w14:textId="77777777" w:rsidR="00462490" w:rsidRDefault="00462490" w:rsidP="00446B99">
      <w:pPr>
        <w:pStyle w:val="2f3"/>
        <w:rPr>
          <w:rFonts w:hint="eastAsia"/>
        </w:rPr>
      </w:pPr>
      <w:r>
        <w:t>[S2-bgp] peer 2001:DB8:25::5 as-number 65100</w:t>
      </w:r>
    </w:p>
    <w:p w14:paraId="125E3CAE" w14:textId="77777777" w:rsidR="00462490" w:rsidRDefault="00462490" w:rsidP="00446B99">
      <w:pPr>
        <w:pStyle w:val="2f3"/>
        <w:rPr>
          <w:rFonts w:hint="eastAsia"/>
        </w:rPr>
      </w:pPr>
      <w:r>
        <w:t xml:space="preserve">[S2-bgp] ipv4-family unicast </w:t>
      </w:r>
    </w:p>
    <w:p w14:paraId="444A8BCB" w14:textId="77777777" w:rsidR="00462490" w:rsidRDefault="00462490" w:rsidP="00446B99">
      <w:pPr>
        <w:pStyle w:val="2f3"/>
        <w:rPr>
          <w:rFonts w:hint="eastAsia"/>
        </w:rPr>
      </w:pPr>
      <w:r>
        <w:t>[S2-bgp-af-ipv4] peer 10.0.25.5 enable</w:t>
      </w:r>
    </w:p>
    <w:p w14:paraId="7AE1C781" w14:textId="77777777" w:rsidR="00462490" w:rsidRDefault="00462490" w:rsidP="00446B99">
      <w:pPr>
        <w:pStyle w:val="2f3"/>
        <w:rPr>
          <w:rFonts w:hint="eastAsia"/>
        </w:rPr>
      </w:pPr>
      <w:r>
        <w:t>[S2-bgp-af-ipv4] network 10.0.2.1 255.255.255.255</w:t>
      </w:r>
    </w:p>
    <w:p w14:paraId="42AF9B1F" w14:textId="77777777" w:rsidR="00462490" w:rsidRDefault="00462490" w:rsidP="00446B99">
      <w:pPr>
        <w:pStyle w:val="2f3"/>
        <w:rPr>
          <w:rFonts w:hint="eastAsia"/>
        </w:rPr>
      </w:pPr>
      <w:r>
        <w:t>[S2-bgp-af-ipv4] quit</w:t>
      </w:r>
    </w:p>
    <w:p w14:paraId="65DEC675" w14:textId="77777777" w:rsidR="00462490" w:rsidRDefault="00462490" w:rsidP="00446B99">
      <w:pPr>
        <w:pStyle w:val="2f3"/>
        <w:rPr>
          <w:rFonts w:hint="eastAsia"/>
        </w:rPr>
      </w:pPr>
      <w:r>
        <w:t>[S2-bgp] ipv6-family unicast</w:t>
      </w:r>
    </w:p>
    <w:p w14:paraId="2E705A4F" w14:textId="77777777" w:rsidR="00462490" w:rsidRDefault="00462490" w:rsidP="00446B99">
      <w:pPr>
        <w:pStyle w:val="2f3"/>
        <w:rPr>
          <w:rFonts w:hint="eastAsia"/>
        </w:rPr>
      </w:pPr>
      <w:r>
        <w:t>[S2-bgp-af-ipv6] peer 2001:DB8:25::5 enable</w:t>
      </w:r>
    </w:p>
    <w:p w14:paraId="27456071" w14:textId="77777777" w:rsidR="00462490" w:rsidRDefault="00462490" w:rsidP="00446B99">
      <w:pPr>
        <w:pStyle w:val="2f3"/>
        <w:rPr>
          <w:rFonts w:hint="eastAsia"/>
        </w:rPr>
      </w:pPr>
      <w:r>
        <w:t>[S2-bgp-af-ipv6] network 2001:DB8::2 128</w:t>
      </w:r>
    </w:p>
    <w:p w14:paraId="2B919D6D" w14:textId="77777777" w:rsidR="00462490" w:rsidRDefault="00462490" w:rsidP="00446B99">
      <w:pPr>
        <w:pStyle w:val="2f3"/>
        <w:rPr>
          <w:rFonts w:hint="eastAsia"/>
        </w:rPr>
      </w:pPr>
      <w:r>
        <w:t>[S2-bgp-af-ipv6] quit</w:t>
      </w:r>
    </w:p>
    <w:p w14:paraId="0C51384A" w14:textId="77777777" w:rsidR="00462490" w:rsidRDefault="00462490" w:rsidP="00446B99">
      <w:pPr>
        <w:pStyle w:val="1e"/>
      </w:pPr>
      <w:r>
        <w:t>Check the configuration.</w:t>
      </w:r>
    </w:p>
    <w:p w14:paraId="22E9329F" w14:textId="77777777" w:rsidR="00462490" w:rsidRDefault="00462490" w:rsidP="00446B99">
      <w:pPr>
        <w:pStyle w:val="1e"/>
      </w:pPr>
      <w:r>
        <w:t># Check the IPv4 and IPv6 EBGP peer relationships on S1 and S2. S1 is used as an example.</w:t>
      </w:r>
    </w:p>
    <w:p w14:paraId="6747B907" w14:textId="77777777" w:rsidR="00462490" w:rsidRDefault="00462490" w:rsidP="00446B99">
      <w:pPr>
        <w:pStyle w:val="2f3"/>
        <w:rPr>
          <w:rFonts w:hint="eastAsia"/>
        </w:rPr>
      </w:pPr>
      <w:r>
        <w:t xml:space="preserve">[S1]display bgp peer </w:t>
      </w:r>
    </w:p>
    <w:p w14:paraId="45923562" w14:textId="77777777" w:rsidR="00462490" w:rsidRDefault="00462490" w:rsidP="00446B99">
      <w:pPr>
        <w:pStyle w:val="2f3"/>
        <w:rPr>
          <w:rFonts w:hint="eastAsia"/>
        </w:rPr>
      </w:pPr>
    </w:p>
    <w:p w14:paraId="1516C366" w14:textId="77777777" w:rsidR="00462490" w:rsidRDefault="00462490" w:rsidP="00446B99">
      <w:pPr>
        <w:pStyle w:val="2f3"/>
        <w:rPr>
          <w:rFonts w:hint="eastAsia"/>
        </w:rPr>
      </w:pPr>
      <w:r>
        <w:t xml:space="preserve"> BGP local router ID : 10.0.11.1</w:t>
      </w:r>
    </w:p>
    <w:p w14:paraId="2552EEE2" w14:textId="77777777" w:rsidR="00462490" w:rsidRDefault="00462490" w:rsidP="00446B99">
      <w:pPr>
        <w:pStyle w:val="2f3"/>
        <w:rPr>
          <w:rFonts w:hint="eastAsia"/>
        </w:rPr>
      </w:pPr>
      <w:r>
        <w:t xml:space="preserve"> Local AS number : 65001</w:t>
      </w:r>
    </w:p>
    <w:p w14:paraId="79A30ADF" w14:textId="77777777" w:rsidR="00462490" w:rsidRDefault="00462490" w:rsidP="00446B99">
      <w:pPr>
        <w:pStyle w:val="2f3"/>
        <w:rPr>
          <w:rFonts w:hint="eastAsia"/>
        </w:rPr>
      </w:pPr>
      <w:r>
        <w:t xml:space="preserve"> Total number of peers : 1    Peers in established state : 1</w:t>
      </w:r>
    </w:p>
    <w:p w14:paraId="7EE504BE" w14:textId="77777777" w:rsidR="00462490" w:rsidRDefault="00462490" w:rsidP="00446B99">
      <w:pPr>
        <w:pStyle w:val="2f3"/>
        <w:rPr>
          <w:rFonts w:hint="eastAsia"/>
        </w:rPr>
      </w:pPr>
    </w:p>
    <w:p w14:paraId="32F3F76B" w14:textId="77777777" w:rsidR="00462490" w:rsidRDefault="00462490" w:rsidP="00446B99">
      <w:pPr>
        <w:pStyle w:val="2f3"/>
        <w:rPr>
          <w:rFonts w:hint="eastAsia"/>
        </w:rPr>
      </w:pPr>
      <w:r>
        <w:t xml:space="preserve">  Peer            V          AS  MsgRcvd  MsgSent  OutQ  Up/Down       State PrefRcv</w:t>
      </w:r>
    </w:p>
    <w:p w14:paraId="54678A3A" w14:textId="77777777" w:rsidR="00462490" w:rsidRDefault="00462490" w:rsidP="00446B99">
      <w:pPr>
        <w:pStyle w:val="2f3"/>
        <w:rPr>
          <w:rFonts w:hint="eastAsia"/>
        </w:rPr>
      </w:pPr>
    </w:p>
    <w:p w14:paraId="232EC26A" w14:textId="77777777" w:rsidR="00462490" w:rsidRDefault="00462490" w:rsidP="00446B99">
      <w:pPr>
        <w:pStyle w:val="2f3"/>
        <w:rPr>
          <w:rFonts w:hint="eastAsia"/>
        </w:rPr>
      </w:pPr>
      <w:r>
        <w:t xml:space="preserve">  10.0.11.2        4        65100      377      371      0   06:08:10  Established      1</w:t>
      </w:r>
    </w:p>
    <w:p w14:paraId="53E53333" w14:textId="77777777" w:rsidR="00462490" w:rsidRDefault="00462490" w:rsidP="00446B99">
      <w:pPr>
        <w:pStyle w:val="2f3"/>
        <w:rPr>
          <w:rFonts w:hint="eastAsia"/>
        </w:rPr>
      </w:pPr>
    </w:p>
    <w:p w14:paraId="1AEA0B70" w14:textId="77777777" w:rsidR="00462490" w:rsidRDefault="00462490" w:rsidP="00446B99">
      <w:pPr>
        <w:pStyle w:val="2f3"/>
        <w:rPr>
          <w:rFonts w:hint="eastAsia"/>
        </w:rPr>
      </w:pPr>
      <w:r>
        <w:t xml:space="preserve">[S1]display bgp ipv6 peer </w:t>
      </w:r>
    </w:p>
    <w:p w14:paraId="1FC58E59" w14:textId="77777777" w:rsidR="00462490" w:rsidRDefault="00462490" w:rsidP="00446B99">
      <w:pPr>
        <w:pStyle w:val="2f3"/>
        <w:rPr>
          <w:rFonts w:hint="eastAsia"/>
        </w:rPr>
      </w:pPr>
    </w:p>
    <w:p w14:paraId="78F2AAD2" w14:textId="77777777" w:rsidR="00462490" w:rsidRDefault="00462490" w:rsidP="00446B99">
      <w:pPr>
        <w:pStyle w:val="2f3"/>
        <w:rPr>
          <w:rFonts w:hint="eastAsia"/>
        </w:rPr>
      </w:pPr>
      <w:r>
        <w:t xml:space="preserve"> BGP local router ID : 10.0.11.1</w:t>
      </w:r>
    </w:p>
    <w:p w14:paraId="109026DD" w14:textId="77777777" w:rsidR="00462490" w:rsidRDefault="00462490" w:rsidP="00446B99">
      <w:pPr>
        <w:pStyle w:val="2f3"/>
        <w:rPr>
          <w:rFonts w:hint="eastAsia"/>
        </w:rPr>
      </w:pPr>
      <w:r>
        <w:t xml:space="preserve"> Local AS number : 65001</w:t>
      </w:r>
    </w:p>
    <w:p w14:paraId="052FA768" w14:textId="77777777" w:rsidR="00462490" w:rsidRDefault="00462490" w:rsidP="00446B99">
      <w:pPr>
        <w:pStyle w:val="2f3"/>
        <w:rPr>
          <w:rFonts w:hint="eastAsia"/>
        </w:rPr>
      </w:pPr>
      <w:r>
        <w:t xml:space="preserve"> Total number of peers : 1    Peers in established state : 1</w:t>
      </w:r>
    </w:p>
    <w:p w14:paraId="10360053" w14:textId="77777777" w:rsidR="00462490" w:rsidRDefault="00462490" w:rsidP="00446B99">
      <w:pPr>
        <w:pStyle w:val="2f3"/>
        <w:rPr>
          <w:rFonts w:hint="eastAsia"/>
        </w:rPr>
      </w:pPr>
    </w:p>
    <w:p w14:paraId="02B724D5" w14:textId="77777777" w:rsidR="00462490" w:rsidRDefault="00462490" w:rsidP="00446B99">
      <w:pPr>
        <w:pStyle w:val="2f3"/>
        <w:rPr>
          <w:rFonts w:hint="eastAsia"/>
        </w:rPr>
      </w:pPr>
      <w:r>
        <w:t xml:space="preserve">  Peer            V          AS  MsgRcvd  MsgSent  OutQ  Up/Down       State PrefRcv</w:t>
      </w:r>
    </w:p>
    <w:p w14:paraId="470CA717" w14:textId="77777777" w:rsidR="00462490" w:rsidRDefault="00462490" w:rsidP="00446B99">
      <w:pPr>
        <w:pStyle w:val="2f3"/>
        <w:rPr>
          <w:rFonts w:hint="eastAsia"/>
        </w:rPr>
      </w:pPr>
    </w:p>
    <w:p w14:paraId="4B730189" w14:textId="77777777" w:rsidR="00462490" w:rsidRDefault="00462490" w:rsidP="00446B99">
      <w:pPr>
        <w:pStyle w:val="2f3"/>
        <w:rPr>
          <w:rFonts w:hint="eastAsia"/>
        </w:rPr>
      </w:pPr>
      <w:r>
        <w:t xml:space="preserve">  2001:DB8:11::2   4        65100      375      373      0   06:08:05  Established      1</w:t>
      </w:r>
    </w:p>
    <w:p w14:paraId="160ECFFF" w14:textId="77777777" w:rsidR="00462490" w:rsidRDefault="00462490" w:rsidP="00446B99">
      <w:pPr>
        <w:pStyle w:val="1e"/>
      </w:pPr>
      <w:r>
        <w:t>The preceding command output shows that IPv4 and IPv6 BGP peer relationships have been established.</w:t>
      </w:r>
    </w:p>
    <w:p w14:paraId="514E1A57" w14:textId="77777777" w:rsidR="00462490" w:rsidRDefault="00462490" w:rsidP="00446B99">
      <w:pPr>
        <w:pStyle w:val="1e"/>
      </w:pPr>
      <w:r>
        <w:t># Check the route transmission result. Check IPv4 and IPv6 routing tables on S1 and S2. S1 is used as an example.</w:t>
      </w:r>
    </w:p>
    <w:p w14:paraId="3C5557FE" w14:textId="77777777" w:rsidR="00462490" w:rsidRPr="00166777" w:rsidRDefault="00462490" w:rsidP="00446B99">
      <w:pPr>
        <w:pStyle w:val="2f3"/>
        <w:rPr>
          <w:rFonts w:hint="eastAsia"/>
        </w:rPr>
      </w:pPr>
      <w:r>
        <w:lastRenderedPageBreak/>
        <w:t xml:space="preserve">[S1]display ip routing-table protocol bgp </w:t>
      </w:r>
    </w:p>
    <w:p w14:paraId="311D83B1" w14:textId="77777777" w:rsidR="00462490" w:rsidRPr="00166777" w:rsidRDefault="00462490" w:rsidP="00446B99">
      <w:pPr>
        <w:pStyle w:val="2f3"/>
        <w:rPr>
          <w:rFonts w:hint="eastAsia"/>
        </w:rPr>
      </w:pPr>
      <w:r>
        <w:t>Route Flags: R - relay, D - download to fib</w:t>
      </w:r>
    </w:p>
    <w:p w14:paraId="5451DDAA" w14:textId="77777777" w:rsidR="00462490" w:rsidRPr="00166777" w:rsidRDefault="00462490" w:rsidP="00446B99">
      <w:pPr>
        <w:pStyle w:val="2f3"/>
        <w:rPr>
          <w:rFonts w:hint="eastAsia"/>
        </w:rPr>
      </w:pPr>
      <w:r>
        <w:t>------------------------------------------------------------------------------</w:t>
      </w:r>
    </w:p>
    <w:p w14:paraId="63B19DB8" w14:textId="77777777" w:rsidR="00462490" w:rsidRPr="00166777" w:rsidRDefault="00462490" w:rsidP="00446B99">
      <w:pPr>
        <w:pStyle w:val="2f3"/>
        <w:rPr>
          <w:rFonts w:hint="eastAsia"/>
        </w:rPr>
      </w:pPr>
      <w:r>
        <w:t>Public routing table : BGP</w:t>
      </w:r>
    </w:p>
    <w:p w14:paraId="2FFC8951" w14:textId="77777777" w:rsidR="00462490" w:rsidRPr="00166777" w:rsidRDefault="00462490" w:rsidP="00446B99">
      <w:pPr>
        <w:pStyle w:val="2f3"/>
        <w:rPr>
          <w:rFonts w:hint="eastAsia"/>
        </w:rPr>
      </w:pPr>
      <w:r>
        <w:t xml:space="preserve">         Destinations : 1        Routes : 1        </w:t>
      </w:r>
    </w:p>
    <w:p w14:paraId="062CAA5E" w14:textId="77777777" w:rsidR="00462490" w:rsidRPr="00166777" w:rsidRDefault="00462490" w:rsidP="00446B99">
      <w:pPr>
        <w:pStyle w:val="2f3"/>
        <w:rPr>
          <w:rFonts w:hint="eastAsia"/>
        </w:rPr>
      </w:pPr>
    </w:p>
    <w:p w14:paraId="7A9085A0" w14:textId="77777777" w:rsidR="00462490" w:rsidRPr="00166777" w:rsidRDefault="00462490" w:rsidP="00446B99">
      <w:pPr>
        <w:pStyle w:val="2f3"/>
        <w:rPr>
          <w:rFonts w:hint="eastAsia"/>
        </w:rPr>
      </w:pPr>
      <w:r>
        <w:t>BGP routing table status : &lt;Active&gt;</w:t>
      </w:r>
    </w:p>
    <w:p w14:paraId="15635525" w14:textId="77777777" w:rsidR="00462490" w:rsidRPr="00166777" w:rsidRDefault="00462490" w:rsidP="00446B99">
      <w:pPr>
        <w:pStyle w:val="2f3"/>
        <w:rPr>
          <w:rFonts w:hint="eastAsia"/>
        </w:rPr>
      </w:pPr>
      <w:r>
        <w:t xml:space="preserve">         Destinations : 1        Routes : 1</w:t>
      </w:r>
    </w:p>
    <w:p w14:paraId="1EC63666" w14:textId="77777777" w:rsidR="00462490" w:rsidRPr="00166777" w:rsidRDefault="00462490" w:rsidP="00446B99">
      <w:pPr>
        <w:pStyle w:val="2f3"/>
        <w:rPr>
          <w:rFonts w:hint="eastAsia"/>
        </w:rPr>
      </w:pPr>
    </w:p>
    <w:p w14:paraId="3521A53F" w14:textId="77777777" w:rsidR="00462490" w:rsidRPr="00166777" w:rsidRDefault="00462490" w:rsidP="00446B99">
      <w:pPr>
        <w:pStyle w:val="2f3"/>
        <w:rPr>
          <w:rFonts w:hint="eastAsia"/>
        </w:rPr>
      </w:pPr>
      <w:r>
        <w:t>Destination/Mask    Proto     Pre  Cost        Flags  NextHop       Interface</w:t>
      </w:r>
    </w:p>
    <w:p w14:paraId="66CD3295" w14:textId="77777777" w:rsidR="00462490" w:rsidRPr="00166777" w:rsidRDefault="00462490" w:rsidP="00446B99">
      <w:pPr>
        <w:pStyle w:val="2f3"/>
        <w:rPr>
          <w:rFonts w:hint="eastAsia"/>
        </w:rPr>
      </w:pPr>
    </w:p>
    <w:p w14:paraId="691A7005" w14:textId="77777777" w:rsidR="00462490" w:rsidRPr="00166777" w:rsidRDefault="00462490" w:rsidP="00446B99">
      <w:pPr>
        <w:pStyle w:val="2f3"/>
        <w:rPr>
          <w:rFonts w:hint="eastAsia"/>
        </w:rPr>
      </w:pPr>
      <w:r>
        <w:t xml:space="preserve">       10.0.2.1/32  EBGP    255  0           D   10.0.11.2       Vlanif1</w:t>
      </w:r>
    </w:p>
    <w:p w14:paraId="36484D41" w14:textId="77777777" w:rsidR="00462490" w:rsidRPr="00166777" w:rsidRDefault="00462490" w:rsidP="00446B99">
      <w:pPr>
        <w:pStyle w:val="2f3"/>
        <w:rPr>
          <w:rFonts w:hint="eastAsia"/>
        </w:rPr>
      </w:pPr>
    </w:p>
    <w:p w14:paraId="0EC87D80" w14:textId="77777777" w:rsidR="00462490" w:rsidRPr="00166777" w:rsidRDefault="00462490" w:rsidP="00446B99">
      <w:pPr>
        <w:pStyle w:val="2f3"/>
        <w:rPr>
          <w:rFonts w:hint="eastAsia"/>
        </w:rPr>
      </w:pPr>
      <w:r>
        <w:t>BGP routing table status : &lt;Inactive&gt;</w:t>
      </w:r>
    </w:p>
    <w:p w14:paraId="3C834488" w14:textId="77777777" w:rsidR="00462490" w:rsidRPr="00166777" w:rsidRDefault="00462490" w:rsidP="00446B99">
      <w:pPr>
        <w:pStyle w:val="2f3"/>
        <w:rPr>
          <w:rFonts w:hint="eastAsia"/>
        </w:rPr>
      </w:pPr>
      <w:r>
        <w:t xml:space="preserve">         Destinations : 0        Routes : 0</w:t>
      </w:r>
    </w:p>
    <w:p w14:paraId="12E8F59E" w14:textId="77777777" w:rsidR="00462490" w:rsidRPr="00166777" w:rsidRDefault="00462490" w:rsidP="00446B99">
      <w:pPr>
        <w:pStyle w:val="2f3"/>
        <w:rPr>
          <w:rFonts w:hint="eastAsia"/>
        </w:rPr>
      </w:pPr>
    </w:p>
    <w:p w14:paraId="0E236A92" w14:textId="77777777" w:rsidR="00462490" w:rsidRPr="00166777" w:rsidRDefault="00462490" w:rsidP="00446B99">
      <w:pPr>
        <w:pStyle w:val="2f3"/>
        <w:rPr>
          <w:rFonts w:hint="eastAsia"/>
        </w:rPr>
      </w:pPr>
      <w:r>
        <w:t xml:space="preserve">[S1]display ipv6 routing-table protocol bgp </w:t>
      </w:r>
    </w:p>
    <w:p w14:paraId="7FBC110B" w14:textId="77777777" w:rsidR="00462490" w:rsidRPr="00166777" w:rsidRDefault="00462490" w:rsidP="00446B99">
      <w:pPr>
        <w:pStyle w:val="2f3"/>
        <w:rPr>
          <w:rFonts w:hint="eastAsia"/>
        </w:rPr>
      </w:pPr>
      <w:r>
        <w:t>Public Routing Table : BGP</w:t>
      </w:r>
    </w:p>
    <w:p w14:paraId="6CE6C110" w14:textId="77777777" w:rsidR="00462490" w:rsidRPr="00166777" w:rsidRDefault="00462490" w:rsidP="00446B99">
      <w:pPr>
        <w:pStyle w:val="2f3"/>
        <w:rPr>
          <w:rFonts w:hint="eastAsia"/>
        </w:rPr>
      </w:pPr>
      <w:r>
        <w:t>Summary Count : 1</w:t>
      </w:r>
    </w:p>
    <w:p w14:paraId="6B897C92" w14:textId="77777777" w:rsidR="00462490" w:rsidRPr="00166777" w:rsidRDefault="00462490" w:rsidP="00446B99">
      <w:pPr>
        <w:pStyle w:val="2f3"/>
        <w:rPr>
          <w:rFonts w:hint="eastAsia"/>
        </w:rPr>
      </w:pPr>
    </w:p>
    <w:p w14:paraId="147CCD53" w14:textId="77777777" w:rsidR="00462490" w:rsidRPr="00166777" w:rsidRDefault="00462490" w:rsidP="00446B99">
      <w:pPr>
        <w:pStyle w:val="2f3"/>
        <w:rPr>
          <w:rFonts w:hint="eastAsia"/>
        </w:rPr>
      </w:pPr>
      <w:r>
        <w:t>BGP Routing Table's Status : &lt; Active &gt;</w:t>
      </w:r>
    </w:p>
    <w:p w14:paraId="12DDAC5E" w14:textId="77777777" w:rsidR="00462490" w:rsidRPr="00166777" w:rsidRDefault="00462490" w:rsidP="00446B99">
      <w:pPr>
        <w:pStyle w:val="2f3"/>
        <w:rPr>
          <w:rFonts w:hint="eastAsia"/>
        </w:rPr>
      </w:pPr>
      <w:r>
        <w:t xml:space="preserve">Summary Count : 1 </w:t>
      </w:r>
    </w:p>
    <w:p w14:paraId="5D2A4300" w14:textId="77777777" w:rsidR="00462490" w:rsidRPr="00166777" w:rsidRDefault="00462490" w:rsidP="00446B99">
      <w:pPr>
        <w:pStyle w:val="2f3"/>
        <w:rPr>
          <w:rFonts w:hint="eastAsia"/>
        </w:rPr>
      </w:pPr>
    </w:p>
    <w:p w14:paraId="39594153" w14:textId="77777777" w:rsidR="00462490" w:rsidRPr="00166777" w:rsidRDefault="00462490" w:rsidP="00446B99">
      <w:pPr>
        <w:pStyle w:val="2f3"/>
        <w:rPr>
          <w:rFonts w:hint="eastAsia"/>
        </w:rPr>
      </w:pPr>
      <w:r>
        <w:t xml:space="preserve"> Destination    : 2001:DB8::2                      PrefixLength : 128</w:t>
      </w:r>
    </w:p>
    <w:p w14:paraId="302BDD54" w14:textId="77777777" w:rsidR="00462490" w:rsidRPr="00166777" w:rsidRDefault="00462490" w:rsidP="00446B99">
      <w:pPr>
        <w:pStyle w:val="2f3"/>
        <w:rPr>
          <w:rFonts w:hint="eastAsia"/>
        </w:rPr>
      </w:pPr>
      <w:r>
        <w:t xml:space="preserve"> NextHop      : 2001:DB8:11::2                   Preference   : 255</w:t>
      </w:r>
    </w:p>
    <w:p w14:paraId="1DD6A0A1" w14:textId="77777777" w:rsidR="00462490" w:rsidRPr="00166777" w:rsidRDefault="00462490" w:rsidP="00446B99">
      <w:pPr>
        <w:pStyle w:val="2f3"/>
        <w:rPr>
          <w:rFonts w:hint="eastAsia"/>
        </w:rPr>
      </w:pPr>
      <w:r>
        <w:t xml:space="preserve"> Cost          : 0                               Protocol     : EBGP</w:t>
      </w:r>
    </w:p>
    <w:p w14:paraId="4DDD1468" w14:textId="77777777" w:rsidR="00462490" w:rsidRPr="00166777" w:rsidRDefault="00462490" w:rsidP="00446B99">
      <w:pPr>
        <w:pStyle w:val="2f3"/>
        <w:rPr>
          <w:rFonts w:hint="eastAsia"/>
        </w:rPr>
      </w:pPr>
      <w:r>
        <w:t xml:space="preserve"> RelayNextHop  : ::                               TunnelID    : 0x0</w:t>
      </w:r>
    </w:p>
    <w:p w14:paraId="3564C468" w14:textId="77777777" w:rsidR="00462490" w:rsidRPr="00166777" w:rsidRDefault="00462490" w:rsidP="00446B99">
      <w:pPr>
        <w:pStyle w:val="2f3"/>
        <w:rPr>
          <w:rFonts w:hint="eastAsia"/>
        </w:rPr>
      </w:pPr>
      <w:r>
        <w:t xml:space="preserve"> Interface      : Vlanif1                          Flags       : D</w:t>
      </w:r>
    </w:p>
    <w:p w14:paraId="75CF8F76" w14:textId="77777777" w:rsidR="00462490" w:rsidRPr="00166777" w:rsidRDefault="00462490" w:rsidP="00446B99">
      <w:pPr>
        <w:pStyle w:val="2f3"/>
        <w:rPr>
          <w:rFonts w:hint="eastAsia"/>
        </w:rPr>
      </w:pPr>
    </w:p>
    <w:p w14:paraId="36BF9F39" w14:textId="77777777" w:rsidR="00462490" w:rsidRPr="00166777" w:rsidRDefault="00462490" w:rsidP="00446B99">
      <w:pPr>
        <w:pStyle w:val="2f3"/>
        <w:rPr>
          <w:rFonts w:hint="eastAsia"/>
        </w:rPr>
      </w:pPr>
      <w:r>
        <w:t>BGP Routing Table's Status : &lt; Inactive &gt;</w:t>
      </w:r>
    </w:p>
    <w:p w14:paraId="704C2333" w14:textId="77777777" w:rsidR="00462490" w:rsidRDefault="00462490" w:rsidP="00446B99">
      <w:pPr>
        <w:pStyle w:val="2f3"/>
        <w:rPr>
          <w:rFonts w:hint="eastAsia"/>
        </w:rPr>
      </w:pPr>
      <w:r>
        <w:t>Summary Count : 0</w:t>
      </w:r>
    </w:p>
    <w:p w14:paraId="33EF3F08" w14:textId="77777777" w:rsidR="00462490" w:rsidRDefault="00462490" w:rsidP="00446B99">
      <w:pPr>
        <w:pStyle w:val="1e"/>
      </w:pPr>
      <w:r>
        <w:t>The command output shows that S1 has received the route of Loopback0 on S2.</w:t>
      </w:r>
    </w:p>
    <w:p w14:paraId="7C51F822" w14:textId="77777777" w:rsidR="00462490" w:rsidRDefault="00462490" w:rsidP="000424A0">
      <w:pPr>
        <w:pStyle w:val="1e"/>
      </w:pPr>
      <w:r>
        <w:t># Test the connectivity between Loopback0 interfaces of S1 and S2.</w:t>
      </w:r>
    </w:p>
    <w:p w14:paraId="6FA93592" w14:textId="77777777" w:rsidR="00462490" w:rsidRDefault="00462490" w:rsidP="000424A0">
      <w:pPr>
        <w:pStyle w:val="2f3"/>
        <w:rPr>
          <w:rFonts w:hint="eastAsia"/>
        </w:rPr>
      </w:pPr>
      <w:r>
        <w:t>[S1]ping -a 10.0.1.1 10.0.2.1</w:t>
      </w:r>
    </w:p>
    <w:p w14:paraId="497920BE" w14:textId="77777777" w:rsidR="00462490" w:rsidRDefault="00462490" w:rsidP="000424A0">
      <w:pPr>
        <w:pStyle w:val="2f3"/>
        <w:rPr>
          <w:rFonts w:hint="eastAsia"/>
        </w:rPr>
      </w:pPr>
      <w:r>
        <w:t xml:space="preserve">  PING 10.0.2.1: 56  data bytes, press CTRL_C to break</w:t>
      </w:r>
    </w:p>
    <w:p w14:paraId="46E9F8DB" w14:textId="77777777" w:rsidR="00462490" w:rsidRDefault="00462490" w:rsidP="000424A0">
      <w:pPr>
        <w:pStyle w:val="2f3"/>
        <w:rPr>
          <w:rFonts w:hint="eastAsia"/>
        </w:rPr>
      </w:pPr>
      <w:r>
        <w:t xml:space="preserve">    Reply from 10.0.2.1: bytes=56 Sequence=1 ttl=251 time=60 ms</w:t>
      </w:r>
    </w:p>
    <w:p w14:paraId="18FCCF9D" w14:textId="77777777" w:rsidR="00462490" w:rsidRDefault="00462490" w:rsidP="000424A0">
      <w:pPr>
        <w:pStyle w:val="2f3"/>
        <w:rPr>
          <w:rFonts w:hint="eastAsia"/>
        </w:rPr>
      </w:pPr>
      <w:r>
        <w:rPr>
          <w:rFonts w:hint="eastAsia"/>
        </w:rPr>
        <w:t xml:space="preserve">    </w:t>
      </w:r>
    </w:p>
    <w:p w14:paraId="35B57CA6" w14:textId="77777777" w:rsidR="00462490" w:rsidRDefault="00462490" w:rsidP="000424A0">
      <w:pPr>
        <w:pStyle w:val="2f3"/>
        <w:rPr>
          <w:rFonts w:hint="eastAsia"/>
        </w:rPr>
      </w:pPr>
      <w:r>
        <w:t xml:space="preserve">  --- 10.0.2.1 ping statistics ---</w:t>
      </w:r>
    </w:p>
    <w:p w14:paraId="0E7BB224" w14:textId="77777777" w:rsidR="00462490" w:rsidRDefault="00462490" w:rsidP="000424A0">
      <w:pPr>
        <w:pStyle w:val="2f3"/>
        <w:rPr>
          <w:rFonts w:hint="eastAsia"/>
        </w:rPr>
      </w:pPr>
      <w:r>
        <w:t xml:space="preserve">    1 packet(s) transmitted</w:t>
      </w:r>
    </w:p>
    <w:p w14:paraId="3A6DCDA5" w14:textId="77777777" w:rsidR="00462490" w:rsidRDefault="00462490" w:rsidP="000424A0">
      <w:pPr>
        <w:pStyle w:val="2f3"/>
        <w:rPr>
          <w:rFonts w:hint="eastAsia"/>
        </w:rPr>
      </w:pPr>
      <w:r>
        <w:t xml:space="preserve">    1 packet(s) received</w:t>
      </w:r>
    </w:p>
    <w:p w14:paraId="2177001F" w14:textId="77777777" w:rsidR="00462490" w:rsidRDefault="00462490" w:rsidP="000424A0">
      <w:pPr>
        <w:pStyle w:val="2f3"/>
        <w:rPr>
          <w:rFonts w:hint="eastAsia"/>
        </w:rPr>
      </w:pPr>
      <w:r>
        <w:t xml:space="preserve">    0.00% packet loss</w:t>
      </w:r>
    </w:p>
    <w:p w14:paraId="6D4C5C2F" w14:textId="77777777" w:rsidR="00462490" w:rsidRDefault="00462490" w:rsidP="000424A0">
      <w:pPr>
        <w:pStyle w:val="2f3"/>
        <w:rPr>
          <w:rFonts w:hint="eastAsia"/>
        </w:rPr>
      </w:pPr>
      <w:r>
        <w:t xml:space="preserve">    round-trip min/avg/max = 40/66/100 ms</w:t>
      </w:r>
    </w:p>
    <w:p w14:paraId="25795663" w14:textId="77777777" w:rsidR="00462490" w:rsidRDefault="00462490" w:rsidP="000424A0">
      <w:pPr>
        <w:pStyle w:val="2f3"/>
        <w:rPr>
          <w:rFonts w:hint="eastAsia"/>
        </w:rPr>
      </w:pPr>
    </w:p>
    <w:p w14:paraId="3AF3C93D" w14:textId="77777777" w:rsidR="00462490" w:rsidRDefault="00462490" w:rsidP="000424A0">
      <w:pPr>
        <w:pStyle w:val="2f3"/>
        <w:rPr>
          <w:rFonts w:hint="eastAsia"/>
        </w:rPr>
      </w:pPr>
      <w:r>
        <w:t>[S1]ping ipv6 -a 2001:0db8::1 2001:0db8::2</w:t>
      </w:r>
    </w:p>
    <w:p w14:paraId="357C089F" w14:textId="77777777" w:rsidR="00462490" w:rsidRDefault="00462490" w:rsidP="000424A0">
      <w:pPr>
        <w:pStyle w:val="2f3"/>
        <w:rPr>
          <w:rFonts w:hint="eastAsia"/>
        </w:rPr>
      </w:pPr>
      <w:r>
        <w:t xml:space="preserve">  PING 2001:0db8::2 : 56  data bytes, press CTRL_C to break</w:t>
      </w:r>
    </w:p>
    <w:p w14:paraId="72637EF8" w14:textId="77777777" w:rsidR="00462490" w:rsidRDefault="00462490" w:rsidP="000424A0">
      <w:pPr>
        <w:pStyle w:val="2f3"/>
        <w:rPr>
          <w:rFonts w:hint="eastAsia"/>
        </w:rPr>
      </w:pPr>
      <w:r>
        <w:t xml:space="preserve">    Reply from 2001:DB8::2 </w:t>
      </w:r>
    </w:p>
    <w:p w14:paraId="6E0AEDAC" w14:textId="77777777" w:rsidR="00462490" w:rsidRDefault="00462490" w:rsidP="000424A0">
      <w:pPr>
        <w:pStyle w:val="2f3"/>
        <w:rPr>
          <w:rFonts w:hint="eastAsia"/>
        </w:rPr>
      </w:pPr>
      <w:r>
        <w:t xml:space="preserve">    bytes=56 Sequence=1 hop limit=59  time = 100 ms</w:t>
      </w:r>
    </w:p>
    <w:p w14:paraId="344CC9CF" w14:textId="77777777" w:rsidR="00462490" w:rsidRDefault="00462490" w:rsidP="000424A0">
      <w:pPr>
        <w:pStyle w:val="2f3"/>
        <w:rPr>
          <w:rFonts w:hint="eastAsia"/>
        </w:rPr>
      </w:pPr>
    </w:p>
    <w:p w14:paraId="00E6DA74" w14:textId="77777777" w:rsidR="00462490" w:rsidRDefault="00462490" w:rsidP="000424A0">
      <w:pPr>
        <w:pStyle w:val="2f3"/>
        <w:rPr>
          <w:rFonts w:hint="eastAsia"/>
        </w:rPr>
      </w:pPr>
      <w:r>
        <w:t xml:space="preserve">  --- 2001:0db8::2 ping statistics ---</w:t>
      </w:r>
    </w:p>
    <w:p w14:paraId="335735DC" w14:textId="77777777" w:rsidR="00462490" w:rsidRDefault="00462490" w:rsidP="000424A0">
      <w:pPr>
        <w:pStyle w:val="2f3"/>
        <w:rPr>
          <w:rFonts w:hint="eastAsia"/>
        </w:rPr>
      </w:pPr>
      <w:r>
        <w:t xml:space="preserve">    1 packet(s) transmitted</w:t>
      </w:r>
    </w:p>
    <w:p w14:paraId="33BA08B9" w14:textId="77777777" w:rsidR="00462490" w:rsidRDefault="00462490" w:rsidP="000424A0">
      <w:pPr>
        <w:pStyle w:val="2f3"/>
        <w:rPr>
          <w:rFonts w:hint="eastAsia"/>
        </w:rPr>
      </w:pPr>
      <w:r>
        <w:t xml:space="preserve">    1 packet(s) received</w:t>
      </w:r>
    </w:p>
    <w:p w14:paraId="02ED7159" w14:textId="77777777" w:rsidR="00462490" w:rsidRDefault="00462490" w:rsidP="000424A0">
      <w:pPr>
        <w:pStyle w:val="2f3"/>
        <w:rPr>
          <w:rFonts w:hint="eastAsia"/>
        </w:rPr>
      </w:pPr>
      <w:r>
        <w:t xml:space="preserve">    0.00% packet loss</w:t>
      </w:r>
    </w:p>
    <w:p w14:paraId="6A220DC7" w14:textId="77777777" w:rsidR="00462490" w:rsidRDefault="00462490" w:rsidP="000424A0">
      <w:pPr>
        <w:pStyle w:val="2f3"/>
        <w:rPr>
          <w:rFonts w:hint="eastAsia"/>
        </w:rPr>
      </w:pPr>
      <w:r>
        <w:t xml:space="preserve">    round-trip min/avg/max = 30/76/100 ms</w:t>
      </w:r>
    </w:p>
    <w:p w14:paraId="37777475" w14:textId="77777777" w:rsidR="00462490" w:rsidRDefault="00462490" w:rsidP="000424A0">
      <w:pPr>
        <w:pStyle w:val="1e"/>
      </w:pPr>
      <w:r>
        <w:lastRenderedPageBreak/>
        <w:t>The ping operation is successful, indicating that the lab configuration is successful.</w:t>
      </w:r>
    </w:p>
    <w:p w14:paraId="37A78056" w14:textId="77777777" w:rsidR="00DC27BE" w:rsidRPr="000D4F94" w:rsidRDefault="00DC27BE" w:rsidP="00D04637">
      <w:pPr>
        <w:pStyle w:val="30"/>
        <w:numPr>
          <w:ilvl w:val="2"/>
          <w:numId w:val="11"/>
        </w:numPr>
      </w:pPr>
      <w:bookmarkStart w:id="59" w:name="_Toc49938663"/>
      <w:bookmarkStart w:id="60" w:name="_Toc50042883"/>
      <w:r w:rsidRPr="000D4F94">
        <w:t>Quiz</w:t>
      </w:r>
      <w:bookmarkEnd w:id="59"/>
      <w:bookmarkEnd w:id="60"/>
    </w:p>
    <w:p w14:paraId="2FF341CE" w14:textId="77777777" w:rsidR="00DC27BE" w:rsidRPr="00454689" w:rsidRDefault="00DC27BE" w:rsidP="00DC27BE">
      <w:pPr>
        <w:pStyle w:val="1e"/>
      </w:pPr>
      <w:r>
        <w:t>If IS-IS multi-topology is not deployed, can IPv4 and IPv6 networks communicate with each other?</w:t>
      </w:r>
    </w:p>
    <w:p w14:paraId="6432CBBF" w14:textId="77777777" w:rsidR="00DC27BE" w:rsidRPr="00DC27BE" w:rsidRDefault="00DC27BE" w:rsidP="00D04637">
      <w:pPr>
        <w:keepNext/>
        <w:keepLines/>
        <w:numPr>
          <w:ilvl w:val="2"/>
          <w:numId w:val="21"/>
        </w:numPr>
        <w:spacing w:before="200"/>
        <w:outlineLvl w:val="2"/>
        <w:rPr>
          <w:rFonts w:cs="宋体"/>
          <w:b/>
          <w:noProof/>
          <w:sz w:val="32"/>
          <w:szCs w:val="32"/>
        </w:rPr>
      </w:pPr>
      <w:bookmarkStart w:id="61" w:name="_Toc49938664"/>
      <w:bookmarkStart w:id="62" w:name="_Toc50042884"/>
      <w:r w:rsidRPr="00DC27BE">
        <w:rPr>
          <w:rFonts w:cs="宋体"/>
          <w:b/>
          <w:noProof/>
          <w:sz w:val="32"/>
          <w:szCs w:val="32"/>
        </w:rPr>
        <w:t>Configuration Reference</w:t>
      </w:r>
      <w:bookmarkEnd w:id="61"/>
      <w:bookmarkEnd w:id="62"/>
    </w:p>
    <w:p w14:paraId="0BBF4D82" w14:textId="77777777" w:rsidR="00DC27BE" w:rsidRPr="00DC27BE" w:rsidRDefault="00DC27BE" w:rsidP="00DC27BE">
      <w:pPr>
        <w:pStyle w:val="1e"/>
      </w:pPr>
      <w:r w:rsidRPr="00DC27BE">
        <w:t>Configuration on R1</w:t>
      </w:r>
    </w:p>
    <w:p w14:paraId="450D3603" w14:textId="77777777" w:rsidR="00DC27BE" w:rsidRPr="00DC27BE" w:rsidRDefault="00DC27BE" w:rsidP="00DC27BE">
      <w:pPr>
        <w:pStyle w:val="2f3"/>
        <w:rPr>
          <w:rFonts w:hint="eastAsia"/>
          <w:snapToGrid w:val="0"/>
        </w:rPr>
      </w:pPr>
      <w:r w:rsidRPr="00DC27BE">
        <w:rPr>
          <w:snapToGrid w:val="0"/>
        </w:rPr>
        <w:t>#</w:t>
      </w:r>
    </w:p>
    <w:p w14:paraId="26DDFD5D" w14:textId="77777777" w:rsidR="00DC27BE" w:rsidRPr="00DC27BE" w:rsidRDefault="00DC27BE" w:rsidP="00DC27BE">
      <w:pPr>
        <w:pStyle w:val="2f3"/>
        <w:rPr>
          <w:rFonts w:hint="eastAsia"/>
          <w:snapToGrid w:val="0"/>
        </w:rPr>
      </w:pPr>
      <w:r w:rsidRPr="00DC27BE">
        <w:rPr>
          <w:snapToGrid w:val="0"/>
        </w:rPr>
        <w:t>sysname R1</w:t>
      </w:r>
    </w:p>
    <w:p w14:paraId="2D4D9E52" w14:textId="77777777" w:rsidR="00DC27BE" w:rsidRPr="00DC27BE" w:rsidRDefault="00DC27BE" w:rsidP="00DC27BE">
      <w:pPr>
        <w:pStyle w:val="2f3"/>
        <w:rPr>
          <w:rFonts w:hint="eastAsia"/>
          <w:snapToGrid w:val="0"/>
        </w:rPr>
      </w:pPr>
      <w:r w:rsidRPr="00DC27BE">
        <w:rPr>
          <w:snapToGrid w:val="0"/>
        </w:rPr>
        <w:t>#</w:t>
      </w:r>
    </w:p>
    <w:p w14:paraId="15BF78D9" w14:textId="77777777" w:rsidR="00DC27BE" w:rsidRPr="00DC27BE" w:rsidRDefault="00DC27BE" w:rsidP="00DC27BE">
      <w:pPr>
        <w:pStyle w:val="2f3"/>
        <w:rPr>
          <w:rFonts w:hint="eastAsia"/>
          <w:snapToGrid w:val="0"/>
        </w:rPr>
      </w:pPr>
      <w:r w:rsidRPr="00DC27BE">
        <w:rPr>
          <w:snapToGrid w:val="0"/>
        </w:rPr>
        <w:t xml:space="preserve">ipv6 </w:t>
      </w:r>
    </w:p>
    <w:p w14:paraId="6D8BD420" w14:textId="77777777" w:rsidR="00DC27BE" w:rsidRPr="00DC27BE" w:rsidRDefault="00DC27BE" w:rsidP="00DC27BE">
      <w:pPr>
        <w:pStyle w:val="2f3"/>
        <w:rPr>
          <w:rFonts w:hint="eastAsia"/>
          <w:snapToGrid w:val="0"/>
        </w:rPr>
      </w:pPr>
      <w:r w:rsidRPr="00DC27BE">
        <w:rPr>
          <w:snapToGrid w:val="0"/>
        </w:rPr>
        <w:t>#</w:t>
      </w:r>
    </w:p>
    <w:p w14:paraId="2855D1C7" w14:textId="77777777" w:rsidR="00DC27BE" w:rsidRPr="00DC27BE" w:rsidRDefault="00DC27BE" w:rsidP="00DC27BE">
      <w:pPr>
        <w:pStyle w:val="2f3"/>
        <w:rPr>
          <w:rFonts w:hint="eastAsia"/>
          <w:snapToGrid w:val="0"/>
        </w:rPr>
      </w:pPr>
      <w:r w:rsidRPr="00DC27BE">
        <w:rPr>
          <w:snapToGrid w:val="0"/>
        </w:rPr>
        <w:t xml:space="preserve">router id 10.10.10.1 </w:t>
      </w:r>
    </w:p>
    <w:p w14:paraId="7F5D8665" w14:textId="77777777" w:rsidR="00DC27BE" w:rsidRPr="00DC27BE" w:rsidRDefault="00DC27BE" w:rsidP="00DC27BE">
      <w:pPr>
        <w:pStyle w:val="2f3"/>
        <w:rPr>
          <w:rFonts w:hint="eastAsia"/>
          <w:snapToGrid w:val="0"/>
        </w:rPr>
      </w:pPr>
      <w:r w:rsidRPr="00DC27BE">
        <w:rPr>
          <w:snapToGrid w:val="0"/>
        </w:rPr>
        <w:t>#</w:t>
      </w:r>
    </w:p>
    <w:p w14:paraId="41F9DF5B" w14:textId="77777777" w:rsidR="00DC27BE" w:rsidRPr="00DC27BE" w:rsidRDefault="00DC27BE" w:rsidP="00DC27BE">
      <w:pPr>
        <w:pStyle w:val="2f3"/>
        <w:rPr>
          <w:rFonts w:hint="eastAsia"/>
          <w:snapToGrid w:val="0"/>
        </w:rPr>
      </w:pPr>
      <w:r w:rsidRPr="00DC27BE">
        <w:rPr>
          <w:snapToGrid w:val="0"/>
        </w:rPr>
        <w:t>ospfv3 1</w:t>
      </w:r>
    </w:p>
    <w:p w14:paraId="29FA79E8" w14:textId="77777777" w:rsidR="00DC27BE" w:rsidRPr="00DC27BE" w:rsidRDefault="00DC27BE" w:rsidP="00DC27BE">
      <w:pPr>
        <w:pStyle w:val="2f3"/>
        <w:rPr>
          <w:rFonts w:hint="eastAsia"/>
          <w:snapToGrid w:val="0"/>
        </w:rPr>
      </w:pPr>
      <w:r w:rsidRPr="00DC27BE">
        <w:rPr>
          <w:snapToGrid w:val="0"/>
        </w:rPr>
        <w:t xml:space="preserve"> router-id 10.10.10.1</w:t>
      </w:r>
    </w:p>
    <w:p w14:paraId="09237694" w14:textId="77777777" w:rsidR="00DC27BE" w:rsidRPr="00DC27BE" w:rsidRDefault="00DC27BE" w:rsidP="00DC27BE">
      <w:pPr>
        <w:pStyle w:val="2f3"/>
        <w:rPr>
          <w:rFonts w:hint="eastAsia"/>
          <w:snapToGrid w:val="0"/>
        </w:rPr>
      </w:pPr>
      <w:r w:rsidRPr="00DC27BE">
        <w:rPr>
          <w:snapToGrid w:val="0"/>
        </w:rPr>
        <w:t>#</w:t>
      </w:r>
    </w:p>
    <w:p w14:paraId="3088AF35" w14:textId="77777777" w:rsidR="00DC27BE" w:rsidRPr="00DC27BE" w:rsidRDefault="00DC27BE" w:rsidP="00DC27BE">
      <w:pPr>
        <w:pStyle w:val="2f3"/>
        <w:rPr>
          <w:rFonts w:hint="eastAsia"/>
          <w:snapToGrid w:val="0"/>
        </w:rPr>
      </w:pPr>
      <w:r w:rsidRPr="00DC27BE">
        <w:rPr>
          <w:snapToGrid w:val="0"/>
        </w:rPr>
        <w:t>interface GigabitEthernet0/0/2</w:t>
      </w:r>
    </w:p>
    <w:p w14:paraId="06B65AE0" w14:textId="77777777" w:rsidR="00DC27BE" w:rsidRPr="00DC27BE" w:rsidRDefault="00DC27BE" w:rsidP="00DC27BE">
      <w:pPr>
        <w:pStyle w:val="2f3"/>
        <w:rPr>
          <w:rFonts w:hint="eastAsia"/>
          <w:snapToGrid w:val="0"/>
        </w:rPr>
      </w:pPr>
      <w:r w:rsidRPr="00DC27BE">
        <w:rPr>
          <w:snapToGrid w:val="0"/>
        </w:rPr>
        <w:t xml:space="preserve"> ipv6 enable </w:t>
      </w:r>
    </w:p>
    <w:p w14:paraId="1CC8F5F4" w14:textId="77777777" w:rsidR="00DC27BE" w:rsidRPr="00DC27BE" w:rsidRDefault="00DC27BE" w:rsidP="00DC27BE">
      <w:pPr>
        <w:pStyle w:val="2f3"/>
        <w:rPr>
          <w:rFonts w:hint="eastAsia"/>
          <w:snapToGrid w:val="0"/>
        </w:rPr>
      </w:pPr>
      <w:r w:rsidRPr="00DC27BE">
        <w:rPr>
          <w:snapToGrid w:val="0"/>
        </w:rPr>
        <w:t xml:space="preserve"> ip address 10.0.12.1 255.255.255.0 </w:t>
      </w:r>
    </w:p>
    <w:p w14:paraId="64905C6B" w14:textId="77777777" w:rsidR="00DC27BE" w:rsidRPr="00DC27BE" w:rsidRDefault="00DC27BE" w:rsidP="00DC27BE">
      <w:pPr>
        <w:pStyle w:val="2f3"/>
        <w:rPr>
          <w:rFonts w:hint="eastAsia"/>
          <w:snapToGrid w:val="0"/>
        </w:rPr>
      </w:pPr>
      <w:r w:rsidRPr="00DC27BE">
        <w:rPr>
          <w:snapToGrid w:val="0"/>
        </w:rPr>
        <w:t xml:space="preserve"> ipv6 address 2001:DB8:12::1/64 </w:t>
      </w:r>
    </w:p>
    <w:p w14:paraId="1136595A" w14:textId="77777777" w:rsidR="00DC27BE" w:rsidRPr="00DC27BE" w:rsidRDefault="00DC27BE" w:rsidP="00DC27BE">
      <w:pPr>
        <w:pStyle w:val="2f3"/>
        <w:rPr>
          <w:rFonts w:hint="eastAsia"/>
          <w:snapToGrid w:val="0"/>
        </w:rPr>
      </w:pPr>
      <w:r w:rsidRPr="00DC27BE">
        <w:rPr>
          <w:snapToGrid w:val="0"/>
        </w:rPr>
        <w:t xml:space="preserve"> ospfv3 1 area 0.0.0.0</w:t>
      </w:r>
    </w:p>
    <w:p w14:paraId="6D0E9B6C" w14:textId="77777777" w:rsidR="00DC27BE" w:rsidRPr="00DC27BE" w:rsidRDefault="00DC27BE" w:rsidP="00DC27BE">
      <w:pPr>
        <w:pStyle w:val="2f3"/>
        <w:rPr>
          <w:rFonts w:hint="eastAsia"/>
          <w:snapToGrid w:val="0"/>
        </w:rPr>
      </w:pPr>
      <w:r w:rsidRPr="00DC27BE">
        <w:rPr>
          <w:snapToGrid w:val="0"/>
        </w:rPr>
        <w:t>#</w:t>
      </w:r>
    </w:p>
    <w:p w14:paraId="646D743F" w14:textId="77777777" w:rsidR="00DC27BE" w:rsidRPr="00DC27BE" w:rsidRDefault="00DC27BE" w:rsidP="00DC27BE">
      <w:pPr>
        <w:pStyle w:val="2f3"/>
        <w:rPr>
          <w:rFonts w:hint="eastAsia"/>
          <w:snapToGrid w:val="0"/>
        </w:rPr>
      </w:pPr>
      <w:r w:rsidRPr="00DC27BE">
        <w:rPr>
          <w:snapToGrid w:val="0"/>
        </w:rPr>
        <w:t>interface GigabitEthernet0/0/3</w:t>
      </w:r>
    </w:p>
    <w:p w14:paraId="56117206" w14:textId="77777777" w:rsidR="00DC27BE" w:rsidRPr="00DC27BE" w:rsidRDefault="00DC27BE" w:rsidP="00DC27BE">
      <w:pPr>
        <w:pStyle w:val="2f3"/>
        <w:rPr>
          <w:rFonts w:hint="eastAsia"/>
          <w:snapToGrid w:val="0"/>
        </w:rPr>
      </w:pPr>
      <w:r w:rsidRPr="00DC27BE">
        <w:rPr>
          <w:snapToGrid w:val="0"/>
        </w:rPr>
        <w:t xml:space="preserve"> ipv6 enable </w:t>
      </w:r>
    </w:p>
    <w:p w14:paraId="7650218C" w14:textId="77777777" w:rsidR="00DC27BE" w:rsidRPr="00DC27BE" w:rsidRDefault="00DC27BE" w:rsidP="00DC27BE">
      <w:pPr>
        <w:pStyle w:val="2f3"/>
        <w:rPr>
          <w:rFonts w:hint="eastAsia"/>
          <w:snapToGrid w:val="0"/>
        </w:rPr>
      </w:pPr>
      <w:r w:rsidRPr="00DC27BE">
        <w:rPr>
          <w:snapToGrid w:val="0"/>
        </w:rPr>
        <w:t xml:space="preserve"> ip address 10.0.11.2 255.255.255.0 </w:t>
      </w:r>
    </w:p>
    <w:p w14:paraId="7B240219" w14:textId="77777777" w:rsidR="00DC27BE" w:rsidRPr="00DC27BE" w:rsidRDefault="00DC27BE" w:rsidP="00DC27BE">
      <w:pPr>
        <w:pStyle w:val="2f3"/>
        <w:rPr>
          <w:rFonts w:hint="eastAsia"/>
          <w:snapToGrid w:val="0"/>
        </w:rPr>
      </w:pPr>
      <w:r w:rsidRPr="00DC27BE">
        <w:rPr>
          <w:snapToGrid w:val="0"/>
        </w:rPr>
        <w:t xml:space="preserve"> ipv6 address 2001:DB8:11::2/64 </w:t>
      </w:r>
    </w:p>
    <w:p w14:paraId="2F717E3B" w14:textId="77777777" w:rsidR="00DC27BE" w:rsidRPr="00DC27BE" w:rsidRDefault="00DC27BE" w:rsidP="00DC27BE">
      <w:pPr>
        <w:pStyle w:val="2f3"/>
        <w:rPr>
          <w:rFonts w:hint="eastAsia"/>
          <w:snapToGrid w:val="0"/>
        </w:rPr>
      </w:pPr>
      <w:r w:rsidRPr="00DC27BE">
        <w:rPr>
          <w:snapToGrid w:val="0"/>
        </w:rPr>
        <w:t>#</w:t>
      </w:r>
    </w:p>
    <w:p w14:paraId="30046EBB" w14:textId="77777777" w:rsidR="00DC27BE" w:rsidRPr="00DC27BE" w:rsidRDefault="00DC27BE" w:rsidP="00DC27BE">
      <w:pPr>
        <w:pStyle w:val="2f3"/>
        <w:rPr>
          <w:rFonts w:hint="eastAsia"/>
          <w:snapToGrid w:val="0"/>
        </w:rPr>
      </w:pPr>
      <w:r w:rsidRPr="00DC27BE">
        <w:rPr>
          <w:snapToGrid w:val="0"/>
        </w:rPr>
        <w:t>interface LoopBack0</w:t>
      </w:r>
    </w:p>
    <w:p w14:paraId="3518D8D8" w14:textId="77777777" w:rsidR="00DC27BE" w:rsidRPr="00DC27BE" w:rsidRDefault="00DC27BE" w:rsidP="00DC27BE">
      <w:pPr>
        <w:pStyle w:val="2f3"/>
        <w:rPr>
          <w:rFonts w:hint="eastAsia"/>
          <w:snapToGrid w:val="0"/>
        </w:rPr>
      </w:pPr>
      <w:r w:rsidRPr="00DC27BE">
        <w:rPr>
          <w:snapToGrid w:val="0"/>
        </w:rPr>
        <w:t xml:space="preserve"> ipv6 enable </w:t>
      </w:r>
    </w:p>
    <w:p w14:paraId="1543B94D" w14:textId="77777777" w:rsidR="00DC27BE" w:rsidRPr="00DC27BE" w:rsidRDefault="00DC27BE" w:rsidP="00DC27BE">
      <w:pPr>
        <w:pStyle w:val="2f3"/>
        <w:rPr>
          <w:rFonts w:hint="eastAsia"/>
          <w:snapToGrid w:val="0"/>
        </w:rPr>
      </w:pPr>
      <w:r w:rsidRPr="00DC27BE">
        <w:rPr>
          <w:snapToGrid w:val="0"/>
        </w:rPr>
        <w:t xml:space="preserve"> ip address 10.10.10.1 255.255.255.255 </w:t>
      </w:r>
    </w:p>
    <w:p w14:paraId="622888DA" w14:textId="77777777" w:rsidR="00DC27BE" w:rsidRPr="00DC27BE" w:rsidRDefault="00DC27BE" w:rsidP="00DC27BE">
      <w:pPr>
        <w:pStyle w:val="2f3"/>
        <w:rPr>
          <w:rFonts w:hint="eastAsia"/>
          <w:snapToGrid w:val="0"/>
        </w:rPr>
      </w:pPr>
      <w:r w:rsidRPr="00DC27BE">
        <w:rPr>
          <w:snapToGrid w:val="0"/>
        </w:rPr>
        <w:t xml:space="preserve"> ipv6 address 1::1/128 </w:t>
      </w:r>
    </w:p>
    <w:p w14:paraId="4816F0C8" w14:textId="77777777" w:rsidR="00DC27BE" w:rsidRPr="00DC27BE" w:rsidRDefault="00DC27BE" w:rsidP="00DC27BE">
      <w:pPr>
        <w:pStyle w:val="2f3"/>
        <w:rPr>
          <w:rFonts w:hint="eastAsia"/>
          <w:snapToGrid w:val="0"/>
        </w:rPr>
      </w:pPr>
      <w:r w:rsidRPr="00DC27BE">
        <w:rPr>
          <w:snapToGrid w:val="0"/>
        </w:rPr>
        <w:t xml:space="preserve"> ospfv3 1 area 0.0.0.0</w:t>
      </w:r>
    </w:p>
    <w:p w14:paraId="331FFD7A" w14:textId="77777777" w:rsidR="00DC27BE" w:rsidRPr="00DC27BE" w:rsidRDefault="00DC27BE" w:rsidP="00DC27BE">
      <w:pPr>
        <w:pStyle w:val="2f3"/>
        <w:rPr>
          <w:rFonts w:hint="eastAsia"/>
          <w:snapToGrid w:val="0"/>
        </w:rPr>
      </w:pPr>
      <w:r w:rsidRPr="00DC27BE">
        <w:rPr>
          <w:snapToGrid w:val="0"/>
        </w:rPr>
        <w:t>#</w:t>
      </w:r>
    </w:p>
    <w:p w14:paraId="6D4BFC79" w14:textId="77777777" w:rsidR="00DC27BE" w:rsidRPr="00DC27BE" w:rsidRDefault="00DC27BE" w:rsidP="00DC27BE">
      <w:pPr>
        <w:pStyle w:val="2f3"/>
        <w:rPr>
          <w:rFonts w:hint="eastAsia"/>
          <w:snapToGrid w:val="0"/>
        </w:rPr>
      </w:pPr>
      <w:r w:rsidRPr="00DC27BE">
        <w:rPr>
          <w:snapToGrid w:val="0"/>
        </w:rPr>
        <w:t>bgp 65100</w:t>
      </w:r>
    </w:p>
    <w:p w14:paraId="17218EEB" w14:textId="77777777" w:rsidR="00DC27BE" w:rsidRPr="00DC27BE" w:rsidRDefault="00DC27BE" w:rsidP="00DC27BE">
      <w:pPr>
        <w:pStyle w:val="2f3"/>
        <w:rPr>
          <w:rFonts w:hint="eastAsia"/>
          <w:snapToGrid w:val="0"/>
        </w:rPr>
      </w:pPr>
      <w:r w:rsidRPr="00DC27BE">
        <w:rPr>
          <w:snapToGrid w:val="0"/>
        </w:rPr>
        <w:t xml:space="preserve"> peer 10.0.11.1 as-number 65001 </w:t>
      </w:r>
    </w:p>
    <w:p w14:paraId="7D7482A4" w14:textId="77777777" w:rsidR="00DC27BE" w:rsidRPr="00DC27BE" w:rsidRDefault="00DC27BE" w:rsidP="00DC27BE">
      <w:pPr>
        <w:pStyle w:val="2f3"/>
        <w:rPr>
          <w:rFonts w:hint="eastAsia"/>
          <w:snapToGrid w:val="0"/>
        </w:rPr>
      </w:pPr>
      <w:r w:rsidRPr="00DC27BE">
        <w:rPr>
          <w:snapToGrid w:val="0"/>
        </w:rPr>
        <w:t xml:space="preserve"> peer 10.10.10.3 as-number 65100 </w:t>
      </w:r>
    </w:p>
    <w:p w14:paraId="79C4D366" w14:textId="77777777" w:rsidR="00DC27BE" w:rsidRPr="00DC27BE" w:rsidRDefault="00DC27BE" w:rsidP="00DC27BE">
      <w:pPr>
        <w:pStyle w:val="2f3"/>
        <w:rPr>
          <w:rFonts w:hint="eastAsia"/>
          <w:snapToGrid w:val="0"/>
        </w:rPr>
      </w:pPr>
      <w:r w:rsidRPr="00DC27BE">
        <w:rPr>
          <w:snapToGrid w:val="0"/>
        </w:rPr>
        <w:t xml:space="preserve"> peer 10.10.10.3 connect-interface LoopBack0</w:t>
      </w:r>
    </w:p>
    <w:p w14:paraId="0EEED9C8" w14:textId="77777777" w:rsidR="00DC27BE" w:rsidRPr="00DC27BE" w:rsidRDefault="00DC27BE" w:rsidP="00DC27BE">
      <w:pPr>
        <w:pStyle w:val="2f3"/>
        <w:rPr>
          <w:rFonts w:hint="eastAsia"/>
          <w:snapToGrid w:val="0"/>
        </w:rPr>
      </w:pPr>
      <w:r w:rsidRPr="00DC27BE">
        <w:rPr>
          <w:snapToGrid w:val="0"/>
        </w:rPr>
        <w:t xml:space="preserve"> peer 3::3 as-number 65100 </w:t>
      </w:r>
    </w:p>
    <w:p w14:paraId="7C258C85" w14:textId="77777777" w:rsidR="00DC27BE" w:rsidRPr="00DC27BE" w:rsidRDefault="00DC27BE" w:rsidP="00DC27BE">
      <w:pPr>
        <w:pStyle w:val="2f3"/>
        <w:rPr>
          <w:rFonts w:hint="eastAsia"/>
          <w:snapToGrid w:val="0"/>
        </w:rPr>
      </w:pPr>
      <w:r w:rsidRPr="00DC27BE">
        <w:rPr>
          <w:snapToGrid w:val="0"/>
        </w:rPr>
        <w:t xml:space="preserve"> peer 3::3 connect-interface LoopBack0</w:t>
      </w:r>
    </w:p>
    <w:p w14:paraId="478CB35E" w14:textId="77777777" w:rsidR="00DC27BE" w:rsidRPr="00DC27BE" w:rsidRDefault="00DC27BE" w:rsidP="00DC27BE">
      <w:pPr>
        <w:pStyle w:val="2f3"/>
        <w:rPr>
          <w:rFonts w:hint="eastAsia"/>
          <w:snapToGrid w:val="0"/>
        </w:rPr>
      </w:pPr>
      <w:r w:rsidRPr="00DC27BE">
        <w:rPr>
          <w:snapToGrid w:val="0"/>
        </w:rPr>
        <w:t xml:space="preserve"> peer 2001:DB8:11::1 as-number 65001 </w:t>
      </w:r>
    </w:p>
    <w:p w14:paraId="7BC9EA19" w14:textId="77777777" w:rsidR="00DC27BE" w:rsidRPr="00DC27BE" w:rsidRDefault="00DC27BE" w:rsidP="00DC27BE">
      <w:pPr>
        <w:pStyle w:val="2f3"/>
        <w:rPr>
          <w:rFonts w:hint="eastAsia"/>
          <w:snapToGrid w:val="0"/>
        </w:rPr>
      </w:pPr>
      <w:r w:rsidRPr="00DC27BE">
        <w:rPr>
          <w:snapToGrid w:val="0"/>
        </w:rPr>
        <w:t xml:space="preserve"> #</w:t>
      </w:r>
    </w:p>
    <w:p w14:paraId="0C26AFD4" w14:textId="77777777" w:rsidR="00DC27BE" w:rsidRPr="00DC27BE" w:rsidRDefault="00DC27BE" w:rsidP="00DC27BE">
      <w:pPr>
        <w:pStyle w:val="2f3"/>
        <w:rPr>
          <w:rFonts w:hint="eastAsia"/>
          <w:snapToGrid w:val="0"/>
        </w:rPr>
      </w:pPr>
      <w:r w:rsidRPr="00DC27BE">
        <w:rPr>
          <w:snapToGrid w:val="0"/>
        </w:rPr>
        <w:t xml:space="preserve"> ipv4-family unicast</w:t>
      </w:r>
    </w:p>
    <w:p w14:paraId="43341D79" w14:textId="77777777" w:rsidR="00DC27BE" w:rsidRPr="00DC27BE" w:rsidRDefault="00DC27BE" w:rsidP="00DC27BE">
      <w:pPr>
        <w:pStyle w:val="2f3"/>
        <w:rPr>
          <w:rFonts w:hint="eastAsia"/>
          <w:snapToGrid w:val="0"/>
        </w:rPr>
      </w:pPr>
      <w:r w:rsidRPr="00DC27BE">
        <w:rPr>
          <w:snapToGrid w:val="0"/>
        </w:rPr>
        <w:t xml:space="preserve">  undo synchronization</w:t>
      </w:r>
    </w:p>
    <w:p w14:paraId="415B9368" w14:textId="77777777" w:rsidR="00DC27BE" w:rsidRPr="00DC27BE" w:rsidRDefault="00DC27BE" w:rsidP="00DC27BE">
      <w:pPr>
        <w:pStyle w:val="2f3"/>
        <w:rPr>
          <w:rFonts w:hint="eastAsia"/>
          <w:snapToGrid w:val="0"/>
        </w:rPr>
      </w:pPr>
      <w:r w:rsidRPr="00DC27BE">
        <w:rPr>
          <w:snapToGrid w:val="0"/>
        </w:rPr>
        <w:t xml:space="preserve">  peer 10.0.11.1 enable</w:t>
      </w:r>
    </w:p>
    <w:p w14:paraId="7132DE8F" w14:textId="77777777" w:rsidR="00DC27BE" w:rsidRPr="00DC27BE" w:rsidRDefault="00DC27BE" w:rsidP="00DC27BE">
      <w:pPr>
        <w:pStyle w:val="2f3"/>
        <w:rPr>
          <w:rFonts w:hint="eastAsia"/>
          <w:snapToGrid w:val="0"/>
        </w:rPr>
      </w:pPr>
      <w:r w:rsidRPr="00DC27BE">
        <w:rPr>
          <w:snapToGrid w:val="0"/>
        </w:rPr>
        <w:t xml:space="preserve">  peer 10.10.10.3 enable</w:t>
      </w:r>
    </w:p>
    <w:p w14:paraId="479115BA" w14:textId="77777777" w:rsidR="00DC27BE" w:rsidRPr="00DC27BE" w:rsidRDefault="00DC27BE" w:rsidP="00DC27BE">
      <w:pPr>
        <w:pStyle w:val="2f3"/>
        <w:rPr>
          <w:rFonts w:hint="eastAsia"/>
          <w:snapToGrid w:val="0"/>
        </w:rPr>
      </w:pPr>
      <w:r w:rsidRPr="00DC27BE">
        <w:rPr>
          <w:snapToGrid w:val="0"/>
        </w:rPr>
        <w:t xml:space="preserve">  peer 10.10.10.3 next-hop-local </w:t>
      </w:r>
    </w:p>
    <w:p w14:paraId="23FB4B20" w14:textId="77777777" w:rsidR="00DC27BE" w:rsidRPr="00DC27BE" w:rsidRDefault="00DC27BE" w:rsidP="00DC27BE">
      <w:pPr>
        <w:pStyle w:val="2f3"/>
        <w:rPr>
          <w:rFonts w:hint="eastAsia"/>
          <w:snapToGrid w:val="0"/>
        </w:rPr>
      </w:pPr>
      <w:r w:rsidRPr="00DC27BE">
        <w:rPr>
          <w:snapToGrid w:val="0"/>
        </w:rPr>
        <w:t xml:space="preserve"> #</w:t>
      </w:r>
    </w:p>
    <w:p w14:paraId="7A7DDA32" w14:textId="77777777" w:rsidR="00DC27BE" w:rsidRPr="00DC27BE" w:rsidRDefault="00DC27BE" w:rsidP="00DC27BE">
      <w:pPr>
        <w:pStyle w:val="2f3"/>
        <w:rPr>
          <w:rFonts w:hint="eastAsia"/>
          <w:snapToGrid w:val="0"/>
        </w:rPr>
      </w:pPr>
      <w:r w:rsidRPr="00DC27BE">
        <w:rPr>
          <w:snapToGrid w:val="0"/>
        </w:rPr>
        <w:t xml:space="preserve"> ipv6-family unicast</w:t>
      </w:r>
    </w:p>
    <w:p w14:paraId="4928AC9F" w14:textId="77777777" w:rsidR="00DC27BE" w:rsidRPr="00DC27BE" w:rsidRDefault="00DC27BE" w:rsidP="00DC27BE">
      <w:pPr>
        <w:pStyle w:val="2f3"/>
        <w:rPr>
          <w:rFonts w:hint="eastAsia"/>
          <w:snapToGrid w:val="0"/>
        </w:rPr>
      </w:pPr>
      <w:r w:rsidRPr="00DC27BE">
        <w:rPr>
          <w:snapToGrid w:val="0"/>
        </w:rPr>
        <w:t xml:space="preserve">  undo synchronization</w:t>
      </w:r>
    </w:p>
    <w:p w14:paraId="38731E5D" w14:textId="77777777" w:rsidR="00DC27BE" w:rsidRPr="00DC27BE" w:rsidRDefault="00DC27BE" w:rsidP="00DC27BE">
      <w:pPr>
        <w:pStyle w:val="2f3"/>
        <w:rPr>
          <w:rFonts w:hint="eastAsia"/>
          <w:snapToGrid w:val="0"/>
        </w:rPr>
      </w:pPr>
      <w:r w:rsidRPr="00DC27BE">
        <w:rPr>
          <w:snapToGrid w:val="0"/>
        </w:rPr>
        <w:t xml:space="preserve">  peer 3::3 enable</w:t>
      </w:r>
    </w:p>
    <w:p w14:paraId="33609E04" w14:textId="77777777" w:rsidR="00DC27BE" w:rsidRPr="00DC27BE" w:rsidRDefault="00DC27BE" w:rsidP="00DC27BE">
      <w:pPr>
        <w:pStyle w:val="2f3"/>
        <w:rPr>
          <w:rFonts w:hint="eastAsia"/>
          <w:snapToGrid w:val="0"/>
        </w:rPr>
      </w:pPr>
      <w:r w:rsidRPr="00DC27BE">
        <w:rPr>
          <w:snapToGrid w:val="0"/>
        </w:rPr>
        <w:lastRenderedPageBreak/>
        <w:t xml:space="preserve">  peer 3::3 next-hop-local </w:t>
      </w:r>
    </w:p>
    <w:p w14:paraId="1C9ADD31" w14:textId="77777777" w:rsidR="00DC27BE" w:rsidRPr="00DC27BE" w:rsidRDefault="00DC27BE" w:rsidP="00DC27BE">
      <w:pPr>
        <w:pStyle w:val="2f3"/>
        <w:rPr>
          <w:rFonts w:hint="eastAsia"/>
          <w:snapToGrid w:val="0"/>
        </w:rPr>
      </w:pPr>
      <w:r w:rsidRPr="00DC27BE">
        <w:rPr>
          <w:snapToGrid w:val="0"/>
        </w:rPr>
        <w:t xml:space="preserve">  peer 2001:DB8:11::1 enable</w:t>
      </w:r>
    </w:p>
    <w:p w14:paraId="7C245D31" w14:textId="77777777" w:rsidR="00DC27BE" w:rsidRPr="00DC27BE" w:rsidRDefault="00DC27BE" w:rsidP="00DC27BE">
      <w:pPr>
        <w:pStyle w:val="2f3"/>
        <w:rPr>
          <w:rFonts w:hint="eastAsia"/>
          <w:snapToGrid w:val="0"/>
        </w:rPr>
      </w:pPr>
      <w:r w:rsidRPr="00DC27BE">
        <w:rPr>
          <w:snapToGrid w:val="0"/>
        </w:rPr>
        <w:t>#</w:t>
      </w:r>
    </w:p>
    <w:p w14:paraId="1A180A14" w14:textId="77777777" w:rsidR="00DC27BE" w:rsidRPr="00DC27BE" w:rsidRDefault="00DC27BE" w:rsidP="00DC27BE">
      <w:pPr>
        <w:pStyle w:val="2f3"/>
        <w:rPr>
          <w:rFonts w:hint="eastAsia"/>
          <w:snapToGrid w:val="0"/>
        </w:rPr>
      </w:pPr>
      <w:r w:rsidRPr="00DC27BE">
        <w:rPr>
          <w:snapToGrid w:val="0"/>
        </w:rPr>
        <w:t xml:space="preserve">ospf 1 </w:t>
      </w:r>
    </w:p>
    <w:p w14:paraId="27475CB0" w14:textId="77777777" w:rsidR="00DC27BE" w:rsidRPr="00DC27BE" w:rsidRDefault="00DC27BE" w:rsidP="00DC27BE">
      <w:pPr>
        <w:pStyle w:val="2f3"/>
        <w:rPr>
          <w:rFonts w:hint="eastAsia"/>
          <w:snapToGrid w:val="0"/>
        </w:rPr>
      </w:pPr>
      <w:r w:rsidRPr="00DC27BE">
        <w:rPr>
          <w:snapToGrid w:val="0"/>
        </w:rPr>
        <w:t xml:space="preserve"> area 0.0.0.0 </w:t>
      </w:r>
    </w:p>
    <w:p w14:paraId="77BB80FC" w14:textId="77777777" w:rsidR="00DC27BE" w:rsidRPr="00DC27BE" w:rsidRDefault="00DC27BE" w:rsidP="00DC27BE">
      <w:pPr>
        <w:pStyle w:val="2f3"/>
        <w:rPr>
          <w:rFonts w:hint="eastAsia"/>
          <w:snapToGrid w:val="0"/>
        </w:rPr>
      </w:pPr>
      <w:r w:rsidRPr="00DC27BE">
        <w:rPr>
          <w:snapToGrid w:val="0"/>
        </w:rPr>
        <w:t xml:space="preserve">  network 10.0.12.1 0.0.0.0 </w:t>
      </w:r>
    </w:p>
    <w:p w14:paraId="6F503476" w14:textId="77777777" w:rsidR="00DC27BE" w:rsidRPr="00DC27BE" w:rsidRDefault="00DC27BE" w:rsidP="00DC27BE">
      <w:pPr>
        <w:pStyle w:val="2f3"/>
        <w:rPr>
          <w:rFonts w:hint="eastAsia"/>
          <w:snapToGrid w:val="0"/>
        </w:rPr>
      </w:pPr>
      <w:r w:rsidRPr="00DC27BE">
        <w:rPr>
          <w:snapToGrid w:val="0"/>
        </w:rPr>
        <w:t xml:space="preserve">  network 10.10.10.1 0.0.0.0 </w:t>
      </w:r>
    </w:p>
    <w:p w14:paraId="72F988E0" w14:textId="77777777" w:rsidR="00DC27BE" w:rsidRPr="00DC27BE" w:rsidRDefault="00DC27BE" w:rsidP="00DC27BE">
      <w:pPr>
        <w:pStyle w:val="2f3"/>
        <w:rPr>
          <w:rFonts w:hint="eastAsia"/>
          <w:snapToGrid w:val="0"/>
        </w:rPr>
      </w:pPr>
      <w:r w:rsidRPr="00DC27BE">
        <w:rPr>
          <w:snapToGrid w:val="0"/>
        </w:rPr>
        <w:t>#</w:t>
      </w:r>
    </w:p>
    <w:p w14:paraId="6A04FCDF" w14:textId="77777777" w:rsidR="00DC27BE" w:rsidRPr="00DC27BE" w:rsidRDefault="00DC27BE" w:rsidP="00DC27BE">
      <w:pPr>
        <w:pStyle w:val="2f3"/>
        <w:rPr>
          <w:rFonts w:hint="eastAsia"/>
          <w:snapToGrid w:val="0"/>
        </w:rPr>
      </w:pPr>
      <w:r w:rsidRPr="00DC27BE">
        <w:rPr>
          <w:snapToGrid w:val="0"/>
        </w:rPr>
        <w:t>return</w:t>
      </w:r>
    </w:p>
    <w:p w14:paraId="5C65EED2" w14:textId="77777777" w:rsidR="00DC27BE" w:rsidRPr="00DC27BE" w:rsidRDefault="00DC27BE" w:rsidP="00DC27BE">
      <w:pPr>
        <w:pStyle w:val="1e"/>
      </w:pPr>
      <w:r w:rsidRPr="00DC27BE">
        <w:t>Configuration on R2</w:t>
      </w:r>
    </w:p>
    <w:p w14:paraId="4D87D923" w14:textId="77777777" w:rsidR="00DC27BE" w:rsidRPr="00DC27BE" w:rsidRDefault="00DC27BE" w:rsidP="00DC27BE">
      <w:pPr>
        <w:pStyle w:val="2f3"/>
        <w:rPr>
          <w:rFonts w:hint="eastAsia"/>
          <w:snapToGrid w:val="0"/>
        </w:rPr>
      </w:pPr>
      <w:r w:rsidRPr="00DC27BE">
        <w:rPr>
          <w:snapToGrid w:val="0"/>
        </w:rPr>
        <w:t>#</w:t>
      </w:r>
    </w:p>
    <w:p w14:paraId="6FA1EE4D" w14:textId="77777777" w:rsidR="00DC27BE" w:rsidRPr="00DC27BE" w:rsidRDefault="00DC27BE" w:rsidP="00DC27BE">
      <w:pPr>
        <w:pStyle w:val="2f3"/>
        <w:rPr>
          <w:rFonts w:hint="eastAsia"/>
          <w:snapToGrid w:val="0"/>
        </w:rPr>
      </w:pPr>
      <w:r w:rsidRPr="00DC27BE">
        <w:rPr>
          <w:snapToGrid w:val="0"/>
        </w:rPr>
        <w:t xml:space="preserve"> sysname R2</w:t>
      </w:r>
    </w:p>
    <w:p w14:paraId="323FF0F7" w14:textId="77777777" w:rsidR="00DC27BE" w:rsidRPr="00DC27BE" w:rsidRDefault="00DC27BE" w:rsidP="00DC27BE">
      <w:pPr>
        <w:pStyle w:val="2f3"/>
        <w:rPr>
          <w:rFonts w:hint="eastAsia"/>
          <w:snapToGrid w:val="0"/>
        </w:rPr>
      </w:pPr>
      <w:r w:rsidRPr="00DC27BE">
        <w:rPr>
          <w:snapToGrid w:val="0"/>
        </w:rPr>
        <w:t>#</w:t>
      </w:r>
    </w:p>
    <w:p w14:paraId="5A0C0A45" w14:textId="77777777" w:rsidR="00DC27BE" w:rsidRPr="00DC27BE" w:rsidRDefault="00DC27BE" w:rsidP="00DC27BE">
      <w:pPr>
        <w:pStyle w:val="2f3"/>
        <w:rPr>
          <w:rFonts w:hint="eastAsia"/>
          <w:snapToGrid w:val="0"/>
        </w:rPr>
      </w:pPr>
      <w:r w:rsidRPr="00DC27BE">
        <w:rPr>
          <w:snapToGrid w:val="0"/>
        </w:rPr>
        <w:t xml:space="preserve">ipv6 </w:t>
      </w:r>
    </w:p>
    <w:p w14:paraId="1AF2F167" w14:textId="77777777" w:rsidR="00DC27BE" w:rsidRPr="00DC27BE" w:rsidRDefault="00DC27BE" w:rsidP="00DC27BE">
      <w:pPr>
        <w:pStyle w:val="2f3"/>
        <w:rPr>
          <w:rFonts w:hint="eastAsia"/>
          <w:snapToGrid w:val="0"/>
        </w:rPr>
      </w:pPr>
      <w:r w:rsidRPr="00DC27BE">
        <w:rPr>
          <w:snapToGrid w:val="0"/>
        </w:rPr>
        <w:t>#</w:t>
      </w:r>
    </w:p>
    <w:p w14:paraId="7523CB51" w14:textId="77777777" w:rsidR="00DC27BE" w:rsidRPr="00DC27BE" w:rsidRDefault="00DC27BE" w:rsidP="00DC27BE">
      <w:pPr>
        <w:pStyle w:val="2f3"/>
        <w:rPr>
          <w:rFonts w:hint="eastAsia"/>
          <w:snapToGrid w:val="0"/>
        </w:rPr>
      </w:pPr>
      <w:r w:rsidRPr="00DC27BE">
        <w:rPr>
          <w:snapToGrid w:val="0"/>
        </w:rPr>
        <w:t xml:space="preserve">router id 10.10.10.2 </w:t>
      </w:r>
    </w:p>
    <w:p w14:paraId="793BC687" w14:textId="77777777" w:rsidR="00DC27BE" w:rsidRPr="00DC27BE" w:rsidRDefault="00DC27BE" w:rsidP="00DC27BE">
      <w:pPr>
        <w:pStyle w:val="2f3"/>
        <w:rPr>
          <w:rFonts w:hint="eastAsia"/>
          <w:snapToGrid w:val="0"/>
        </w:rPr>
      </w:pPr>
      <w:r w:rsidRPr="00DC27BE">
        <w:rPr>
          <w:snapToGrid w:val="0"/>
        </w:rPr>
        <w:t>#</w:t>
      </w:r>
    </w:p>
    <w:p w14:paraId="053C1CA9" w14:textId="77777777" w:rsidR="00DC27BE" w:rsidRPr="00DC27BE" w:rsidRDefault="00DC27BE" w:rsidP="00DC27BE">
      <w:pPr>
        <w:pStyle w:val="2f3"/>
        <w:rPr>
          <w:rFonts w:hint="eastAsia"/>
          <w:snapToGrid w:val="0"/>
        </w:rPr>
      </w:pPr>
      <w:r w:rsidRPr="00DC27BE">
        <w:rPr>
          <w:snapToGrid w:val="0"/>
        </w:rPr>
        <w:t>isis 1</w:t>
      </w:r>
    </w:p>
    <w:p w14:paraId="6E243D5C" w14:textId="77777777" w:rsidR="00DC27BE" w:rsidRPr="00DC27BE" w:rsidRDefault="00DC27BE" w:rsidP="00DC27BE">
      <w:pPr>
        <w:pStyle w:val="2f3"/>
        <w:rPr>
          <w:rFonts w:hint="eastAsia"/>
          <w:snapToGrid w:val="0"/>
        </w:rPr>
      </w:pPr>
      <w:r w:rsidRPr="00DC27BE">
        <w:rPr>
          <w:snapToGrid w:val="0"/>
        </w:rPr>
        <w:t xml:space="preserve"> is-level level-2</w:t>
      </w:r>
    </w:p>
    <w:p w14:paraId="7F52D493" w14:textId="77777777" w:rsidR="00DC27BE" w:rsidRPr="00DC27BE" w:rsidRDefault="00DC27BE" w:rsidP="00DC27BE">
      <w:pPr>
        <w:pStyle w:val="2f3"/>
        <w:rPr>
          <w:rFonts w:hint="eastAsia"/>
          <w:snapToGrid w:val="0"/>
        </w:rPr>
      </w:pPr>
      <w:r w:rsidRPr="00DC27BE">
        <w:rPr>
          <w:snapToGrid w:val="0"/>
        </w:rPr>
        <w:t xml:space="preserve"> cost-style wide</w:t>
      </w:r>
    </w:p>
    <w:p w14:paraId="27B209CF" w14:textId="77777777" w:rsidR="00DC27BE" w:rsidRPr="00DC27BE" w:rsidRDefault="00DC27BE" w:rsidP="00DC27BE">
      <w:pPr>
        <w:pStyle w:val="2f3"/>
        <w:rPr>
          <w:rFonts w:hint="eastAsia"/>
          <w:snapToGrid w:val="0"/>
        </w:rPr>
      </w:pPr>
      <w:r w:rsidRPr="00DC27BE">
        <w:rPr>
          <w:snapToGrid w:val="0"/>
        </w:rPr>
        <w:t xml:space="preserve"> network-entity 49.0001.0100.1001.0002.00</w:t>
      </w:r>
    </w:p>
    <w:p w14:paraId="742F0E28" w14:textId="77777777" w:rsidR="00DC27BE" w:rsidRPr="00DC27BE" w:rsidRDefault="00DC27BE" w:rsidP="00DC27BE">
      <w:pPr>
        <w:pStyle w:val="2f3"/>
        <w:rPr>
          <w:rFonts w:hint="eastAsia"/>
          <w:snapToGrid w:val="0"/>
        </w:rPr>
      </w:pPr>
      <w:r w:rsidRPr="00DC27BE">
        <w:rPr>
          <w:snapToGrid w:val="0"/>
        </w:rPr>
        <w:t xml:space="preserve"> is-name R2</w:t>
      </w:r>
    </w:p>
    <w:p w14:paraId="4C3F0B11" w14:textId="77777777" w:rsidR="00DC27BE" w:rsidRPr="00DC27BE" w:rsidRDefault="00DC27BE" w:rsidP="00DC27BE">
      <w:pPr>
        <w:pStyle w:val="2f3"/>
        <w:rPr>
          <w:rFonts w:hint="eastAsia"/>
          <w:snapToGrid w:val="0"/>
        </w:rPr>
      </w:pPr>
      <w:r w:rsidRPr="00DC27BE">
        <w:rPr>
          <w:snapToGrid w:val="0"/>
        </w:rPr>
        <w:t xml:space="preserve"> import-route ospf 1 </w:t>
      </w:r>
    </w:p>
    <w:p w14:paraId="299872CE" w14:textId="77777777" w:rsidR="00DC27BE" w:rsidRPr="00DC27BE" w:rsidRDefault="00DC27BE" w:rsidP="00DC27BE">
      <w:pPr>
        <w:pStyle w:val="2f3"/>
        <w:rPr>
          <w:rFonts w:hint="eastAsia"/>
          <w:snapToGrid w:val="0"/>
        </w:rPr>
      </w:pPr>
      <w:r w:rsidRPr="00DC27BE">
        <w:rPr>
          <w:snapToGrid w:val="0"/>
        </w:rPr>
        <w:t xml:space="preserve"> #</w:t>
      </w:r>
    </w:p>
    <w:p w14:paraId="58790454" w14:textId="77777777" w:rsidR="00DC27BE" w:rsidRPr="00DC27BE" w:rsidRDefault="00DC27BE" w:rsidP="00DC27BE">
      <w:pPr>
        <w:pStyle w:val="2f3"/>
        <w:rPr>
          <w:rFonts w:hint="eastAsia"/>
          <w:snapToGrid w:val="0"/>
        </w:rPr>
      </w:pPr>
      <w:r w:rsidRPr="00DC27BE">
        <w:rPr>
          <w:snapToGrid w:val="0"/>
        </w:rPr>
        <w:t xml:space="preserve"> ipv6 enable topology ipv6</w:t>
      </w:r>
    </w:p>
    <w:p w14:paraId="35A7ECE6" w14:textId="77777777" w:rsidR="00DC27BE" w:rsidRPr="00DC27BE" w:rsidRDefault="00DC27BE" w:rsidP="00DC27BE">
      <w:pPr>
        <w:pStyle w:val="2f3"/>
        <w:rPr>
          <w:rFonts w:hint="eastAsia"/>
          <w:snapToGrid w:val="0"/>
        </w:rPr>
      </w:pPr>
      <w:r w:rsidRPr="00DC27BE">
        <w:rPr>
          <w:snapToGrid w:val="0"/>
        </w:rPr>
        <w:t xml:space="preserve"> ipv6 import-route ospfv3 1 </w:t>
      </w:r>
    </w:p>
    <w:p w14:paraId="0637F9FE" w14:textId="77777777" w:rsidR="00DC27BE" w:rsidRPr="00DC27BE" w:rsidRDefault="00DC27BE" w:rsidP="00DC27BE">
      <w:pPr>
        <w:pStyle w:val="2f3"/>
        <w:rPr>
          <w:rFonts w:hint="eastAsia"/>
          <w:snapToGrid w:val="0"/>
        </w:rPr>
      </w:pPr>
      <w:r w:rsidRPr="00DC27BE">
        <w:rPr>
          <w:snapToGrid w:val="0"/>
        </w:rPr>
        <w:t xml:space="preserve"> #</w:t>
      </w:r>
    </w:p>
    <w:p w14:paraId="2C7E2EDC" w14:textId="77777777" w:rsidR="00DC27BE" w:rsidRPr="00DC27BE" w:rsidRDefault="00DC27BE" w:rsidP="00DC27BE">
      <w:pPr>
        <w:pStyle w:val="2f3"/>
        <w:rPr>
          <w:rFonts w:hint="eastAsia"/>
          <w:snapToGrid w:val="0"/>
        </w:rPr>
      </w:pPr>
      <w:r w:rsidRPr="00DC27BE">
        <w:rPr>
          <w:snapToGrid w:val="0"/>
        </w:rPr>
        <w:t>#</w:t>
      </w:r>
    </w:p>
    <w:p w14:paraId="7FD8807D" w14:textId="77777777" w:rsidR="00DC27BE" w:rsidRPr="00DC27BE" w:rsidRDefault="00DC27BE" w:rsidP="00DC27BE">
      <w:pPr>
        <w:pStyle w:val="2f3"/>
        <w:rPr>
          <w:rFonts w:hint="eastAsia"/>
          <w:snapToGrid w:val="0"/>
        </w:rPr>
      </w:pPr>
      <w:r w:rsidRPr="00DC27BE">
        <w:rPr>
          <w:snapToGrid w:val="0"/>
        </w:rPr>
        <w:t>ospfv3 1</w:t>
      </w:r>
    </w:p>
    <w:p w14:paraId="2FC6420F" w14:textId="77777777" w:rsidR="00DC27BE" w:rsidRPr="00DC27BE" w:rsidRDefault="00DC27BE" w:rsidP="00DC27BE">
      <w:pPr>
        <w:pStyle w:val="2f3"/>
        <w:rPr>
          <w:rFonts w:hint="eastAsia"/>
          <w:snapToGrid w:val="0"/>
        </w:rPr>
      </w:pPr>
      <w:r w:rsidRPr="00DC27BE">
        <w:rPr>
          <w:snapToGrid w:val="0"/>
        </w:rPr>
        <w:t xml:space="preserve"> router-id 10.10.10.2</w:t>
      </w:r>
    </w:p>
    <w:p w14:paraId="63E0FCA8" w14:textId="77777777" w:rsidR="00DC27BE" w:rsidRPr="00DC27BE" w:rsidRDefault="00DC27BE" w:rsidP="00DC27BE">
      <w:pPr>
        <w:pStyle w:val="2f3"/>
        <w:rPr>
          <w:rFonts w:hint="eastAsia"/>
          <w:snapToGrid w:val="0"/>
        </w:rPr>
      </w:pPr>
      <w:r w:rsidRPr="00DC27BE">
        <w:rPr>
          <w:snapToGrid w:val="0"/>
        </w:rPr>
        <w:t xml:space="preserve"> import-route isis 1</w:t>
      </w:r>
    </w:p>
    <w:p w14:paraId="4949B69C" w14:textId="77777777" w:rsidR="00DC27BE" w:rsidRPr="00DC27BE" w:rsidRDefault="00DC27BE" w:rsidP="00DC27BE">
      <w:pPr>
        <w:pStyle w:val="2f3"/>
        <w:rPr>
          <w:rFonts w:hint="eastAsia"/>
          <w:snapToGrid w:val="0"/>
        </w:rPr>
      </w:pPr>
      <w:r w:rsidRPr="00DC27BE">
        <w:rPr>
          <w:snapToGrid w:val="0"/>
        </w:rPr>
        <w:t>#</w:t>
      </w:r>
    </w:p>
    <w:p w14:paraId="2BEF68FF" w14:textId="77777777" w:rsidR="00DC27BE" w:rsidRPr="00DC27BE" w:rsidRDefault="00DC27BE" w:rsidP="00DC27BE">
      <w:pPr>
        <w:pStyle w:val="2f3"/>
        <w:rPr>
          <w:rFonts w:hint="eastAsia"/>
          <w:snapToGrid w:val="0"/>
        </w:rPr>
      </w:pPr>
      <w:r w:rsidRPr="00DC27BE">
        <w:rPr>
          <w:snapToGrid w:val="0"/>
        </w:rPr>
        <w:t>interface GigabitEthernet0/0/1</w:t>
      </w:r>
    </w:p>
    <w:p w14:paraId="1A9BCED0" w14:textId="77777777" w:rsidR="00DC27BE" w:rsidRPr="00DC27BE" w:rsidRDefault="00DC27BE" w:rsidP="00DC27BE">
      <w:pPr>
        <w:pStyle w:val="2f3"/>
        <w:rPr>
          <w:rFonts w:hint="eastAsia"/>
          <w:snapToGrid w:val="0"/>
        </w:rPr>
      </w:pPr>
      <w:r w:rsidRPr="00DC27BE">
        <w:rPr>
          <w:snapToGrid w:val="0"/>
        </w:rPr>
        <w:t xml:space="preserve"> ip address 10.0.24.2 255.255.255.0 </w:t>
      </w:r>
    </w:p>
    <w:p w14:paraId="6659C2AC" w14:textId="77777777" w:rsidR="00DC27BE" w:rsidRPr="00DC27BE" w:rsidRDefault="00DC27BE" w:rsidP="00DC27BE">
      <w:pPr>
        <w:pStyle w:val="2f3"/>
        <w:rPr>
          <w:rFonts w:hint="eastAsia"/>
          <w:snapToGrid w:val="0"/>
        </w:rPr>
      </w:pPr>
      <w:r w:rsidRPr="00DC27BE">
        <w:rPr>
          <w:snapToGrid w:val="0"/>
        </w:rPr>
        <w:t xml:space="preserve"> isis enable 1</w:t>
      </w:r>
    </w:p>
    <w:p w14:paraId="1C8E3AC5" w14:textId="77777777" w:rsidR="00DC27BE" w:rsidRPr="00DC27BE" w:rsidRDefault="00DC27BE" w:rsidP="00DC27BE">
      <w:pPr>
        <w:pStyle w:val="2f3"/>
        <w:rPr>
          <w:rFonts w:hint="eastAsia"/>
          <w:snapToGrid w:val="0"/>
        </w:rPr>
      </w:pPr>
      <w:r w:rsidRPr="00DC27BE">
        <w:rPr>
          <w:snapToGrid w:val="0"/>
        </w:rPr>
        <w:t>#</w:t>
      </w:r>
    </w:p>
    <w:p w14:paraId="17715BD4" w14:textId="77777777" w:rsidR="00DC27BE" w:rsidRPr="00DC27BE" w:rsidRDefault="00DC27BE" w:rsidP="00DC27BE">
      <w:pPr>
        <w:pStyle w:val="2f3"/>
        <w:rPr>
          <w:rFonts w:hint="eastAsia"/>
          <w:snapToGrid w:val="0"/>
        </w:rPr>
      </w:pPr>
      <w:r w:rsidRPr="00DC27BE">
        <w:rPr>
          <w:snapToGrid w:val="0"/>
        </w:rPr>
        <w:t>interface GigabitEthernet0/0/2</w:t>
      </w:r>
    </w:p>
    <w:p w14:paraId="72DC99B2" w14:textId="77777777" w:rsidR="00DC27BE" w:rsidRPr="00DC27BE" w:rsidRDefault="00DC27BE" w:rsidP="00DC27BE">
      <w:pPr>
        <w:pStyle w:val="2f3"/>
        <w:rPr>
          <w:rFonts w:hint="eastAsia"/>
          <w:snapToGrid w:val="0"/>
        </w:rPr>
      </w:pPr>
      <w:r w:rsidRPr="00DC27BE">
        <w:rPr>
          <w:snapToGrid w:val="0"/>
        </w:rPr>
        <w:t xml:space="preserve"> ipv6 enable </w:t>
      </w:r>
    </w:p>
    <w:p w14:paraId="14013F06" w14:textId="77777777" w:rsidR="00DC27BE" w:rsidRPr="00DC27BE" w:rsidRDefault="00DC27BE" w:rsidP="00DC27BE">
      <w:pPr>
        <w:pStyle w:val="2f3"/>
        <w:rPr>
          <w:rFonts w:hint="eastAsia"/>
          <w:snapToGrid w:val="0"/>
        </w:rPr>
      </w:pPr>
      <w:r w:rsidRPr="00DC27BE">
        <w:rPr>
          <w:snapToGrid w:val="0"/>
        </w:rPr>
        <w:t xml:space="preserve"> ip address 10.0.23.2 255.255.255.0 </w:t>
      </w:r>
    </w:p>
    <w:p w14:paraId="0EDB7850" w14:textId="77777777" w:rsidR="00DC27BE" w:rsidRPr="00DC27BE" w:rsidRDefault="00DC27BE" w:rsidP="00DC27BE">
      <w:pPr>
        <w:pStyle w:val="2f3"/>
        <w:rPr>
          <w:rFonts w:hint="eastAsia"/>
          <w:snapToGrid w:val="0"/>
        </w:rPr>
      </w:pPr>
      <w:r w:rsidRPr="00DC27BE">
        <w:rPr>
          <w:snapToGrid w:val="0"/>
        </w:rPr>
        <w:t xml:space="preserve"> ipv6 address 2001:DB8:23::2/64 </w:t>
      </w:r>
    </w:p>
    <w:p w14:paraId="14A35235" w14:textId="77777777" w:rsidR="00DC27BE" w:rsidRPr="00DC27BE" w:rsidRDefault="00DC27BE" w:rsidP="00DC27BE">
      <w:pPr>
        <w:pStyle w:val="2f3"/>
        <w:rPr>
          <w:rFonts w:hint="eastAsia"/>
          <w:snapToGrid w:val="0"/>
        </w:rPr>
      </w:pPr>
      <w:r w:rsidRPr="00DC27BE">
        <w:rPr>
          <w:snapToGrid w:val="0"/>
        </w:rPr>
        <w:t xml:space="preserve"> isis enable 1</w:t>
      </w:r>
    </w:p>
    <w:p w14:paraId="5895771F" w14:textId="77777777" w:rsidR="00DC27BE" w:rsidRPr="00DC27BE" w:rsidRDefault="00DC27BE" w:rsidP="00DC27BE">
      <w:pPr>
        <w:pStyle w:val="2f3"/>
        <w:rPr>
          <w:rFonts w:hint="eastAsia"/>
          <w:snapToGrid w:val="0"/>
        </w:rPr>
      </w:pPr>
      <w:r w:rsidRPr="00DC27BE">
        <w:rPr>
          <w:snapToGrid w:val="0"/>
        </w:rPr>
        <w:t xml:space="preserve"> isis ipv6 enable 1</w:t>
      </w:r>
    </w:p>
    <w:p w14:paraId="7907BF1E" w14:textId="77777777" w:rsidR="00DC27BE" w:rsidRPr="00DC27BE" w:rsidRDefault="00DC27BE" w:rsidP="00DC27BE">
      <w:pPr>
        <w:pStyle w:val="2f3"/>
        <w:rPr>
          <w:rFonts w:hint="eastAsia"/>
          <w:snapToGrid w:val="0"/>
        </w:rPr>
      </w:pPr>
      <w:r w:rsidRPr="00DC27BE">
        <w:rPr>
          <w:snapToGrid w:val="0"/>
        </w:rPr>
        <w:t>#</w:t>
      </w:r>
    </w:p>
    <w:p w14:paraId="393BE074" w14:textId="77777777" w:rsidR="00DC27BE" w:rsidRPr="00DC27BE" w:rsidRDefault="00DC27BE" w:rsidP="00DC27BE">
      <w:pPr>
        <w:pStyle w:val="2f3"/>
        <w:rPr>
          <w:rFonts w:hint="eastAsia"/>
          <w:snapToGrid w:val="0"/>
        </w:rPr>
      </w:pPr>
      <w:r w:rsidRPr="00DC27BE">
        <w:rPr>
          <w:snapToGrid w:val="0"/>
        </w:rPr>
        <w:t>interface GigabitEthernet0/0/3</w:t>
      </w:r>
    </w:p>
    <w:p w14:paraId="491E9409" w14:textId="77777777" w:rsidR="00DC27BE" w:rsidRPr="00DC27BE" w:rsidRDefault="00DC27BE" w:rsidP="00DC27BE">
      <w:pPr>
        <w:pStyle w:val="2f3"/>
        <w:rPr>
          <w:rFonts w:hint="eastAsia"/>
          <w:snapToGrid w:val="0"/>
        </w:rPr>
      </w:pPr>
      <w:r w:rsidRPr="00DC27BE">
        <w:rPr>
          <w:snapToGrid w:val="0"/>
        </w:rPr>
        <w:t xml:space="preserve"> ipv6 enable </w:t>
      </w:r>
    </w:p>
    <w:p w14:paraId="35220B91" w14:textId="77777777" w:rsidR="00DC27BE" w:rsidRPr="00DC27BE" w:rsidRDefault="00DC27BE" w:rsidP="00DC27BE">
      <w:pPr>
        <w:pStyle w:val="2f3"/>
        <w:rPr>
          <w:rFonts w:hint="eastAsia"/>
          <w:snapToGrid w:val="0"/>
        </w:rPr>
      </w:pPr>
      <w:r w:rsidRPr="00DC27BE">
        <w:rPr>
          <w:snapToGrid w:val="0"/>
        </w:rPr>
        <w:t xml:space="preserve"> ip address 10.0.12.2 255.255.255.0 </w:t>
      </w:r>
    </w:p>
    <w:p w14:paraId="76227B89" w14:textId="77777777" w:rsidR="00DC27BE" w:rsidRPr="00DC27BE" w:rsidRDefault="00DC27BE" w:rsidP="00DC27BE">
      <w:pPr>
        <w:pStyle w:val="2f3"/>
        <w:rPr>
          <w:rFonts w:hint="eastAsia"/>
          <w:snapToGrid w:val="0"/>
        </w:rPr>
      </w:pPr>
      <w:r w:rsidRPr="00DC27BE">
        <w:rPr>
          <w:snapToGrid w:val="0"/>
        </w:rPr>
        <w:t xml:space="preserve"> ipv6 address 2001:DB8:12::2/64 </w:t>
      </w:r>
    </w:p>
    <w:p w14:paraId="23EA2A03" w14:textId="77777777" w:rsidR="00DC27BE" w:rsidRPr="00DC27BE" w:rsidRDefault="00DC27BE" w:rsidP="00DC27BE">
      <w:pPr>
        <w:pStyle w:val="2f3"/>
        <w:rPr>
          <w:rFonts w:hint="eastAsia"/>
          <w:snapToGrid w:val="0"/>
        </w:rPr>
      </w:pPr>
      <w:r w:rsidRPr="00DC27BE">
        <w:rPr>
          <w:snapToGrid w:val="0"/>
        </w:rPr>
        <w:t xml:space="preserve"> ospfv3 1 area 0.0.0.0</w:t>
      </w:r>
    </w:p>
    <w:p w14:paraId="695A76A6" w14:textId="77777777" w:rsidR="00DC27BE" w:rsidRPr="00DC27BE" w:rsidRDefault="00DC27BE" w:rsidP="00DC27BE">
      <w:pPr>
        <w:pStyle w:val="2f3"/>
        <w:rPr>
          <w:rFonts w:hint="eastAsia"/>
          <w:snapToGrid w:val="0"/>
        </w:rPr>
      </w:pPr>
      <w:r w:rsidRPr="00DC27BE">
        <w:rPr>
          <w:snapToGrid w:val="0"/>
        </w:rPr>
        <w:t>#</w:t>
      </w:r>
    </w:p>
    <w:p w14:paraId="4E86BC09" w14:textId="77777777" w:rsidR="00DC27BE" w:rsidRPr="00DC27BE" w:rsidRDefault="00DC27BE" w:rsidP="00DC27BE">
      <w:pPr>
        <w:pStyle w:val="2f3"/>
        <w:rPr>
          <w:rFonts w:hint="eastAsia"/>
          <w:snapToGrid w:val="0"/>
        </w:rPr>
      </w:pPr>
      <w:r w:rsidRPr="00DC27BE">
        <w:rPr>
          <w:snapToGrid w:val="0"/>
        </w:rPr>
        <w:t>interface LoopBack0</w:t>
      </w:r>
    </w:p>
    <w:p w14:paraId="21E8772B" w14:textId="77777777" w:rsidR="00DC27BE" w:rsidRPr="00DC27BE" w:rsidRDefault="00DC27BE" w:rsidP="00DC27BE">
      <w:pPr>
        <w:pStyle w:val="2f3"/>
        <w:rPr>
          <w:rFonts w:hint="eastAsia"/>
          <w:snapToGrid w:val="0"/>
        </w:rPr>
      </w:pPr>
      <w:r w:rsidRPr="00DC27BE">
        <w:rPr>
          <w:snapToGrid w:val="0"/>
        </w:rPr>
        <w:t xml:space="preserve"> ipv6 enable </w:t>
      </w:r>
    </w:p>
    <w:p w14:paraId="6E30748D" w14:textId="77777777" w:rsidR="00DC27BE" w:rsidRPr="00DC27BE" w:rsidRDefault="00DC27BE" w:rsidP="00DC27BE">
      <w:pPr>
        <w:pStyle w:val="2f3"/>
        <w:rPr>
          <w:rFonts w:hint="eastAsia"/>
          <w:snapToGrid w:val="0"/>
        </w:rPr>
      </w:pPr>
      <w:r w:rsidRPr="00DC27BE">
        <w:rPr>
          <w:snapToGrid w:val="0"/>
        </w:rPr>
        <w:t xml:space="preserve"> ip address 10.10.10.2 255.255.255.255 </w:t>
      </w:r>
    </w:p>
    <w:p w14:paraId="53F42D72" w14:textId="77777777" w:rsidR="00DC27BE" w:rsidRPr="00DC27BE" w:rsidRDefault="00DC27BE" w:rsidP="00DC27BE">
      <w:pPr>
        <w:pStyle w:val="2f3"/>
        <w:rPr>
          <w:rFonts w:hint="eastAsia"/>
          <w:snapToGrid w:val="0"/>
        </w:rPr>
      </w:pPr>
      <w:r w:rsidRPr="00DC27BE">
        <w:rPr>
          <w:snapToGrid w:val="0"/>
        </w:rPr>
        <w:t xml:space="preserve"> ipv6 address 2::2/128 </w:t>
      </w:r>
    </w:p>
    <w:p w14:paraId="598061BA" w14:textId="77777777" w:rsidR="00DC27BE" w:rsidRPr="00DC27BE" w:rsidRDefault="00DC27BE" w:rsidP="00DC27BE">
      <w:pPr>
        <w:pStyle w:val="2f3"/>
        <w:rPr>
          <w:rFonts w:hint="eastAsia"/>
          <w:snapToGrid w:val="0"/>
        </w:rPr>
      </w:pPr>
      <w:r w:rsidRPr="00DC27BE">
        <w:rPr>
          <w:snapToGrid w:val="0"/>
        </w:rPr>
        <w:t xml:space="preserve"> isis enable 1</w:t>
      </w:r>
    </w:p>
    <w:p w14:paraId="2D320B51" w14:textId="77777777" w:rsidR="00DC27BE" w:rsidRPr="00DC27BE" w:rsidRDefault="00DC27BE" w:rsidP="00DC27BE">
      <w:pPr>
        <w:pStyle w:val="2f3"/>
        <w:rPr>
          <w:rFonts w:hint="eastAsia"/>
          <w:snapToGrid w:val="0"/>
        </w:rPr>
      </w:pPr>
      <w:r w:rsidRPr="00DC27BE">
        <w:rPr>
          <w:snapToGrid w:val="0"/>
        </w:rPr>
        <w:lastRenderedPageBreak/>
        <w:t xml:space="preserve"> isis ipv6 enable 1</w:t>
      </w:r>
    </w:p>
    <w:p w14:paraId="73E8E7BB" w14:textId="77777777" w:rsidR="00DC27BE" w:rsidRPr="00DC27BE" w:rsidRDefault="00DC27BE" w:rsidP="00DC27BE">
      <w:pPr>
        <w:pStyle w:val="2f3"/>
        <w:rPr>
          <w:rFonts w:hint="eastAsia"/>
          <w:snapToGrid w:val="0"/>
        </w:rPr>
      </w:pPr>
      <w:r w:rsidRPr="00DC27BE">
        <w:rPr>
          <w:snapToGrid w:val="0"/>
        </w:rPr>
        <w:t>#</w:t>
      </w:r>
    </w:p>
    <w:p w14:paraId="490EF1CF" w14:textId="77777777" w:rsidR="00DC27BE" w:rsidRPr="00DC27BE" w:rsidRDefault="00DC27BE" w:rsidP="00DC27BE">
      <w:pPr>
        <w:pStyle w:val="2f3"/>
        <w:rPr>
          <w:rFonts w:hint="eastAsia"/>
          <w:snapToGrid w:val="0"/>
        </w:rPr>
      </w:pPr>
      <w:r w:rsidRPr="00DC27BE">
        <w:rPr>
          <w:snapToGrid w:val="0"/>
        </w:rPr>
        <w:t>bgp 65100</w:t>
      </w:r>
    </w:p>
    <w:p w14:paraId="5D5F7C39" w14:textId="77777777" w:rsidR="00DC27BE" w:rsidRPr="00DC27BE" w:rsidRDefault="00DC27BE" w:rsidP="00DC27BE">
      <w:pPr>
        <w:pStyle w:val="2f3"/>
        <w:rPr>
          <w:rFonts w:hint="eastAsia"/>
          <w:snapToGrid w:val="0"/>
        </w:rPr>
      </w:pPr>
      <w:r w:rsidRPr="00DC27BE">
        <w:rPr>
          <w:snapToGrid w:val="0"/>
        </w:rPr>
        <w:t xml:space="preserve"> peer 10.10.10.3 as-number 65100 </w:t>
      </w:r>
    </w:p>
    <w:p w14:paraId="332D715F" w14:textId="77777777" w:rsidR="00DC27BE" w:rsidRPr="00DC27BE" w:rsidRDefault="00DC27BE" w:rsidP="00DC27BE">
      <w:pPr>
        <w:pStyle w:val="2f3"/>
        <w:rPr>
          <w:rFonts w:hint="eastAsia"/>
          <w:snapToGrid w:val="0"/>
        </w:rPr>
      </w:pPr>
      <w:r w:rsidRPr="00DC27BE">
        <w:rPr>
          <w:snapToGrid w:val="0"/>
        </w:rPr>
        <w:t xml:space="preserve"> peer 10.10.10.3 connect-interface LoopBack0</w:t>
      </w:r>
    </w:p>
    <w:p w14:paraId="71631B1B" w14:textId="77777777" w:rsidR="00DC27BE" w:rsidRPr="00DC27BE" w:rsidRDefault="00DC27BE" w:rsidP="00DC27BE">
      <w:pPr>
        <w:pStyle w:val="2f3"/>
        <w:rPr>
          <w:rFonts w:hint="eastAsia"/>
          <w:snapToGrid w:val="0"/>
        </w:rPr>
      </w:pPr>
      <w:r w:rsidRPr="00DC27BE">
        <w:rPr>
          <w:snapToGrid w:val="0"/>
        </w:rPr>
        <w:t xml:space="preserve"> peer 3::3 as-number 65100 </w:t>
      </w:r>
    </w:p>
    <w:p w14:paraId="0213D399" w14:textId="77777777" w:rsidR="00DC27BE" w:rsidRPr="00DC27BE" w:rsidRDefault="00DC27BE" w:rsidP="00DC27BE">
      <w:pPr>
        <w:pStyle w:val="2f3"/>
        <w:rPr>
          <w:rFonts w:hint="eastAsia"/>
          <w:snapToGrid w:val="0"/>
        </w:rPr>
      </w:pPr>
      <w:r w:rsidRPr="00DC27BE">
        <w:rPr>
          <w:snapToGrid w:val="0"/>
        </w:rPr>
        <w:t xml:space="preserve"> peer 3::3 connect-interface LoopBack0</w:t>
      </w:r>
    </w:p>
    <w:p w14:paraId="4DA94090" w14:textId="77777777" w:rsidR="00DC27BE" w:rsidRPr="00DC27BE" w:rsidRDefault="00DC27BE" w:rsidP="00DC27BE">
      <w:pPr>
        <w:pStyle w:val="2f3"/>
        <w:rPr>
          <w:rFonts w:hint="eastAsia"/>
          <w:snapToGrid w:val="0"/>
        </w:rPr>
      </w:pPr>
      <w:r w:rsidRPr="00DC27BE">
        <w:rPr>
          <w:snapToGrid w:val="0"/>
        </w:rPr>
        <w:t xml:space="preserve"> #</w:t>
      </w:r>
    </w:p>
    <w:p w14:paraId="711EC60E" w14:textId="77777777" w:rsidR="00DC27BE" w:rsidRPr="00DC27BE" w:rsidRDefault="00DC27BE" w:rsidP="00DC27BE">
      <w:pPr>
        <w:pStyle w:val="2f3"/>
        <w:rPr>
          <w:rFonts w:hint="eastAsia"/>
          <w:snapToGrid w:val="0"/>
        </w:rPr>
      </w:pPr>
      <w:r w:rsidRPr="00DC27BE">
        <w:rPr>
          <w:snapToGrid w:val="0"/>
        </w:rPr>
        <w:t xml:space="preserve"> ipv4-family unicast</w:t>
      </w:r>
    </w:p>
    <w:p w14:paraId="44A0ED96" w14:textId="77777777" w:rsidR="00DC27BE" w:rsidRPr="00DC27BE" w:rsidRDefault="00DC27BE" w:rsidP="00DC27BE">
      <w:pPr>
        <w:pStyle w:val="2f3"/>
        <w:rPr>
          <w:rFonts w:hint="eastAsia"/>
          <w:snapToGrid w:val="0"/>
        </w:rPr>
      </w:pPr>
      <w:r w:rsidRPr="00DC27BE">
        <w:rPr>
          <w:snapToGrid w:val="0"/>
        </w:rPr>
        <w:t xml:space="preserve">  undo synchronization</w:t>
      </w:r>
    </w:p>
    <w:p w14:paraId="6CC77FE9" w14:textId="77777777" w:rsidR="00DC27BE" w:rsidRPr="00DC27BE" w:rsidRDefault="00DC27BE" w:rsidP="00DC27BE">
      <w:pPr>
        <w:pStyle w:val="2f3"/>
        <w:rPr>
          <w:rFonts w:hint="eastAsia"/>
          <w:snapToGrid w:val="0"/>
        </w:rPr>
      </w:pPr>
      <w:r w:rsidRPr="00DC27BE">
        <w:rPr>
          <w:snapToGrid w:val="0"/>
        </w:rPr>
        <w:t xml:space="preserve">  peer 10.10.10.3 enable</w:t>
      </w:r>
    </w:p>
    <w:p w14:paraId="3C83077A" w14:textId="77777777" w:rsidR="00DC27BE" w:rsidRPr="00DC27BE" w:rsidRDefault="00DC27BE" w:rsidP="00DC27BE">
      <w:pPr>
        <w:pStyle w:val="2f3"/>
        <w:rPr>
          <w:rFonts w:hint="eastAsia"/>
          <w:snapToGrid w:val="0"/>
        </w:rPr>
      </w:pPr>
      <w:r w:rsidRPr="00DC27BE">
        <w:rPr>
          <w:snapToGrid w:val="0"/>
        </w:rPr>
        <w:t xml:space="preserve"> #</w:t>
      </w:r>
    </w:p>
    <w:p w14:paraId="09C2BAA6" w14:textId="77777777" w:rsidR="00DC27BE" w:rsidRPr="00DC27BE" w:rsidRDefault="00DC27BE" w:rsidP="00DC27BE">
      <w:pPr>
        <w:pStyle w:val="2f3"/>
        <w:rPr>
          <w:rFonts w:hint="eastAsia"/>
          <w:snapToGrid w:val="0"/>
        </w:rPr>
      </w:pPr>
      <w:r w:rsidRPr="00DC27BE">
        <w:rPr>
          <w:snapToGrid w:val="0"/>
        </w:rPr>
        <w:t xml:space="preserve"> ipv6-family unicast</w:t>
      </w:r>
    </w:p>
    <w:p w14:paraId="0E7F384B" w14:textId="77777777" w:rsidR="00DC27BE" w:rsidRPr="00DC27BE" w:rsidRDefault="00DC27BE" w:rsidP="00DC27BE">
      <w:pPr>
        <w:pStyle w:val="2f3"/>
        <w:rPr>
          <w:rFonts w:hint="eastAsia"/>
          <w:snapToGrid w:val="0"/>
        </w:rPr>
      </w:pPr>
      <w:r w:rsidRPr="00DC27BE">
        <w:rPr>
          <w:snapToGrid w:val="0"/>
        </w:rPr>
        <w:t xml:space="preserve">  undo synchronization</w:t>
      </w:r>
    </w:p>
    <w:p w14:paraId="419F3B63" w14:textId="77777777" w:rsidR="00DC27BE" w:rsidRPr="00DC27BE" w:rsidRDefault="00DC27BE" w:rsidP="00DC27BE">
      <w:pPr>
        <w:pStyle w:val="2f3"/>
        <w:rPr>
          <w:rFonts w:hint="eastAsia"/>
          <w:snapToGrid w:val="0"/>
        </w:rPr>
      </w:pPr>
      <w:r w:rsidRPr="00DC27BE">
        <w:rPr>
          <w:snapToGrid w:val="0"/>
        </w:rPr>
        <w:t xml:space="preserve">  peer 3::3 enable</w:t>
      </w:r>
    </w:p>
    <w:p w14:paraId="14B609E7" w14:textId="77777777" w:rsidR="00DC27BE" w:rsidRPr="00DC27BE" w:rsidRDefault="00DC27BE" w:rsidP="00DC27BE">
      <w:pPr>
        <w:pStyle w:val="2f3"/>
        <w:rPr>
          <w:rFonts w:hint="eastAsia"/>
          <w:snapToGrid w:val="0"/>
        </w:rPr>
      </w:pPr>
      <w:r w:rsidRPr="00DC27BE">
        <w:rPr>
          <w:snapToGrid w:val="0"/>
        </w:rPr>
        <w:t>#</w:t>
      </w:r>
    </w:p>
    <w:p w14:paraId="26A69A97" w14:textId="77777777" w:rsidR="00DC27BE" w:rsidRPr="00DC27BE" w:rsidRDefault="00DC27BE" w:rsidP="00DC27BE">
      <w:pPr>
        <w:pStyle w:val="2f3"/>
        <w:rPr>
          <w:rFonts w:hint="eastAsia"/>
          <w:snapToGrid w:val="0"/>
        </w:rPr>
      </w:pPr>
      <w:r w:rsidRPr="00DC27BE">
        <w:rPr>
          <w:snapToGrid w:val="0"/>
        </w:rPr>
        <w:t xml:space="preserve">ospf 1 </w:t>
      </w:r>
    </w:p>
    <w:p w14:paraId="60856B1F" w14:textId="77777777" w:rsidR="00DC27BE" w:rsidRPr="00DC27BE" w:rsidRDefault="00DC27BE" w:rsidP="00DC27BE">
      <w:pPr>
        <w:pStyle w:val="2f3"/>
        <w:rPr>
          <w:rFonts w:hint="eastAsia"/>
          <w:snapToGrid w:val="0"/>
        </w:rPr>
      </w:pPr>
      <w:r w:rsidRPr="00DC27BE">
        <w:rPr>
          <w:snapToGrid w:val="0"/>
        </w:rPr>
        <w:t xml:space="preserve"> import-route isis 1</w:t>
      </w:r>
    </w:p>
    <w:p w14:paraId="796B5D0C" w14:textId="77777777" w:rsidR="00DC27BE" w:rsidRPr="00DC27BE" w:rsidRDefault="00DC27BE" w:rsidP="00DC27BE">
      <w:pPr>
        <w:pStyle w:val="2f3"/>
        <w:rPr>
          <w:rFonts w:hint="eastAsia"/>
          <w:snapToGrid w:val="0"/>
        </w:rPr>
      </w:pPr>
      <w:r w:rsidRPr="00DC27BE">
        <w:rPr>
          <w:snapToGrid w:val="0"/>
        </w:rPr>
        <w:t xml:space="preserve"> area 0.0.0.0 </w:t>
      </w:r>
    </w:p>
    <w:p w14:paraId="26DD9EEE" w14:textId="77777777" w:rsidR="00DC27BE" w:rsidRPr="00DC27BE" w:rsidRDefault="00DC27BE" w:rsidP="00DC27BE">
      <w:pPr>
        <w:pStyle w:val="2f3"/>
        <w:rPr>
          <w:rFonts w:hint="eastAsia"/>
          <w:snapToGrid w:val="0"/>
        </w:rPr>
      </w:pPr>
      <w:r w:rsidRPr="00DC27BE">
        <w:rPr>
          <w:snapToGrid w:val="0"/>
        </w:rPr>
        <w:t xml:space="preserve">  network 10.0.12.2 0.0.0.0 </w:t>
      </w:r>
    </w:p>
    <w:p w14:paraId="1F26D6D2" w14:textId="77777777" w:rsidR="00DC27BE" w:rsidRPr="00DC27BE" w:rsidRDefault="00DC27BE" w:rsidP="00DC27BE">
      <w:pPr>
        <w:pStyle w:val="2f3"/>
        <w:rPr>
          <w:rFonts w:hint="eastAsia"/>
          <w:snapToGrid w:val="0"/>
        </w:rPr>
      </w:pPr>
      <w:r w:rsidRPr="00DC27BE">
        <w:rPr>
          <w:snapToGrid w:val="0"/>
        </w:rPr>
        <w:t>#</w:t>
      </w:r>
    </w:p>
    <w:p w14:paraId="300BFF45" w14:textId="77777777" w:rsidR="00DC27BE" w:rsidRPr="00DC27BE" w:rsidRDefault="00DC27BE" w:rsidP="00DC27BE">
      <w:pPr>
        <w:pStyle w:val="2f3"/>
        <w:rPr>
          <w:rFonts w:hint="eastAsia"/>
          <w:snapToGrid w:val="0"/>
        </w:rPr>
      </w:pPr>
      <w:r w:rsidRPr="00DC27BE">
        <w:rPr>
          <w:snapToGrid w:val="0"/>
        </w:rPr>
        <w:t>return</w:t>
      </w:r>
    </w:p>
    <w:p w14:paraId="574CD0C2" w14:textId="77777777" w:rsidR="00DC27BE" w:rsidRPr="00DC27BE" w:rsidRDefault="00DC27BE" w:rsidP="00DC27BE">
      <w:pPr>
        <w:pStyle w:val="1e"/>
      </w:pPr>
      <w:r w:rsidRPr="00DC27BE">
        <w:t>Configuration on R3</w:t>
      </w:r>
    </w:p>
    <w:p w14:paraId="38F18263" w14:textId="77777777" w:rsidR="00DC27BE" w:rsidRPr="00DC27BE" w:rsidRDefault="00DC27BE" w:rsidP="00DC27BE">
      <w:pPr>
        <w:pStyle w:val="2f3"/>
        <w:rPr>
          <w:rFonts w:hint="eastAsia"/>
          <w:snapToGrid w:val="0"/>
        </w:rPr>
      </w:pPr>
      <w:r w:rsidRPr="00DC27BE">
        <w:rPr>
          <w:snapToGrid w:val="0"/>
        </w:rPr>
        <w:t>#</w:t>
      </w:r>
    </w:p>
    <w:p w14:paraId="2423D6A0" w14:textId="77777777" w:rsidR="00DC27BE" w:rsidRPr="00DC27BE" w:rsidRDefault="00DC27BE" w:rsidP="00DC27BE">
      <w:pPr>
        <w:pStyle w:val="2f3"/>
        <w:rPr>
          <w:rFonts w:hint="eastAsia"/>
          <w:snapToGrid w:val="0"/>
        </w:rPr>
      </w:pPr>
      <w:r w:rsidRPr="00DC27BE">
        <w:rPr>
          <w:snapToGrid w:val="0"/>
        </w:rPr>
        <w:t xml:space="preserve"> sysname R3</w:t>
      </w:r>
    </w:p>
    <w:p w14:paraId="0DED769E" w14:textId="77777777" w:rsidR="00DC27BE" w:rsidRPr="00DC27BE" w:rsidRDefault="00DC27BE" w:rsidP="00DC27BE">
      <w:pPr>
        <w:pStyle w:val="2f3"/>
        <w:rPr>
          <w:rFonts w:hint="eastAsia"/>
          <w:snapToGrid w:val="0"/>
        </w:rPr>
      </w:pPr>
      <w:r w:rsidRPr="00DC27BE">
        <w:rPr>
          <w:snapToGrid w:val="0"/>
        </w:rPr>
        <w:t>#</w:t>
      </w:r>
    </w:p>
    <w:p w14:paraId="69EC519B" w14:textId="77777777" w:rsidR="00DC27BE" w:rsidRPr="00DC27BE" w:rsidRDefault="00DC27BE" w:rsidP="00DC27BE">
      <w:pPr>
        <w:pStyle w:val="2f3"/>
        <w:rPr>
          <w:rFonts w:hint="eastAsia"/>
          <w:snapToGrid w:val="0"/>
        </w:rPr>
      </w:pPr>
      <w:r w:rsidRPr="00DC27BE">
        <w:rPr>
          <w:snapToGrid w:val="0"/>
        </w:rPr>
        <w:t xml:space="preserve">ipv6 </w:t>
      </w:r>
    </w:p>
    <w:p w14:paraId="2A0388B8" w14:textId="77777777" w:rsidR="00DC27BE" w:rsidRPr="00DC27BE" w:rsidRDefault="00DC27BE" w:rsidP="00DC27BE">
      <w:pPr>
        <w:pStyle w:val="2f3"/>
        <w:rPr>
          <w:rFonts w:hint="eastAsia"/>
          <w:snapToGrid w:val="0"/>
        </w:rPr>
      </w:pPr>
      <w:r w:rsidRPr="00DC27BE">
        <w:rPr>
          <w:snapToGrid w:val="0"/>
        </w:rPr>
        <w:t>#</w:t>
      </w:r>
    </w:p>
    <w:p w14:paraId="64A0B36A" w14:textId="77777777" w:rsidR="00DC27BE" w:rsidRPr="00DC27BE" w:rsidRDefault="00DC27BE" w:rsidP="00DC27BE">
      <w:pPr>
        <w:pStyle w:val="2f3"/>
        <w:rPr>
          <w:rFonts w:hint="eastAsia"/>
          <w:snapToGrid w:val="0"/>
        </w:rPr>
      </w:pPr>
      <w:r w:rsidRPr="00DC27BE">
        <w:rPr>
          <w:snapToGrid w:val="0"/>
        </w:rPr>
        <w:t xml:space="preserve">router id 10.10.10.3 </w:t>
      </w:r>
    </w:p>
    <w:p w14:paraId="040FC8AC" w14:textId="77777777" w:rsidR="00DC27BE" w:rsidRPr="00DC27BE" w:rsidRDefault="00DC27BE" w:rsidP="00DC27BE">
      <w:pPr>
        <w:pStyle w:val="2f3"/>
        <w:rPr>
          <w:rFonts w:hint="eastAsia"/>
          <w:snapToGrid w:val="0"/>
        </w:rPr>
      </w:pPr>
      <w:r w:rsidRPr="00DC27BE">
        <w:rPr>
          <w:snapToGrid w:val="0"/>
        </w:rPr>
        <w:t>#</w:t>
      </w:r>
    </w:p>
    <w:p w14:paraId="6C9215D2" w14:textId="77777777" w:rsidR="00DC27BE" w:rsidRPr="00DC27BE" w:rsidRDefault="00DC27BE" w:rsidP="00DC27BE">
      <w:pPr>
        <w:pStyle w:val="2f3"/>
        <w:rPr>
          <w:rFonts w:hint="eastAsia"/>
          <w:snapToGrid w:val="0"/>
        </w:rPr>
      </w:pPr>
      <w:r w:rsidRPr="00DC27BE">
        <w:rPr>
          <w:snapToGrid w:val="0"/>
        </w:rPr>
        <w:t>isis 1</w:t>
      </w:r>
    </w:p>
    <w:p w14:paraId="3B5C00FE" w14:textId="77777777" w:rsidR="00DC27BE" w:rsidRPr="00DC27BE" w:rsidRDefault="00DC27BE" w:rsidP="00DC27BE">
      <w:pPr>
        <w:pStyle w:val="2f3"/>
        <w:rPr>
          <w:rFonts w:hint="eastAsia"/>
          <w:snapToGrid w:val="0"/>
        </w:rPr>
      </w:pPr>
      <w:r w:rsidRPr="00DC27BE">
        <w:rPr>
          <w:snapToGrid w:val="0"/>
        </w:rPr>
        <w:t xml:space="preserve"> is-level level-2</w:t>
      </w:r>
    </w:p>
    <w:p w14:paraId="539ED2BC" w14:textId="77777777" w:rsidR="00DC27BE" w:rsidRPr="00DC27BE" w:rsidRDefault="00DC27BE" w:rsidP="00DC27BE">
      <w:pPr>
        <w:pStyle w:val="2f3"/>
        <w:rPr>
          <w:rFonts w:hint="eastAsia"/>
          <w:snapToGrid w:val="0"/>
        </w:rPr>
      </w:pPr>
      <w:r w:rsidRPr="00DC27BE">
        <w:rPr>
          <w:snapToGrid w:val="0"/>
        </w:rPr>
        <w:t xml:space="preserve"> cost-style wide</w:t>
      </w:r>
    </w:p>
    <w:p w14:paraId="0F07548F" w14:textId="77777777" w:rsidR="00DC27BE" w:rsidRPr="00DC27BE" w:rsidRDefault="00DC27BE" w:rsidP="00DC27BE">
      <w:pPr>
        <w:pStyle w:val="2f3"/>
        <w:rPr>
          <w:rFonts w:hint="eastAsia"/>
          <w:snapToGrid w:val="0"/>
        </w:rPr>
      </w:pPr>
      <w:r w:rsidRPr="00DC27BE">
        <w:rPr>
          <w:snapToGrid w:val="0"/>
        </w:rPr>
        <w:t xml:space="preserve"> network-entity 49.0001.0100.1001.0003.00</w:t>
      </w:r>
    </w:p>
    <w:p w14:paraId="2743B8C2" w14:textId="77777777" w:rsidR="00DC27BE" w:rsidRPr="00DC27BE" w:rsidRDefault="00DC27BE" w:rsidP="00DC27BE">
      <w:pPr>
        <w:pStyle w:val="2f3"/>
        <w:rPr>
          <w:rFonts w:hint="eastAsia"/>
          <w:snapToGrid w:val="0"/>
        </w:rPr>
      </w:pPr>
      <w:r w:rsidRPr="00DC27BE">
        <w:rPr>
          <w:snapToGrid w:val="0"/>
        </w:rPr>
        <w:t xml:space="preserve"> is-name R3</w:t>
      </w:r>
    </w:p>
    <w:p w14:paraId="6C13B6E7" w14:textId="77777777" w:rsidR="00DC27BE" w:rsidRPr="00DC27BE" w:rsidRDefault="00DC27BE" w:rsidP="00DC27BE">
      <w:pPr>
        <w:pStyle w:val="2f3"/>
        <w:rPr>
          <w:rFonts w:hint="eastAsia"/>
          <w:snapToGrid w:val="0"/>
        </w:rPr>
      </w:pPr>
      <w:r w:rsidRPr="00DC27BE">
        <w:rPr>
          <w:snapToGrid w:val="0"/>
        </w:rPr>
        <w:t xml:space="preserve"> #</w:t>
      </w:r>
    </w:p>
    <w:p w14:paraId="4B5CA03F" w14:textId="77777777" w:rsidR="00DC27BE" w:rsidRPr="00DC27BE" w:rsidRDefault="00DC27BE" w:rsidP="00DC27BE">
      <w:pPr>
        <w:pStyle w:val="2f3"/>
        <w:rPr>
          <w:rFonts w:hint="eastAsia"/>
          <w:snapToGrid w:val="0"/>
        </w:rPr>
      </w:pPr>
      <w:r w:rsidRPr="00DC27BE">
        <w:rPr>
          <w:snapToGrid w:val="0"/>
        </w:rPr>
        <w:t xml:space="preserve"> ipv6 enable topology ipv6</w:t>
      </w:r>
    </w:p>
    <w:p w14:paraId="3B7C731E" w14:textId="77777777" w:rsidR="00DC27BE" w:rsidRPr="00DC27BE" w:rsidRDefault="00DC27BE" w:rsidP="00DC27BE">
      <w:pPr>
        <w:pStyle w:val="2f3"/>
        <w:rPr>
          <w:rFonts w:hint="eastAsia"/>
          <w:snapToGrid w:val="0"/>
        </w:rPr>
      </w:pPr>
      <w:r w:rsidRPr="00DC27BE">
        <w:rPr>
          <w:snapToGrid w:val="0"/>
        </w:rPr>
        <w:t xml:space="preserve"> #</w:t>
      </w:r>
    </w:p>
    <w:p w14:paraId="305924C2" w14:textId="77777777" w:rsidR="00DC27BE" w:rsidRPr="00DC27BE" w:rsidRDefault="00DC27BE" w:rsidP="00DC27BE">
      <w:pPr>
        <w:pStyle w:val="2f3"/>
        <w:rPr>
          <w:rFonts w:hint="eastAsia"/>
          <w:snapToGrid w:val="0"/>
        </w:rPr>
      </w:pPr>
      <w:r w:rsidRPr="00DC27BE">
        <w:rPr>
          <w:snapToGrid w:val="0"/>
        </w:rPr>
        <w:t>#</w:t>
      </w:r>
    </w:p>
    <w:p w14:paraId="66E3FEAA" w14:textId="77777777" w:rsidR="00DC27BE" w:rsidRPr="00DC27BE" w:rsidRDefault="00DC27BE" w:rsidP="00DC27BE">
      <w:pPr>
        <w:pStyle w:val="2f3"/>
        <w:rPr>
          <w:rFonts w:hint="eastAsia"/>
          <w:snapToGrid w:val="0"/>
        </w:rPr>
      </w:pPr>
      <w:r w:rsidRPr="00DC27BE">
        <w:rPr>
          <w:snapToGrid w:val="0"/>
        </w:rPr>
        <w:t>interface GigabitEthernet0/0/2</w:t>
      </w:r>
    </w:p>
    <w:p w14:paraId="53ADB7F1" w14:textId="77777777" w:rsidR="00DC27BE" w:rsidRPr="00DC27BE" w:rsidRDefault="00DC27BE" w:rsidP="00DC27BE">
      <w:pPr>
        <w:pStyle w:val="2f3"/>
        <w:rPr>
          <w:rFonts w:hint="eastAsia"/>
          <w:snapToGrid w:val="0"/>
        </w:rPr>
      </w:pPr>
      <w:r w:rsidRPr="00DC27BE">
        <w:rPr>
          <w:snapToGrid w:val="0"/>
        </w:rPr>
        <w:t xml:space="preserve"> ipv6 enable </w:t>
      </w:r>
    </w:p>
    <w:p w14:paraId="4A767FE0" w14:textId="77777777" w:rsidR="00DC27BE" w:rsidRPr="00DC27BE" w:rsidRDefault="00DC27BE" w:rsidP="00DC27BE">
      <w:pPr>
        <w:pStyle w:val="2f3"/>
        <w:rPr>
          <w:rFonts w:hint="eastAsia"/>
          <w:snapToGrid w:val="0"/>
        </w:rPr>
      </w:pPr>
      <w:r w:rsidRPr="00DC27BE">
        <w:rPr>
          <w:snapToGrid w:val="0"/>
        </w:rPr>
        <w:t xml:space="preserve"> ip address 10.0.34.3 255.255.255.0 </w:t>
      </w:r>
    </w:p>
    <w:p w14:paraId="3F14A0B9" w14:textId="77777777" w:rsidR="00DC27BE" w:rsidRPr="00DC27BE" w:rsidRDefault="00DC27BE" w:rsidP="00DC27BE">
      <w:pPr>
        <w:pStyle w:val="2f3"/>
        <w:rPr>
          <w:rFonts w:hint="eastAsia"/>
          <w:snapToGrid w:val="0"/>
        </w:rPr>
      </w:pPr>
      <w:r w:rsidRPr="00DC27BE">
        <w:rPr>
          <w:snapToGrid w:val="0"/>
        </w:rPr>
        <w:t xml:space="preserve"> ipv6 address 2001:DB8:34::3/64 </w:t>
      </w:r>
    </w:p>
    <w:p w14:paraId="1566A5B6" w14:textId="77777777" w:rsidR="00DC27BE" w:rsidRPr="00DC27BE" w:rsidRDefault="00DC27BE" w:rsidP="00DC27BE">
      <w:pPr>
        <w:pStyle w:val="2f3"/>
        <w:rPr>
          <w:rFonts w:hint="eastAsia"/>
          <w:snapToGrid w:val="0"/>
        </w:rPr>
      </w:pPr>
      <w:r w:rsidRPr="00DC27BE">
        <w:rPr>
          <w:snapToGrid w:val="0"/>
        </w:rPr>
        <w:t xml:space="preserve"> isis enable 1</w:t>
      </w:r>
    </w:p>
    <w:p w14:paraId="1DEFFC0E" w14:textId="77777777" w:rsidR="00DC27BE" w:rsidRPr="00DC27BE" w:rsidRDefault="00DC27BE" w:rsidP="00DC27BE">
      <w:pPr>
        <w:pStyle w:val="2f3"/>
        <w:rPr>
          <w:rFonts w:hint="eastAsia"/>
          <w:snapToGrid w:val="0"/>
        </w:rPr>
      </w:pPr>
      <w:r w:rsidRPr="00DC27BE">
        <w:rPr>
          <w:snapToGrid w:val="0"/>
        </w:rPr>
        <w:t xml:space="preserve"> isis ipv6 enable 1</w:t>
      </w:r>
    </w:p>
    <w:p w14:paraId="1AA55CC3" w14:textId="77777777" w:rsidR="00DC27BE" w:rsidRPr="00DC27BE" w:rsidRDefault="00DC27BE" w:rsidP="00DC27BE">
      <w:pPr>
        <w:pStyle w:val="2f3"/>
        <w:rPr>
          <w:rFonts w:hint="eastAsia"/>
          <w:snapToGrid w:val="0"/>
        </w:rPr>
      </w:pPr>
      <w:r w:rsidRPr="00DC27BE">
        <w:rPr>
          <w:snapToGrid w:val="0"/>
        </w:rPr>
        <w:t>#</w:t>
      </w:r>
    </w:p>
    <w:p w14:paraId="54E456BE" w14:textId="77777777" w:rsidR="00DC27BE" w:rsidRPr="00DC27BE" w:rsidRDefault="00DC27BE" w:rsidP="00DC27BE">
      <w:pPr>
        <w:pStyle w:val="2f3"/>
        <w:rPr>
          <w:rFonts w:hint="eastAsia"/>
          <w:snapToGrid w:val="0"/>
        </w:rPr>
      </w:pPr>
      <w:r w:rsidRPr="00DC27BE">
        <w:rPr>
          <w:snapToGrid w:val="0"/>
        </w:rPr>
        <w:t>interface GigabitEthernet0/0/3</w:t>
      </w:r>
    </w:p>
    <w:p w14:paraId="56E08FD0" w14:textId="77777777" w:rsidR="00DC27BE" w:rsidRPr="00DC27BE" w:rsidRDefault="00DC27BE" w:rsidP="00DC27BE">
      <w:pPr>
        <w:pStyle w:val="2f3"/>
        <w:rPr>
          <w:rFonts w:hint="eastAsia"/>
          <w:snapToGrid w:val="0"/>
        </w:rPr>
      </w:pPr>
      <w:r w:rsidRPr="00DC27BE">
        <w:rPr>
          <w:snapToGrid w:val="0"/>
        </w:rPr>
        <w:t xml:space="preserve"> ipv6 enable </w:t>
      </w:r>
    </w:p>
    <w:p w14:paraId="7FFA01C4" w14:textId="77777777" w:rsidR="00DC27BE" w:rsidRPr="00DC27BE" w:rsidRDefault="00DC27BE" w:rsidP="00DC27BE">
      <w:pPr>
        <w:pStyle w:val="2f3"/>
        <w:rPr>
          <w:rFonts w:hint="eastAsia"/>
          <w:snapToGrid w:val="0"/>
        </w:rPr>
      </w:pPr>
      <w:r w:rsidRPr="00DC27BE">
        <w:rPr>
          <w:snapToGrid w:val="0"/>
        </w:rPr>
        <w:t xml:space="preserve"> ip address 10.0.23.3 255.255.255.0 </w:t>
      </w:r>
    </w:p>
    <w:p w14:paraId="3522A8ED" w14:textId="77777777" w:rsidR="00DC27BE" w:rsidRPr="00DC27BE" w:rsidRDefault="00DC27BE" w:rsidP="00DC27BE">
      <w:pPr>
        <w:pStyle w:val="2f3"/>
        <w:rPr>
          <w:rFonts w:hint="eastAsia"/>
          <w:snapToGrid w:val="0"/>
        </w:rPr>
      </w:pPr>
      <w:r w:rsidRPr="00DC27BE">
        <w:rPr>
          <w:snapToGrid w:val="0"/>
        </w:rPr>
        <w:t xml:space="preserve"> ipv6 address 2001:DB8:23::3/64 </w:t>
      </w:r>
    </w:p>
    <w:p w14:paraId="0DB75528" w14:textId="77777777" w:rsidR="00DC27BE" w:rsidRPr="00DC27BE" w:rsidRDefault="00DC27BE" w:rsidP="00DC27BE">
      <w:pPr>
        <w:pStyle w:val="2f3"/>
        <w:rPr>
          <w:rFonts w:hint="eastAsia"/>
          <w:snapToGrid w:val="0"/>
        </w:rPr>
      </w:pPr>
      <w:r w:rsidRPr="00DC27BE">
        <w:rPr>
          <w:snapToGrid w:val="0"/>
        </w:rPr>
        <w:t xml:space="preserve"> isis enable 1</w:t>
      </w:r>
    </w:p>
    <w:p w14:paraId="4D4A96D4" w14:textId="77777777" w:rsidR="00DC27BE" w:rsidRPr="00DC27BE" w:rsidRDefault="00DC27BE" w:rsidP="00DC27BE">
      <w:pPr>
        <w:pStyle w:val="2f3"/>
        <w:rPr>
          <w:rFonts w:hint="eastAsia"/>
          <w:snapToGrid w:val="0"/>
        </w:rPr>
      </w:pPr>
      <w:r w:rsidRPr="00DC27BE">
        <w:rPr>
          <w:snapToGrid w:val="0"/>
        </w:rPr>
        <w:t xml:space="preserve"> isis ipv6 enable 1</w:t>
      </w:r>
    </w:p>
    <w:p w14:paraId="41891ECE" w14:textId="77777777" w:rsidR="00DC27BE" w:rsidRPr="00DC27BE" w:rsidRDefault="00DC27BE" w:rsidP="00DC27BE">
      <w:pPr>
        <w:pStyle w:val="2f3"/>
        <w:rPr>
          <w:rFonts w:hint="eastAsia"/>
          <w:snapToGrid w:val="0"/>
        </w:rPr>
      </w:pPr>
      <w:r w:rsidRPr="00DC27BE">
        <w:rPr>
          <w:snapToGrid w:val="0"/>
        </w:rPr>
        <w:t>#</w:t>
      </w:r>
    </w:p>
    <w:p w14:paraId="446F8BDE" w14:textId="77777777" w:rsidR="00DC27BE" w:rsidRPr="00DC27BE" w:rsidRDefault="00DC27BE" w:rsidP="00DC27BE">
      <w:pPr>
        <w:pStyle w:val="2f3"/>
        <w:rPr>
          <w:rFonts w:hint="eastAsia"/>
          <w:snapToGrid w:val="0"/>
        </w:rPr>
      </w:pPr>
      <w:r w:rsidRPr="00DC27BE">
        <w:rPr>
          <w:snapToGrid w:val="0"/>
        </w:rPr>
        <w:t>interface LoopBack0</w:t>
      </w:r>
    </w:p>
    <w:p w14:paraId="0655A4FC" w14:textId="77777777" w:rsidR="00DC27BE" w:rsidRPr="00DC27BE" w:rsidRDefault="00DC27BE" w:rsidP="00DC27BE">
      <w:pPr>
        <w:pStyle w:val="2f3"/>
        <w:rPr>
          <w:rFonts w:hint="eastAsia"/>
          <w:snapToGrid w:val="0"/>
        </w:rPr>
      </w:pPr>
      <w:r w:rsidRPr="00DC27BE">
        <w:rPr>
          <w:snapToGrid w:val="0"/>
        </w:rPr>
        <w:lastRenderedPageBreak/>
        <w:t xml:space="preserve"> ipv6 enable </w:t>
      </w:r>
    </w:p>
    <w:p w14:paraId="1EA70927" w14:textId="77777777" w:rsidR="00DC27BE" w:rsidRPr="00DC27BE" w:rsidRDefault="00DC27BE" w:rsidP="00DC27BE">
      <w:pPr>
        <w:pStyle w:val="2f3"/>
        <w:rPr>
          <w:rFonts w:hint="eastAsia"/>
          <w:snapToGrid w:val="0"/>
        </w:rPr>
      </w:pPr>
      <w:r w:rsidRPr="00DC27BE">
        <w:rPr>
          <w:snapToGrid w:val="0"/>
        </w:rPr>
        <w:t xml:space="preserve"> ip address 10.10.10.3 255.255.255.255 </w:t>
      </w:r>
    </w:p>
    <w:p w14:paraId="0916DA17" w14:textId="77777777" w:rsidR="00DC27BE" w:rsidRPr="00DC27BE" w:rsidRDefault="00DC27BE" w:rsidP="00DC27BE">
      <w:pPr>
        <w:pStyle w:val="2f3"/>
        <w:rPr>
          <w:rFonts w:hint="eastAsia"/>
          <w:snapToGrid w:val="0"/>
        </w:rPr>
      </w:pPr>
      <w:r w:rsidRPr="00DC27BE">
        <w:rPr>
          <w:snapToGrid w:val="0"/>
        </w:rPr>
        <w:t xml:space="preserve"> ipv6 address 3::3/128 </w:t>
      </w:r>
    </w:p>
    <w:p w14:paraId="4CB94B51" w14:textId="77777777" w:rsidR="00DC27BE" w:rsidRPr="00DC27BE" w:rsidRDefault="00DC27BE" w:rsidP="00DC27BE">
      <w:pPr>
        <w:pStyle w:val="2f3"/>
        <w:rPr>
          <w:rFonts w:hint="eastAsia"/>
          <w:snapToGrid w:val="0"/>
        </w:rPr>
      </w:pPr>
      <w:r w:rsidRPr="00DC27BE">
        <w:rPr>
          <w:snapToGrid w:val="0"/>
        </w:rPr>
        <w:t xml:space="preserve"> isis enable 1</w:t>
      </w:r>
    </w:p>
    <w:p w14:paraId="7B8B4DA5" w14:textId="77777777" w:rsidR="00DC27BE" w:rsidRPr="00DC27BE" w:rsidRDefault="00DC27BE" w:rsidP="00DC27BE">
      <w:pPr>
        <w:pStyle w:val="2f3"/>
        <w:rPr>
          <w:rFonts w:hint="eastAsia"/>
          <w:snapToGrid w:val="0"/>
        </w:rPr>
      </w:pPr>
      <w:r w:rsidRPr="00DC27BE">
        <w:rPr>
          <w:snapToGrid w:val="0"/>
        </w:rPr>
        <w:t xml:space="preserve"> isis ipv6 enable 1</w:t>
      </w:r>
    </w:p>
    <w:p w14:paraId="2A2EB05F" w14:textId="77777777" w:rsidR="00DC27BE" w:rsidRPr="00DC27BE" w:rsidRDefault="00DC27BE" w:rsidP="00DC27BE">
      <w:pPr>
        <w:pStyle w:val="2f3"/>
        <w:rPr>
          <w:rFonts w:hint="eastAsia"/>
          <w:snapToGrid w:val="0"/>
        </w:rPr>
      </w:pPr>
      <w:r w:rsidRPr="00DC27BE">
        <w:rPr>
          <w:snapToGrid w:val="0"/>
        </w:rPr>
        <w:t>#</w:t>
      </w:r>
    </w:p>
    <w:p w14:paraId="5C31090C" w14:textId="77777777" w:rsidR="00DC27BE" w:rsidRPr="00DC27BE" w:rsidRDefault="00DC27BE" w:rsidP="00DC27BE">
      <w:pPr>
        <w:pStyle w:val="2f3"/>
        <w:rPr>
          <w:rFonts w:hint="eastAsia"/>
          <w:snapToGrid w:val="0"/>
        </w:rPr>
      </w:pPr>
      <w:r w:rsidRPr="00DC27BE">
        <w:rPr>
          <w:snapToGrid w:val="0"/>
        </w:rPr>
        <w:t>bgp 65100</w:t>
      </w:r>
    </w:p>
    <w:p w14:paraId="6034F7B6" w14:textId="77777777" w:rsidR="00DC27BE" w:rsidRPr="00DC27BE" w:rsidRDefault="00DC27BE" w:rsidP="00DC27BE">
      <w:pPr>
        <w:pStyle w:val="2f3"/>
        <w:rPr>
          <w:rFonts w:hint="eastAsia"/>
          <w:snapToGrid w:val="0"/>
        </w:rPr>
      </w:pPr>
      <w:r w:rsidRPr="00DC27BE">
        <w:rPr>
          <w:snapToGrid w:val="0"/>
        </w:rPr>
        <w:t xml:space="preserve"> group IBGP internal</w:t>
      </w:r>
    </w:p>
    <w:p w14:paraId="6B0FDF99" w14:textId="77777777" w:rsidR="00DC27BE" w:rsidRPr="00DC27BE" w:rsidRDefault="00DC27BE" w:rsidP="00DC27BE">
      <w:pPr>
        <w:pStyle w:val="2f3"/>
        <w:rPr>
          <w:rFonts w:hint="eastAsia"/>
          <w:snapToGrid w:val="0"/>
        </w:rPr>
      </w:pPr>
      <w:r w:rsidRPr="00DC27BE">
        <w:rPr>
          <w:snapToGrid w:val="0"/>
        </w:rPr>
        <w:t xml:space="preserve"> peer IBGP connect-interface LoopBack0</w:t>
      </w:r>
    </w:p>
    <w:p w14:paraId="5B01F2A8" w14:textId="77777777" w:rsidR="00DC27BE" w:rsidRPr="00DC27BE" w:rsidRDefault="00DC27BE" w:rsidP="00DC27BE">
      <w:pPr>
        <w:pStyle w:val="2f3"/>
        <w:rPr>
          <w:rFonts w:hint="eastAsia"/>
          <w:snapToGrid w:val="0"/>
        </w:rPr>
      </w:pPr>
      <w:r w:rsidRPr="00DC27BE">
        <w:rPr>
          <w:snapToGrid w:val="0"/>
        </w:rPr>
        <w:t xml:space="preserve"> peer 10.10.10.1 as-number 65100 </w:t>
      </w:r>
    </w:p>
    <w:p w14:paraId="74C6FD75" w14:textId="77777777" w:rsidR="00DC27BE" w:rsidRPr="00DC27BE" w:rsidRDefault="00DC27BE" w:rsidP="00DC27BE">
      <w:pPr>
        <w:pStyle w:val="2f3"/>
        <w:rPr>
          <w:rFonts w:hint="eastAsia"/>
          <w:snapToGrid w:val="0"/>
        </w:rPr>
      </w:pPr>
      <w:r w:rsidRPr="00DC27BE">
        <w:rPr>
          <w:snapToGrid w:val="0"/>
        </w:rPr>
        <w:t xml:space="preserve"> peer 10.10.10.1 group IBGP </w:t>
      </w:r>
    </w:p>
    <w:p w14:paraId="10F656F6" w14:textId="77777777" w:rsidR="00DC27BE" w:rsidRPr="00DC27BE" w:rsidRDefault="00DC27BE" w:rsidP="00DC27BE">
      <w:pPr>
        <w:pStyle w:val="2f3"/>
        <w:rPr>
          <w:rFonts w:hint="eastAsia"/>
          <w:snapToGrid w:val="0"/>
        </w:rPr>
      </w:pPr>
      <w:r w:rsidRPr="00DC27BE">
        <w:rPr>
          <w:snapToGrid w:val="0"/>
        </w:rPr>
        <w:t xml:space="preserve"> peer 10.10.10.2 as-number 65100 </w:t>
      </w:r>
    </w:p>
    <w:p w14:paraId="5572CCBE" w14:textId="77777777" w:rsidR="00DC27BE" w:rsidRPr="00DC27BE" w:rsidRDefault="00DC27BE" w:rsidP="00DC27BE">
      <w:pPr>
        <w:pStyle w:val="2f3"/>
        <w:rPr>
          <w:rFonts w:hint="eastAsia"/>
          <w:snapToGrid w:val="0"/>
        </w:rPr>
      </w:pPr>
      <w:r w:rsidRPr="00DC27BE">
        <w:rPr>
          <w:snapToGrid w:val="0"/>
        </w:rPr>
        <w:t xml:space="preserve"> peer 10.10.10.2 group IBGP </w:t>
      </w:r>
    </w:p>
    <w:p w14:paraId="302589C3" w14:textId="77777777" w:rsidR="00DC27BE" w:rsidRPr="00DC27BE" w:rsidRDefault="00DC27BE" w:rsidP="00DC27BE">
      <w:pPr>
        <w:pStyle w:val="2f3"/>
        <w:rPr>
          <w:rFonts w:hint="eastAsia"/>
          <w:snapToGrid w:val="0"/>
        </w:rPr>
      </w:pPr>
      <w:r w:rsidRPr="00DC27BE">
        <w:rPr>
          <w:snapToGrid w:val="0"/>
        </w:rPr>
        <w:t xml:space="preserve"> peer 10.10.10.4 as-number 65100 </w:t>
      </w:r>
    </w:p>
    <w:p w14:paraId="2B22D788" w14:textId="77777777" w:rsidR="00DC27BE" w:rsidRPr="00DC27BE" w:rsidRDefault="00DC27BE" w:rsidP="00DC27BE">
      <w:pPr>
        <w:pStyle w:val="2f3"/>
        <w:rPr>
          <w:rFonts w:hint="eastAsia"/>
          <w:snapToGrid w:val="0"/>
        </w:rPr>
      </w:pPr>
      <w:r w:rsidRPr="00DC27BE">
        <w:rPr>
          <w:snapToGrid w:val="0"/>
        </w:rPr>
        <w:t xml:space="preserve"> peer 10.10.10.4 group IBGP </w:t>
      </w:r>
    </w:p>
    <w:p w14:paraId="72B34023" w14:textId="77777777" w:rsidR="00DC27BE" w:rsidRPr="00DC27BE" w:rsidRDefault="00DC27BE" w:rsidP="00DC27BE">
      <w:pPr>
        <w:pStyle w:val="2f3"/>
        <w:rPr>
          <w:rFonts w:hint="eastAsia"/>
          <w:snapToGrid w:val="0"/>
        </w:rPr>
      </w:pPr>
      <w:r w:rsidRPr="00DC27BE">
        <w:rPr>
          <w:snapToGrid w:val="0"/>
        </w:rPr>
        <w:t xml:space="preserve"> peer 10.10.10.5 as-number 65100 </w:t>
      </w:r>
    </w:p>
    <w:p w14:paraId="61B086B5" w14:textId="77777777" w:rsidR="00DC27BE" w:rsidRPr="00DC27BE" w:rsidRDefault="00DC27BE" w:rsidP="00DC27BE">
      <w:pPr>
        <w:pStyle w:val="2f3"/>
        <w:rPr>
          <w:rFonts w:hint="eastAsia"/>
          <w:snapToGrid w:val="0"/>
        </w:rPr>
      </w:pPr>
      <w:r w:rsidRPr="00DC27BE">
        <w:rPr>
          <w:snapToGrid w:val="0"/>
        </w:rPr>
        <w:t xml:space="preserve"> peer 10.10.10.5 group IBGP </w:t>
      </w:r>
    </w:p>
    <w:p w14:paraId="4C2CC1AB" w14:textId="77777777" w:rsidR="00DC27BE" w:rsidRPr="00DC27BE" w:rsidRDefault="00DC27BE" w:rsidP="00DC27BE">
      <w:pPr>
        <w:pStyle w:val="2f3"/>
        <w:rPr>
          <w:rFonts w:hint="eastAsia"/>
          <w:snapToGrid w:val="0"/>
        </w:rPr>
      </w:pPr>
      <w:r w:rsidRPr="00DC27BE">
        <w:rPr>
          <w:snapToGrid w:val="0"/>
        </w:rPr>
        <w:t xml:space="preserve"> peer 1::1 as-number 65100 </w:t>
      </w:r>
    </w:p>
    <w:p w14:paraId="6C0E96E2" w14:textId="77777777" w:rsidR="00DC27BE" w:rsidRPr="00DC27BE" w:rsidRDefault="00DC27BE" w:rsidP="00DC27BE">
      <w:pPr>
        <w:pStyle w:val="2f3"/>
        <w:rPr>
          <w:rFonts w:hint="eastAsia"/>
          <w:snapToGrid w:val="0"/>
        </w:rPr>
      </w:pPr>
      <w:r w:rsidRPr="00DC27BE">
        <w:rPr>
          <w:snapToGrid w:val="0"/>
        </w:rPr>
        <w:t xml:space="preserve"> peer 1::1 group IBGP </w:t>
      </w:r>
    </w:p>
    <w:p w14:paraId="06BF4D2C" w14:textId="77777777" w:rsidR="00DC27BE" w:rsidRPr="00DC27BE" w:rsidRDefault="00DC27BE" w:rsidP="00DC27BE">
      <w:pPr>
        <w:pStyle w:val="2f3"/>
        <w:rPr>
          <w:rFonts w:hint="eastAsia"/>
          <w:snapToGrid w:val="0"/>
        </w:rPr>
      </w:pPr>
      <w:r w:rsidRPr="00DC27BE">
        <w:rPr>
          <w:snapToGrid w:val="0"/>
        </w:rPr>
        <w:t xml:space="preserve"> peer 2::2 as-number 65100 </w:t>
      </w:r>
    </w:p>
    <w:p w14:paraId="74004834" w14:textId="77777777" w:rsidR="00DC27BE" w:rsidRPr="00DC27BE" w:rsidRDefault="00DC27BE" w:rsidP="00DC27BE">
      <w:pPr>
        <w:pStyle w:val="2f3"/>
        <w:rPr>
          <w:rFonts w:hint="eastAsia"/>
          <w:snapToGrid w:val="0"/>
        </w:rPr>
      </w:pPr>
      <w:r w:rsidRPr="00DC27BE">
        <w:rPr>
          <w:snapToGrid w:val="0"/>
        </w:rPr>
        <w:t xml:space="preserve"> peer 2::2 group IBGP </w:t>
      </w:r>
    </w:p>
    <w:p w14:paraId="49DEEE13" w14:textId="77777777" w:rsidR="00DC27BE" w:rsidRPr="00DC27BE" w:rsidRDefault="00DC27BE" w:rsidP="00DC27BE">
      <w:pPr>
        <w:pStyle w:val="2f3"/>
        <w:rPr>
          <w:rFonts w:hint="eastAsia"/>
          <w:snapToGrid w:val="0"/>
        </w:rPr>
      </w:pPr>
      <w:r w:rsidRPr="00DC27BE">
        <w:rPr>
          <w:snapToGrid w:val="0"/>
        </w:rPr>
        <w:t xml:space="preserve"> peer 4::4 as-number 65100 </w:t>
      </w:r>
    </w:p>
    <w:p w14:paraId="08601A0F" w14:textId="77777777" w:rsidR="00DC27BE" w:rsidRPr="00DC27BE" w:rsidRDefault="00DC27BE" w:rsidP="00DC27BE">
      <w:pPr>
        <w:pStyle w:val="2f3"/>
        <w:rPr>
          <w:rFonts w:hint="eastAsia"/>
          <w:snapToGrid w:val="0"/>
        </w:rPr>
      </w:pPr>
      <w:r w:rsidRPr="00DC27BE">
        <w:rPr>
          <w:snapToGrid w:val="0"/>
        </w:rPr>
        <w:t xml:space="preserve"> peer 4::4 group IBGP </w:t>
      </w:r>
    </w:p>
    <w:p w14:paraId="69D46C0A" w14:textId="77777777" w:rsidR="00DC27BE" w:rsidRPr="00DC27BE" w:rsidRDefault="00DC27BE" w:rsidP="00DC27BE">
      <w:pPr>
        <w:pStyle w:val="2f3"/>
        <w:rPr>
          <w:rFonts w:hint="eastAsia"/>
          <w:snapToGrid w:val="0"/>
        </w:rPr>
      </w:pPr>
      <w:r w:rsidRPr="00DC27BE">
        <w:rPr>
          <w:snapToGrid w:val="0"/>
        </w:rPr>
        <w:t xml:space="preserve"> peer 5::5 as-number 65100 </w:t>
      </w:r>
    </w:p>
    <w:p w14:paraId="1541BD7D" w14:textId="77777777" w:rsidR="00DC27BE" w:rsidRPr="00DC27BE" w:rsidRDefault="00DC27BE" w:rsidP="00DC27BE">
      <w:pPr>
        <w:pStyle w:val="2f3"/>
        <w:rPr>
          <w:rFonts w:hint="eastAsia"/>
          <w:snapToGrid w:val="0"/>
        </w:rPr>
      </w:pPr>
      <w:r w:rsidRPr="00DC27BE">
        <w:rPr>
          <w:snapToGrid w:val="0"/>
        </w:rPr>
        <w:t xml:space="preserve"> peer 5::5 group IBGP </w:t>
      </w:r>
    </w:p>
    <w:p w14:paraId="160F0F92" w14:textId="77777777" w:rsidR="00DC27BE" w:rsidRPr="00DC27BE" w:rsidRDefault="00DC27BE" w:rsidP="00DC27BE">
      <w:pPr>
        <w:pStyle w:val="2f3"/>
        <w:rPr>
          <w:rFonts w:hint="eastAsia"/>
          <w:snapToGrid w:val="0"/>
        </w:rPr>
      </w:pPr>
      <w:r w:rsidRPr="00DC27BE">
        <w:rPr>
          <w:snapToGrid w:val="0"/>
        </w:rPr>
        <w:t xml:space="preserve"> #</w:t>
      </w:r>
    </w:p>
    <w:p w14:paraId="5AD51F7E" w14:textId="77777777" w:rsidR="00DC27BE" w:rsidRPr="00DC27BE" w:rsidRDefault="00DC27BE" w:rsidP="00DC27BE">
      <w:pPr>
        <w:pStyle w:val="2f3"/>
        <w:rPr>
          <w:rFonts w:hint="eastAsia"/>
          <w:snapToGrid w:val="0"/>
        </w:rPr>
      </w:pPr>
      <w:r w:rsidRPr="00DC27BE">
        <w:rPr>
          <w:snapToGrid w:val="0"/>
        </w:rPr>
        <w:t xml:space="preserve"> ipv4-family unicast</w:t>
      </w:r>
    </w:p>
    <w:p w14:paraId="3D25FB3E" w14:textId="77777777" w:rsidR="00DC27BE" w:rsidRPr="00DC27BE" w:rsidRDefault="00DC27BE" w:rsidP="00DC27BE">
      <w:pPr>
        <w:pStyle w:val="2f3"/>
        <w:rPr>
          <w:rFonts w:hint="eastAsia"/>
          <w:snapToGrid w:val="0"/>
        </w:rPr>
      </w:pPr>
      <w:r w:rsidRPr="00DC27BE">
        <w:rPr>
          <w:snapToGrid w:val="0"/>
        </w:rPr>
        <w:t xml:space="preserve">  undo synchronization</w:t>
      </w:r>
    </w:p>
    <w:p w14:paraId="75244486" w14:textId="77777777" w:rsidR="00DC27BE" w:rsidRPr="00DC27BE" w:rsidRDefault="00DC27BE" w:rsidP="00DC27BE">
      <w:pPr>
        <w:pStyle w:val="2f3"/>
        <w:rPr>
          <w:rFonts w:hint="eastAsia"/>
          <w:snapToGrid w:val="0"/>
        </w:rPr>
      </w:pPr>
      <w:r w:rsidRPr="00DC27BE">
        <w:rPr>
          <w:snapToGrid w:val="0"/>
        </w:rPr>
        <w:t xml:space="preserve">  peer IBGP enable</w:t>
      </w:r>
    </w:p>
    <w:p w14:paraId="0B65C211" w14:textId="77777777" w:rsidR="00DC27BE" w:rsidRPr="00DC27BE" w:rsidRDefault="00DC27BE" w:rsidP="00DC27BE">
      <w:pPr>
        <w:pStyle w:val="2f3"/>
        <w:rPr>
          <w:rFonts w:hint="eastAsia"/>
          <w:snapToGrid w:val="0"/>
        </w:rPr>
      </w:pPr>
      <w:r w:rsidRPr="00DC27BE">
        <w:rPr>
          <w:snapToGrid w:val="0"/>
        </w:rPr>
        <w:t xml:space="preserve">  peer IBGP reflect-client</w:t>
      </w:r>
    </w:p>
    <w:p w14:paraId="59D2C38A" w14:textId="77777777" w:rsidR="00DC27BE" w:rsidRPr="00DC27BE" w:rsidRDefault="00DC27BE" w:rsidP="00DC27BE">
      <w:pPr>
        <w:pStyle w:val="2f3"/>
        <w:rPr>
          <w:rFonts w:hint="eastAsia"/>
          <w:snapToGrid w:val="0"/>
        </w:rPr>
      </w:pPr>
      <w:r w:rsidRPr="00DC27BE">
        <w:rPr>
          <w:snapToGrid w:val="0"/>
        </w:rPr>
        <w:t xml:space="preserve">  peer 10.10.10.1 enable</w:t>
      </w:r>
    </w:p>
    <w:p w14:paraId="05A47C46" w14:textId="77777777" w:rsidR="00DC27BE" w:rsidRPr="00DC27BE" w:rsidRDefault="00DC27BE" w:rsidP="00DC27BE">
      <w:pPr>
        <w:pStyle w:val="2f3"/>
        <w:rPr>
          <w:rFonts w:hint="eastAsia"/>
          <w:snapToGrid w:val="0"/>
        </w:rPr>
      </w:pPr>
      <w:r w:rsidRPr="00DC27BE">
        <w:rPr>
          <w:snapToGrid w:val="0"/>
        </w:rPr>
        <w:t xml:space="preserve">  peer 10.10.10.1 group IBGP </w:t>
      </w:r>
    </w:p>
    <w:p w14:paraId="12403591" w14:textId="77777777" w:rsidR="00DC27BE" w:rsidRPr="00DC27BE" w:rsidRDefault="00DC27BE" w:rsidP="00DC27BE">
      <w:pPr>
        <w:pStyle w:val="2f3"/>
        <w:rPr>
          <w:rFonts w:hint="eastAsia"/>
          <w:snapToGrid w:val="0"/>
        </w:rPr>
      </w:pPr>
      <w:r w:rsidRPr="00DC27BE">
        <w:rPr>
          <w:snapToGrid w:val="0"/>
        </w:rPr>
        <w:t xml:space="preserve">  peer 10.10.10.2 enable</w:t>
      </w:r>
    </w:p>
    <w:p w14:paraId="4453AEA1" w14:textId="77777777" w:rsidR="00DC27BE" w:rsidRPr="00DC27BE" w:rsidRDefault="00DC27BE" w:rsidP="00DC27BE">
      <w:pPr>
        <w:pStyle w:val="2f3"/>
        <w:rPr>
          <w:rFonts w:hint="eastAsia"/>
          <w:snapToGrid w:val="0"/>
        </w:rPr>
      </w:pPr>
      <w:r w:rsidRPr="00DC27BE">
        <w:rPr>
          <w:snapToGrid w:val="0"/>
        </w:rPr>
        <w:t xml:space="preserve">  peer 10.10.10.2 group IBGP </w:t>
      </w:r>
    </w:p>
    <w:p w14:paraId="595F1DBE" w14:textId="77777777" w:rsidR="00DC27BE" w:rsidRPr="00DC27BE" w:rsidRDefault="00DC27BE" w:rsidP="00DC27BE">
      <w:pPr>
        <w:pStyle w:val="2f3"/>
        <w:rPr>
          <w:rFonts w:hint="eastAsia"/>
          <w:snapToGrid w:val="0"/>
        </w:rPr>
      </w:pPr>
      <w:r w:rsidRPr="00DC27BE">
        <w:rPr>
          <w:snapToGrid w:val="0"/>
        </w:rPr>
        <w:t xml:space="preserve">  peer 10.10.10.4 enable</w:t>
      </w:r>
    </w:p>
    <w:p w14:paraId="3104F843" w14:textId="77777777" w:rsidR="00DC27BE" w:rsidRPr="00DC27BE" w:rsidRDefault="00DC27BE" w:rsidP="00DC27BE">
      <w:pPr>
        <w:pStyle w:val="2f3"/>
        <w:rPr>
          <w:rFonts w:hint="eastAsia"/>
          <w:snapToGrid w:val="0"/>
        </w:rPr>
      </w:pPr>
      <w:r w:rsidRPr="00DC27BE">
        <w:rPr>
          <w:snapToGrid w:val="0"/>
        </w:rPr>
        <w:t xml:space="preserve">  peer 10.10.10.4 group IBGP </w:t>
      </w:r>
    </w:p>
    <w:p w14:paraId="26B4EDF2" w14:textId="77777777" w:rsidR="00DC27BE" w:rsidRPr="00DC27BE" w:rsidRDefault="00DC27BE" w:rsidP="00DC27BE">
      <w:pPr>
        <w:pStyle w:val="2f3"/>
        <w:rPr>
          <w:rFonts w:hint="eastAsia"/>
          <w:snapToGrid w:val="0"/>
        </w:rPr>
      </w:pPr>
      <w:r w:rsidRPr="00DC27BE">
        <w:rPr>
          <w:snapToGrid w:val="0"/>
        </w:rPr>
        <w:t xml:space="preserve">  peer 10.10.10.5 enable</w:t>
      </w:r>
    </w:p>
    <w:p w14:paraId="06191AF5" w14:textId="77777777" w:rsidR="00DC27BE" w:rsidRPr="00DC27BE" w:rsidRDefault="00DC27BE" w:rsidP="00DC27BE">
      <w:pPr>
        <w:pStyle w:val="2f3"/>
        <w:rPr>
          <w:rFonts w:hint="eastAsia"/>
          <w:snapToGrid w:val="0"/>
        </w:rPr>
      </w:pPr>
      <w:r w:rsidRPr="00DC27BE">
        <w:rPr>
          <w:snapToGrid w:val="0"/>
        </w:rPr>
        <w:t xml:space="preserve">  peer 10.10.10.5 group IBGP </w:t>
      </w:r>
    </w:p>
    <w:p w14:paraId="0C2BEBC5" w14:textId="77777777" w:rsidR="00DC27BE" w:rsidRPr="00DC27BE" w:rsidRDefault="00DC27BE" w:rsidP="00DC27BE">
      <w:pPr>
        <w:pStyle w:val="2f3"/>
        <w:rPr>
          <w:rFonts w:hint="eastAsia"/>
          <w:snapToGrid w:val="0"/>
        </w:rPr>
      </w:pPr>
      <w:r w:rsidRPr="00DC27BE">
        <w:rPr>
          <w:snapToGrid w:val="0"/>
        </w:rPr>
        <w:t xml:space="preserve"> #</w:t>
      </w:r>
    </w:p>
    <w:p w14:paraId="0C0091FA" w14:textId="77777777" w:rsidR="00DC27BE" w:rsidRPr="00DC27BE" w:rsidRDefault="00DC27BE" w:rsidP="00DC27BE">
      <w:pPr>
        <w:pStyle w:val="2f3"/>
        <w:rPr>
          <w:rFonts w:hint="eastAsia"/>
          <w:snapToGrid w:val="0"/>
        </w:rPr>
      </w:pPr>
      <w:r w:rsidRPr="00DC27BE">
        <w:rPr>
          <w:snapToGrid w:val="0"/>
        </w:rPr>
        <w:t xml:space="preserve"> ipv6-family unicast</w:t>
      </w:r>
    </w:p>
    <w:p w14:paraId="0CECDA26" w14:textId="77777777" w:rsidR="00DC27BE" w:rsidRPr="00DC27BE" w:rsidRDefault="00DC27BE" w:rsidP="00DC27BE">
      <w:pPr>
        <w:pStyle w:val="2f3"/>
        <w:rPr>
          <w:rFonts w:hint="eastAsia"/>
          <w:snapToGrid w:val="0"/>
        </w:rPr>
      </w:pPr>
      <w:r w:rsidRPr="00DC27BE">
        <w:rPr>
          <w:snapToGrid w:val="0"/>
        </w:rPr>
        <w:t xml:space="preserve">  undo synchronization</w:t>
      </w:r>
    </w:p>
    <w:p w14:paraId="75798B5D" w14:textId="77777777" w:rsidR="00DC27BE" w:rsidRPr="00DC27BE" w:rsidRDefault="00DC27BE" w:rsidP="00DC27BE">
      <w:pPr>
        <w:pStyle w:val="2f3"/>
        <w:rPr>
          <w:rFonts w:hint="eastAsia"/>
          <w:snapToGrid w:val="0"/>
        </w:rPr>
      </w:pPr>
      <w:r w:rsidRPr="00DC27BE">
        <w:rPr>
          <w:snapToGrid w:val="0"/>
        </w:rPr>
        <w:t xml:space="preserve">  peer IBGP enable</w:t>
      </w:r>
    </w:p>
    <w:p w14:paraId="52E46B64" w14:textId="77777777" w:rsidR="00DC27BE" w:rsidRPr="00DC27BE" w:rsidRDefault="00DC27BE" w:rsidP="00DC27BE">
      <w:pPr>
        <w:pStyle w:val="2f3"/>
        <w:rPr>
          <w:rFonts w:hint="eastAsia"/>
          <w:snapToGrid w:val="0"/>
        </w:rPr>
      </w:pPr>
      <w:r w:rsidRPr="00DC27BE">
        <w:rPr>
          <w:snapToGrid w:val="0"/>
        </w:rPr>
        <w:t xml:space="preserve">  peer IBGP reflect-client</w:t>
      </w:r>
    </w:p>
    <w:p w14:paraId="1FF8B7DE" w14:textId="77777777" w:rsidR="00DC27BE" w:rsidRPr="00DC27BE" w:rsidRDefault="00DC27BE" w:rsidP="00DC27BE">
      <w:pPr>
        <w:pStyle w:val="2f3"/>
        <w:rPr>
          <w:rFonts w:hint="eastAsia"/>
          <w:snapToGrid w:val="0"/>
        </w:rPr>
      </w:pPr>
      <w:r w:rsidRPr="00DC27BE">
        <w:rPr>
          <w:snapToGrid w:val="0"/>
        </w:rPr>
        <w:t xml:space="preserve">  peer 1::1 enable</w:t>
      </w:r>
    </w:p>
    <w:p w14:paraId="23B27FA4" w14:textId="77777777" w:rsidR="00DC27BE" w:rsidRPr="00DC27BE" w:rsidRDefault="00DC27BE" w:rsidP="00DC27BE">
      <w:pPr>
        <w:pStyle w:val="2f3"/>
        <w:rPr>
          <w:rFonts w:hint="eastAsia"/>
          <w:snapToGrid w:val="0"/>
        </w:rPr>
      </w:pPr>
      <w:r w:rsidRPr="00DC27BE">
        <w:rPr>
          <w:snapToGrid w:val="0"/>
        </w:rPr>
        <w:t xml:space="preserve">  peer 1::1 group IBGP </w:t>
      </w:r>
    </w:p>
    <w:p w14:paraId="11D76EB4" w14:textId="77777777" w:rsidR="00DC27BE" w:rsidRPr="00DC27BE" w:rsidRDefault="00DC27BE" w:rsidP="00DC27BE">
      <w:pPr>
        <w:pStyle w:val="2f3"/>
        <w:rPr>
          <w:rFonts w:hint="eastAsia"/>
          <w:snapToGrid w:val="0"/>
        </w:rPr>
      </w:pPr>
      <w:r w:rsidRPr="00DC27BE">
        <w:rPr>
          <w:snapToGrid w:val="0"/>
        </w:rPr>
        <w:t xml:space="preserve">  peer 2::2 enable</w:t>
      </w:r>
    </w:p>
    <w:p w14:paraId="10BEA4BE" w14:textId="77777777" w:rsidR="00DC27BE" w:rsidRPr="00DC27BE" w:rsidRDefault="00DC27BE" w:rsidP="00DC27BE">
      <w:pPr>
        <w:pStyle w:val="2f3"/>
        <w:rPr>
          <w:rFonts w:hint="eastAsia"/>
          <w:snapToGrid w:val="0"/>
        </w:rPr>
      </w:pPr>
      <w:r w:rsidRPr="00DC27BE">
        <w:rPr>
          <w:snapToGrid w:val="0"/>
        </w:rPr>
        <w:t xml:space="preserve">  peer 2::2 group IBGP </w:t>
      </w:r>
    </w:p>
    <w:p w14:paraId="7CC2CD15" w14:textId="77777777" w:rsidR="00DC27BE" w:rsidRPr="00DC27BE" w:rsidRDefault="00DC27BE" w:rsidP="00DC27BE">
      <w:pPr>
        <w:pStyle w:val="2f3"/>
        <w:rPr>
          <w:rFonts w:hint="eastAsia"/>
          <w:snapToGrid w:val="0"/>
        </w:rPr>
      </w:pPr>
      <w:r w:rsidRPr="00DC27BE">
        <w:rPr>
          <w:snapToGrid w:val="0"/>
        </w:rPr>
        <w:t xml:space="preserve">  peer 4::4 enable</w:t>
      </w:r>
    </w:p>
    <w:p w14:paraId="5842AA72" w14:textId="77777777" w:rsidR="00DC27BE" w:rsidRPr="00DC27BE" w:rsidRDefault="00DC27BE" w:rsidP="00DC27BE">
      <w:pPr>
        <w:pStyle w:val="2f3"/>
        <w:rPr>
          <w:rFonts w:hint="eastAsia"/>
          <w:snapToGrid w:val="0"/>
        </w:rPr>
      </w:pPr>
      <w:r w:rsidRPr="00DC27BE">
        <w:rPr>
          <w:snapToGrid w:val="0"/>
        </w:rPr>
        <w:t xml:space="preserve">  peer 4::4 group IBGP </w:t>
      </w:r>
    </w:p>
    <w:p w14:paraId="1091AF29" w14:textId="77777777" w:rsidR="00DC27BE" w:rsidRPr="00DC27BE" w:rsidRDefault="00DC27BE" w:rsidP="00DC27BE">
      <w:pPr>
        <w:pStyle w:val="2f3"/>
        <w:rPr>
          <w:rFonts w:hint="eastAsia"/>
          <w:snapToGrid w:val="0"/>
        </w:rPr>
      </w:pPr>
      <w:r w:rsidRPr="00DC27BE">
        <w:rPr>
          <w:snapToGrid w:val="0"/>
        </w:rPr>
        <w:t xml:space="preserve">  peer 5::5 enable</w:t>
      </w:r>
    </w:p>
    <w:p w14:paraId="3FF95FE8" w14:textId="77777777" w:rsidR="00DC27BE" w:rsidRPr="00DC27BE" w:rsidRDefault="00DC27BE" w:rsidP="00DC27BE">
      <w:pPr>
        <w:pStyle w:val="2f3"/>
        <w:rPr>
          <w:rFonts w:hint="eastAsia"/>
          <w:snapToGrid w:val="0"/>
        </w:rPr>
      </w:pPr>
      <w:r w:rsidRPr="00DC27BE">
        <w:rPr>
          <w:snapToGrid w:val="0"/>
        </w:rPr>
        <w:t xml:space="preserve">  peer 5::5 group IBGP </w:t>
      </w:r>
    </w:p>
    <w:p w14:paraId="5CE120F8" w14:textId="77777777" w:rsidR="00DC27BE" w:rsidRPr="00DC27BE" w:rsidRDefault="00DC27BE" w:rsidP="00DC27BE">
      <w:pPr>
        <w:pStyle w:val="2f3"/>
        <w:rPr>
          <w:rFonts w:hint="eastAsia"/>
          <w:snapToGrid w:val="0"/>
        </w:rPr>
      </w:pPr>
      <w:r w:rsidRPr="00DC27BE">
        <w:rPr>
          <w:snapToGrid w:val="0"/>
        </w:rPr>
        <w:t>#</w:t>
      </w:r>
    </w:p>
    <w:p w14:paraId="43BAB431" w14:textId="77777777" w:rsidR="00DC27BE" w:rsidRPr="00DC27BE" w:rsidRDefault="00DC27BE" w:rsidP="00DC27BE">
      <w:pPr>
        <w:pStyle w:val="2f3"/>
        <w:rPr>
          <w:rFonts w:hint="eastAsia"/>
          <w:snapToGrid w:val="0"/>
        </w:rPr>
      </w:pPr>
      <w:r w:rsidRPr="00DC27BE">
        <w:rPr>
          <w:snapToGrid w:val="0"/>
        </w:rPr>
        <w:t>return</w:t>
      </w:r>
    </w:p>
    <w:p w14:paraId="6C9F9D6E" w14:textId="77777777" w:rsidR="00DC27BE" w:rsidRPr="00DC27BE" w:rsidRDefault="00DC27BE" w:rsidP="00DC27BE">
      <w:pPr>
        <w:pStyle w:val="1e"/>
      </w:pPr>
      <w:r w:rsidRPr="00DC27BE">
        <w:t>Configuration on R4</w:t>
      </w:r>
    </w:p>
    <w:p w14:paraId="426778CD" w14:textId="77777777" w:rsidR="00DC27BE" w:rsidRPr="00DC27BE" w:rsidRDefault="00DC27BE" w:rsidP="00DC27BE">
      <w:pPr>
        <w:pStyle w:val="2f3"/>
        <w:rPr>
          <w:rFonts w:hint="eastAsia"/>
          <w:snapToGrid w:val="0"/>
        </w:rPr>
      </w:pPr>
      <w:r w:rsidRPr="00DC27BE">
        <w:rPr>
          <w:snapToGrid w:val="0"/>
        </w:rPr>
        <w:lastRenderedPageBreak/>
        <w:t>#</w:t>
      </w:r>
    </w:p>
    <w:p w14:paraId="1692236C" w14:textId="77777777" w:rsidR="00DC27BE" w:rsidRPr="00DC27BE" w:rsidRDefault="00DC27BE" w:rsidP="00DC27BE">
      <w:pPr>
        <w:pStyle w:val="2f3"/>
        <w:rPr>
          <w:rFonts w:hint="eastAsia"/>
          <w:snapToGrid w:val="0"/>
        </w:rPr>
      </w:pPr>
      <w:r w:rsidRPr="00DC27BE">
        <w:rPr>
          <w:snapToGrid w:val="0"/>
        </w:rPr>
        <w:t xml:space="preserve"> sysname R4</w:t>
      </w:r>
    </w:p>
    <w:p w14:paraId="7F659CA1" w14:textId="77777777" w:rsidR="00DC27BE" w:rsidRPr="00DC27BE" w:rsidRDefault="00DC27BE" w:rsidP="00DC27BE">
      <w:pPr>
        <w:pStyle w:val="2f3"/>
        <w:rPr>
          <w:rFonts w:hint="eastAsia"/>
          <w:snapToGrid w:val="0"/>
        </w:rPr>
      </w:pPr>
      <w:r w:rsidRPr="00DC27BE">
        <w:rPr>
          <w:snapToGrid w:val="0"/>
        </w:rPr>
        <w:t>#</w:t>
      </w:r>
    </w:p>
    <w:p w14:paraId="7836C7BE" w14:textId="77777777" w:rsidR="00DC27BE" w:rsidRPr="00DC27BE" w:rsidRDefault="00DC27BE" w:rsidP="00DC27BE">
      <w:pPr>
        <w:pStyle w:val="2f3"/>
        <w:rPr>
          <w:rFonts w:hint="eastAsia"/>
          <w:snapToGrid w:val="0"/>
        </w:rPr>
      </w:pPr>
      <w:r w:rsidRPr="00DC27BE">
        <w:rPr>
          <w:snapToGrid w:val="0"/>
        </w:rPr>
        <w:t xml:space="preserve">ipv6 </w:t>
      </w:r>
    </w:p>
    <w:p w14:paraId="6899BC95" w14:textId="77777777" w:rsidR="00DC27BE" w:rsidRPr="00DC27BE" w:rsidRDefault="00DC27BE" w:rsidP="00DC27BE">
      <w:pPr>
        <w:pStyle w:val="2f3"/>
        <w:rPr>
          <w:rFonts w:hint="eastAsia"/>
          <w:snapToGrid w:val="0"/>
        </w:rPr>
      </w:pPr>
      <w:r w:rsidRPr="00DC27BE">
        <w:rPr>
          <w:snapToGrid w:val="0"/>
        </w:rPr>
        <w:t>#</w:t>
      </w:r>
    </w:p>
    <w:p w14:paraId="6CE48402" w14:textId="77777777" w:rsidR="00DC27BE" w:rsidRPr="00DC27BE" w:rsidRDefault="00DC27BE" w:rsidP="00DC27BE">
      <w:pPr>
        <w:pStyle w:val="2f3"/>
        <w:rPr>
          <w:rFonts w:hint="eastAsia"/>
          <w:snapToGrid w:val="0"/>
        </w:rPr>
      </w:pPr>
      <w:r w:rsidRPr="00DC27BE">
        <w:rPr>
          <w:snapToGrid w:val="0"/>
        </w:rPr>
        <w:t xml:space="preserve">router id 10.10.10.4 </w:t>
      </w:r>
    </w:p>
    <w:p w14:paraId="15A91F70" w14:textId="77777777" w:rsidR="00DC27BE" w:rsidRPr="00DC27BE" w:rsidRDefault="00DC27BE" w:rsidP="00DC27BE">
      <w:pPr>
        <w:pStyle w:val="2f3"/>
        <w:rPr>
          <w:rFonts w:hint="eastAsia"/>
          <w:snapToGrid w:val="0"/>
        </w:rPr>
      </w:pPr>
      <w:r w:rsidRPr="00DC27BE">
        <w:rPr>
          <w:snapToGrid w:val="0"/>
        </w:rPr>
        <w:t>#</w:t>
      </w:r>
    </w:p>
    <w:p w14:paraId="1427D5F2" w14:textId="77777777" w:rsidR="00DC27BE" w:rsidRPr="00DC27BE" w:rsidRDefault="00DC27BE" w:rsidP="00DC27BE">
      <w:pPr>
        <w:pStyle w:val="2f3"/>
        <w:rPr>
          <w:rFonts w:hint="eastAsia"/>
          <w:snapToGrid w:val="0"/>
        </w:rPr>
      </w:pPr>
      <w:r w:rsidRPr="00DC27BE">
        <w:rPr>
          <w:snapToGrid w:val="0"/>
        </w:rPr>
        <w:t>isis 1</w:t>
      </w:r>
    </w:p>
    <w:p w14:paraId="5747589D" w14:textId="77777777" w:rsidR="00DC27BE" w:rsidRPr="00DC27BE" w:rsidRDefault="00DC27BE" w:rsidP="00DC27BE">
      <w:pPr>
        <w:pStyle w:val="2f3"/>
        <w:rPr>
          <w:rFonts w:hint="eastAsia"/>
          <w:snapToGrid w:val="0"/>
        </w:rPr>
      </w:pPr>
      <w:r w:rsidRPr="00DC27BE">
        <w:rPr>
          <w:snapToGrid w:val="0"/>
        </w:rPr>
        <w:t xml:space="preserve"> is-level level-2</w:t>
      </w:r>
    </w:p>
    <w:p w14:paraId="671F659C" w14:textId="77777777" w:rsidR="00DC27BE" w:rsidRPr="00DC27BE" w:rsidRDefault="00DC27BE" w:rsidP="00DC27BE">
      <w:pPr>
        <w:pStyle w:val="2f3"/>
        <w:rPr>
          <w:rFonts w:hint="eastAsia"/>
          <w:snapToGrid w:val="0"/>
        </w:rPr>
      </w:pPr>
      <w:r w:rsidRPr="00DC27BE">
        <w:rPr>
          <w:snapToGrid w:val="0"/>
        </w:rPr>
        <w:t xml:space="preserve"> cost-style wide</w:t>
      </w:r>
    </w:p>
    <w:p w14:paraId="3A8A0510" w14:textId="77777777" w:rsidR="00DC27BE" w:rsidRPr="00DC27BE" w:rsidRDefault="00DC27BE" w:rsidP="00DC27BE">
      <w:pPr>
        <w:pStyle w:val="2f3"/>
        <w:rPr>
          <w:rFonts w:hint="eastAsia"/>
          <w:snapToGrid w:val="0"/>
        </w:rPr>
      </w:pPr>
      <w:r w:rsidRPr="00DC27BE">
        <w:rPr>
          <w:snapToGrid w:val="0"/>
        </w:rPr>
        <w:t xml:space="preserve"> network-entity 49.0001.0100.1001.0004.00</w:t>
      </w:r>
    </w:p>
    <w:p w14:paraId="5BF10629" w14:textId="77777777" w:rsidR="00DC27BE" w:rsidRPr="00DC27BE" w:rsidRDefault="00DC27BE" w:rsidP="00DC27BE">
      <w:pPr>
        <w:pStyle w:val="2f3"/>
        <w:rPr>
          <w:rFonts w:hint="eastAsia"/>
          <w:snapToGrid w:val="0"/>
        </w:rPr>
      </w:pPr>
      <w:r w:rsidRPr="00DC27BE">
        <w:rPr>
          <w:snapToGrid w:val="0"/>
        </w:rPr>
        <w:t xml:space="preserve"> is-name R4</w:t>
      </w:r>
    </w:p>
    <w:p w14:paraId="48863A72" w14:textId="77777777" w:rsidR="00DC27BE" w:rsidRPr="00DC27BE" w:rsidRDefault="00DC27BE" w:rsidP="00DC27BE">
      <w:pPr>
        <w:pStyle w:val="2f3"/>
        <w:rPr>
          <w:rFonts w:hint="eastAsia"/>
          <w:snapToGrid w:val="0"/>
        </w:rPr>
      </w:pPr>
      <w:r w:rsidRPr="00DC27BE">
        <w:rPr>
          <w:snapToGrid w:val="0"/>
        </w:rPr>
        <w:t xml:space="preserve"> import-route ospf 1 </w:t>
      </w:r>
    </w:p>
    <w:p w14:paraId="607D024D" w14:textId="77777777" w:rsidR="00DC27BE" w:rsidRPr="00DC27BE" w:rsidRDefault="00DC27BE" w:rsidP="00DC27BE">
      <w:pPr>
        <w:pStyle w:val="2f3"/>
        <w:rPr>
          <w:rFonts w:hint="eastAsia"/>
          <w:snapToGrid w:val="0"/>
        </w:rPr>
      </w:pPr>
      <w:r w:rsidRPr="00DC27BE">
        <w:rPr>
          <w:snapToGrid w:val="0"/>
        </w:rPr>
        <w:t xml:space="preserve"> #</w:t>
      </w:r>
    </w:p>
    <w:p w14:paraId="36CE2A7A" w14:textId="77777777" w:rsidR="00DC27BE" w:rsidRPr="00DC27BE" w:rsidRDefault="00DC27BE" w:rsidP="00DC27BE">
      <w:pPr>
        <w:pStyle w:val="2f3"/>
        <w:rPr>
          <w:rFonts w:hint="eastAsia"/>
          <w:snapToGrid w:val="0"/>
        </w:rPr>
      </w:pPr>
      <w:r w:rsidRPr="00DC27BE">
        <w:rPr>
          <w:snapToGrid w:val="0"/>
        </w:rPr>
        <w:t xml:space="preserve"> ipv6 enable topology ipv6</w:t>
      </w:r>
    </w:p>
    <w:p w14:paraId="1E405061" w14:textId="77777777" w:rsidR="00DC27BE" w:rsidRPr="00DC27BE" w:rsidRDefault="00DC27BE" w:rsidP="00DC27BE">
      <w:pPr>
        <w:pStyle w:val="2f3"/>
        <w:rPr>
          <w:rFonts w:hint="eastAsia"/>
          <w:snapToGrid w:val="0"/>
        </w:rPr>
      </w:pPr>
      <w:r w:rsidRPr="00DC27BE">
        <w:rPr>
          <w:snapToGrid w:val="0"/>
        </w:rPr>
        <w:t xml:space="preserve"> ipv6 import-route ospfv3 1 </w:t>
      </w:r>
    </w:p>
    <w:p w14:paraId="24586CB6" w14:textId="77777777" w:rsidR="00DC27BE" w:rsidRPr="00DC27BE" w:rsidRDefault="00DC27BE" w:rsidP="00DC27BE">
      <w:pPr>
        <w:pStyle w:val="2f3"/>
        <w:rPr>
          <w:rFonts w:hint="eastAsia"/>
          <w:snapToGrid w:val="0"/>
        </w:rPr>
      </w:pPr>
      <w:r w:rsidRPr="00DC27BE">
        <w:rPr>
          <w:snapToGrid w:val="0"/>
        </w:rPr>
        <w:t xml:space="preserve"> #</w:t>
      </w:r>
    </w:p>
    <w:p w14:paraId="6F4F42ED" w14:textId="77777777" w:rsidR="00DC27BE" w:rsidRPr="00DC27BE" w:rsidRDefault="00DC27BE" w:rsidP="00DC27BE">
      <w:pPr>
        <w:pStyle w:val="2f3"/>
        <w:rPr>
          <w:rFonts w:hint="eastAsia"/>
          <w:snapToGrid w:val="0"/>
        </w:rPr>
      </w:pPr>
      <w:r w:rsidRPr="00DC27BE">
        <w:rPr>
          <w:snapToGrid w:val="0"/>
        </w:rPr>
        <w:t>#</w:t>
      </w:r>
    </w:p>
    <w:p w14:paraId="4EC782DF" w14:textId="77777777" w:rsidR="00DC27BE" w:rsidRPr="00DC27BE" w:rsidRDefault="00DC27BE" w:rsidP="00DC27BE">
      <w:pPr>
        <w:pStyle w:val="2f3"/>
        <w:rPr>
          <w:rFonts w:hint="eastAsia"/>
          <w:snapToGrid w:val="0"/>
        </w:rPr>
      </w:pPr>
      <w:r w:rsidRPr="00DC27BE">
        <w:rPr>
          <w:snapToGrid w:val="0"/>
        </w:rPr>
        <w:t>ospfv3 1</w:t>
      </w:r>
    </w:p>
    <w:p w14:paraId="56F479C1" w14:textId="77777777" w:rsidR="00DC27BE" w:rsidRPr="00DC27BE" w:rsidRDefault="00DC27BE" w:rsidP="00DC27BE">
      <w:pPr>
        <w:pStyle w:val="2f3"/>
        <w:rPr>
          <w:rFonts w:hint="eastAsia"/>
          <w:snapToGrid w:val="0"/>
        </w:rPr>
      </w:pPr>
      <w:r w:rsidRPr="00DC27BE">
        <w:rPr>
          <w:snapToGrid w:val="0"/>
        </w:rPr>
        <w:t xml:space="preserve"> router-id 10.10.10.4</w:t>
      </w:r>
    </w:p>
    <w:p w14:paraId="7BEFCBA8" w14:textId="77777777" w:rsidR="00DC27BE" w:rsidRPr="00DC27BE" w:rsidRDefault="00DC27BE" w:rsidP="00DC27BE">
      <w:pPr>
        <w:pStyle w:val="2f3"/>
        <w:rPr>
          <w:rFonts w:hint="eastAsia"/>
          <w:snapToGrid w:val="0"/>
        </w:rPr>
      </w:pPr>
      <w:r w:rsidRPr="00DC27BE">
        <w:rPr>
          <w:snapToGrid w:val="0"/>
        </w:rPr>
        <w:t xml:space="preserve"> import-route isis 1</w:t>
      </w:r>
    </w:p>
    <w:p w14:paraId="3964F779" w14:textId="77777777" w:rsidR="00DC27BE" w:rsidRPr="00DC27BE" w:rsidRDefault="00DC27BE" w:rsidP="00DC27BE">
      <w:pPr>
        <w:pStyle w:val="2f3"/>
        <w:rPr>
          <w:rFonts w:hint="eastAsia"/>
          <w:snapToGrid w:val="0"/>
        </w:rPr>
      </w:pPr>
      <w:r w:rsidRPr="00DC27BE">
        <w:rPr>
          <w:snapToGrid w:val="0"/>
        </w:rPr>
        <w:t>#</w:t>
      </w:r>
    </w:p>
    <w:p w14:paraId="7176B824" w14:textId="77777777" w:rsidR="00DC27BE" w:rsidRPr="00DC27BE" w:rsidRDefault="00DC27BE" w:rsidP="00DC27BE">
      <w:pPr>
        <w:pStyle w:val="2f3"/>
        <w:rPr>
          <w:rFonts w:hint="eastAsia"/>
          <w:snapToGrid w:val="0"/>
        </w:rPr>
      </w:pPr>
      <w:r w:rsidRPr="00DC27BE">
        <w:rPr>
          <w:snapToGrid w:val="0"/>
        </w:rPr>
        <w:t>interface GigabitEthernet0/0/1</w:t>
      </w:r>
    </w:p>
    <w:p w14:paraId="72833F73" w14:textId="77777777" w:rsidR="00DC27BE" w:rsidRPr="00DC27BE" w:rsidRDefault="00DC27BE" w:rsidP="00DC27BE">
      <w:pPr>
        <w:pStyle w:val="2f3"/>
        <w:rPr>
          <w:rFonts w:hint="eastAsia"/>
          <w:snapToGrid w:val="0"/>
        </w:rPr>
      </w:pPr>
      <w:r w:rsidRPr="00DC27BE">
        <w:rPr>
          <w:snapToGrid w:val="0"/>
        </w:rPr>
        <w:t xml:space="preserve"> ip address 10.0.24.4 255.255.255.0 </w:t>
      </w:r>
    </w:p>
    <w:p w14:paraId="30262114" w14:textId="77777777" w:rsidR="00DC27BE" w:rsidRPr="00DC27BE" w:rsidRDefault="00DC27BE" w:rsidP="00DC27BE">
      <w:pPr>
        <w:pStyle w:val="2f3"/>
        <w:rPr>
          <w:rFonts w:hint="eastAsia"/>
          <w:snapToGrid w:val="0"/>
        </w:rPr>
      </w:pPr>
      <w:r w:rsidRPr="00DC27BE">
        <w:rPr>
          <w:snapToGrid w:val="0"/>
        </w:rPr>
        <w:t xml:space="preserve"> isis enable 1</w:t>
      </w:r>
    </w:p>
    <w:p w14:paraId="41CFD14F" w14:textId="77777777" w:rsidR="00DC27BE" w:rsidRPr="00DC27BE" w:rsidRDefault="00DC27BE" w:rsidP="00DC27BE">
      <w:pPr>
        <w:pStyle w:val="2f3"/>
        <w:rPr>
          <w:rFonts w:hint="eastAsia"/>
          <w:snapToGrid w:val="0"/>
        </w:rPr>
      </w:pPr>
      <w:r w:rsidRPr="00DC27BE">
        <w:rPr>
          <w:snapToGrid w:val="0"/>
        </w:rPr>
        <w:t>#</w:t>
      </w:r>
    </w:p>
    <w:p w14:paraId="5C9DA3C2" w14:textId="77777777" w:rsidR="00DC27BE" w:rsidRPr="00DC27BE" w:rsidRDefault="00DC27BE" w:rsidP="00DC27BE">
      <w:pPr>
        <w:pStyle w:val="2f3"/>
        <w:rPr>
          <w:rFonts w:hint="eastAsia"/>
          <w:snapToGrid w:val="0"/>
        </w:rPr>
      </w:pPr>
      <w:r w:rsidRPr="00DC27BE">
        <w:rPr>
          <w:snapToGrid w:val="0"/>
        </w:rPr>
        <w:t>interface GigabitEthernet0/0/2</w:t>
      </w:r>
    </w:p>
    <w:p w14:paraId="26A01E13" w14:textId="77777777" w:rsidR="00DC27BE" w:rsidRPr="00DC27BE" w:rsidRDefault="00DC27BE" w:rsidP="00DC27BE">
      <w:pPr>
        <w:pStyle w:val="2f3"/>
        <w:rPr>
          <w:rFonts w:hint="eastAsia"/>
          <w:snapToGrid w:val="0"/>
        </w:rPr>
      </w:pPr>
      <w:r w:rsidRPr="00DC27BE">
        <w:rPr>
          <w:snapToGrid w:val="0"/>
        </w:rPr>
        <w:t xml:space="preserve"> ipv6 enable </w:t>
      </w:r>
    </w:p>
    <w:p w14:paraId="67AE7526" w14:textId="77777777" w:rsidR="00DC27BE" w:rsidRPr="00DC27BE" w:rsidRDefault="00DC27BE" w:rsidP="00DC27BE">
      <w:pPr>
        <w:pStyle w:val="2f3"/>
        <w:rPr>
          <w:rFonts w:hint="eastAsia"/>
          <w:snapToGrid w:val="0"/>
        </w:rPr>
      </w:pPr>
      <w:r w:rsidRPr="00DC27BE">
        <w:rPr>
          <w:snapToGrid w:val="0"/>
        </w:rPr>
        <w:t xml:space="preserve"> ip address 10.0.45.4 255.255.255.0 </w:t>
      </w:r>
    </w:p>
    <w:p w14:paraId="2AD12020" w14:textId="77777777" w:rsidR="00DC27BE" w:rsidRPr="00DC27BE" w:rsidRDefault="00DC27BE" w:rsidP="00DC27BE">
      <w:pPr>
        <w:pStyle w:val="2f3"/>
        <w:rPr>
          <w:rFonts w:hint="eastAsia"/>
          <w:snapToGrid w:val="0"/>
        </w:rPr>
      </w:pPr>
      <w:r w:rsidRPr="00DC27BE">
        <w:rPr>
          <w:snapToGrid w:val="0"/>
        </w:rPr>
        <w:t xml:space="preserve"> ipv6 address 2001:DB8:45::4/64 </w:t>
      </w:r>
    </w:p>
    <w:p w14:paraId="33CA45FD" w14:textId="77777777" w:rsidR="00DC27BE" w:rsidRPr="00DC27BE" w:rsidRDefault="00DC27BE" w:rsidP="00DC27BE">
      <w:pPr>
        <w:pStyle w:val="2f3"/>
        <w:rPr>
          <w:rFonts w:hint="eastAsia"/>
          <w:snapToGrid w:val="0"/>
        </w:rPr>
      </w:pPr>
      <w:r w:rsidRPr="00DC27BE">
        <w:rPr>
          <w:snapToGrid w:val="0"/>
        </w:rPr>
        <w:t xml:space="preserve"> ospfv3 1 area 0.0.0.0 instance 1</w:t>
      </w:r>
    </w:p>
    <w:p w14:paraId="71EBD6FF" w14:textId="77777777" w:rsidR="00DC27BE" w:rsidRPr="00DC27BE" w:rsidRDefault="00DC27BE" w:rsidP="00DC27BE">
      <w:pPr>
        <w:pStyle w:val="2f3"/>
        <w:rPr>
          <w:rFonts w:hint="eastAsia"/>
          <w:snapToGrid w:val="0"/>
        </w:rPr>
      </w:pPr>
      <w:r w:rsidRPr="00DC27BE">
        <w:rPr>
          <w:snapToGrid w:val="0"/>
        </w:rPr>
        <w:t>#</w:t>
      </w:r>
    </w:p>
    <w:p w14:paraId="7FA3D78A" w14:textId="77777777" w:rsidR="00DC27BE" w:rsidRPr="00DC27BE" w:rsidRDefault="00DC27BE" w:rsidP="00DC27BE">
      <w:pPr>
        <w:pStyle w:val="2f3"/>
        <w:rPr>
          <w:rFonts w:hint="eastAsia"/>
          <w:snapToGrid w:val="0"/>
        </w:rPr>
      </w:pPr>
      <w:r w:rsidRPr="00DC27BE">
        <w:rPr>
          <w:snapToGrid w:val="0"/>
        </w:rPr>
        <w:t>interface GigabitEthernet0/0/3</w:t>
      </w:r>
    </w:p>
    <w:p w14:paraId="4B90C058" w14:textId="77777777" w:rsidR="00DC27BE" w:rsidRPr="00DC27BE" w:rsidRDefault="00DC27BE" w:rsidP="00DC27BE">
      <w:pPr>
        <w:pStyle w:val="2f3"/>
        <w:rPr>
          <w:rFonts w:hint="eastAsia"/>
          <w:snapToGrid w:val="0"/>
        </w:rPr>
      </w:pPr>
      <w:r w:rsidRPr="00DC27BE">
        <w:rPr>
          <w:snapToGrid w:val="0"/>
        </w:rPr>
        <w:t xml:space="preserve"> ipv6 enable </w:t>
      </w:r>
    </w:p>
    <w:p w14:paraId="0B2FC983" w14:textId="77777777" w:rsidR="00DC27BE" w:rsidRPr="00DC27BE" w:rsidRDefault="00DC27BE" w:rsidP="00DC27BE">
      <w:pPr>
        <w:pStyle w:val="2f3"/>
        <w:rPr>
          <w:rFonts w:hint="eastAsia"/>
          <w:snapToGrid w:val="0"/>
        </w:rPr>
      </w:pPr>
      <w:r w:rsidRPr="00DC27BE">
        <w:rPr>
          <w:snapToGrid w:val="0"/>
        </w:rPr>
        <w:t xml:space="preserve"> ip address 10.0.34.4 255.255.255.0 </w:t>
      </w:r>
    </w:p>
    <w:p w14:paraId="43525C63" w14:textId="77777777" w:rsidR="00DC27BE" w:rsidRPr="00DC27BE" w:rsidRDefault="00DC27BE" w:rsidP="00DC27BE">
      <w:pPr>
        <w:pStyle w:val="2f3"/>
        <w:rPr>
          <w:rFonts w:hint="eastAsia"/>
          <w:snapToGrid w:val="0"/>
        </w:rPr>
      </w:pPr>
      <w:r w:rsidRPr="00DC27BE">
        <w:rPr>
          <w:snapToGrid w:val="0"/>
        </w:rPr>
        <w:t xml:space="preserve"> ipv6 address 2001:DB8:34::4/64 </w:t>
      </w:r>
    </w:p>
    <w:p w14:paraId="49AF2BD7" w14:textId="77777777" w:rsidR="00DC27BE" w:rsidRPr="00DC27BE" w:rsidRDefault="00DC27BE" w:rsidP="00DC27BE">
      <w:pPr>
        <w:pStyle w:val="2f3"/>
        <w:rPr>
          <w:rFonts w:hint="eastAsia"/>
          <w:snapToGrid w:val="0"/>
        </w:rPr>
      </w:pPr>
      <w:r w:rsidRPr="00DC27BE">
        <w:rPr>
          <w:snapToGrid w:val="0"/>
        </w:rPr>
        <w:t xml:space="preserve"> isis enable 1</w:t>
      </w:r>
    </w:p>
    <w:p w14:paraId="6031A3D5" w14:textId="77777777" w:rsidR="00DC27BE" w:rsidRPr="00DC27BE" w:rsidRDefault="00DC27BE" w:rsidP="00DC27BE">
      <w:pPr>
        <w:pStyle w:val="2f3"/>
        <w:rPr>
          <w:rFonts w:hint="eastAsia"/>
          <w:snapToGrid w:val="0"/>
        </w:rPr>
      </w:pPr>
      <w:r w:rsidRPr="00DC27BE">
        <w:rPr>
          <w:snapToGrid w:val="0"/>
        </w:rPr>
        <w:t xml:space="preserve"> isis ipv6 enable 1</w:t>
      </w:r>
    </w:p>
    <w:p w14:paraId="6B66FC37" w14:textId="77777777" w:rsidR="00DC27BE" w:rsidRPr="00DC27BE" w:rsidRDefault="00DC27BE" w:rsidP="00DC27BE">
      <w:pPr>
        <w:pStyle w:val="2f3"/>
        <w:rPr>
          <w:rFonts w:hint="eastAsia"/>
          <w:snapToGrid w:val="0"/>
        </w:rPr>
      </w:pPr>
      <w:r w:rsidRPr="00DC27BE">
        <w:rPr>
          <w:snapToGrid w:val="0"/>
        </w:rPr>
        <w:t>#</w:t>
      </w:r>
    </w:p>
    <w:p w14:paraId="68E6C203" w14:textId="77777777" w:rsidR="00DC27BE" w:rsidRPr="00DC27BE" w:rsidRDefault="00DC27BE" w:rsidP="00DC27BE">
      <w:pPr>
        <w:pStyle w:val="2f3"/>
        <w:rPr>
          <w:rFonts w:hint="eastAsia"/>
          <w:snapToGrid w:val="0"/>
        </w:rPr>
      </w:pPr>
      <w:r w:rsidRPr="00DC27BE">
        <w:rPr>
          <w:snapToGrid w:val="0"/>
        </w:rPr>
        <w:t>interface LoopBack0</w:t>
      </w:r>
    </w:p>
    <w:p w14:paraId="77ADECFD" w14:textId="77777777" w:rsidR="00DC27BE" w:rsidRPr="00DC27BE" w:rsidRDefault="00DC27BE" w:rsidP="00DC27BE">
      <w:pPr>
        <w:pStyle w:val="2f3"/>
        <w:rPr>
          <w:rFonts w:hint="eastAsia"/>
          <w:snapToGrid w:val="0"/>
        </w:rPr>
      </w:pPr>
      <w:r w:rsidRPr="00DC27BE">
        <w:rPr>
          <w:snapToGrid w:val="0"/>
        </w:rPr>
        <w:t xml:space="preserve"> ipv6 enable </w:t>
      </w:r>
    </w:p>
    <w:p w14:paraId="6669A86F" w14:textId="77777777" w:rsidR="00DC27BE" w:rsidRPr="00DC27BE" w:rsidRDefault="00DC27BE" w:rsidP="00DC27BE">
      <w:pPr>
        <w:pStyle w:val="2f3"/>
        <w:rPr>
          <w:rFonts w:hint="eastAsia"/>
          <w:snapToGrid w:val="0"/>
        </w:rPr>
      </w:pPr>
      <w:r w:rsidRPr="00DC27BE">
        <w:rPr>
          <w:snapToGrid w:val="0"/>
        </w:rPr>
        <w:t xml:space="preserve"> ip address 10.10.10.4 255.255.255.255 </w:t>
      </w:r>
    </w:p>
    <w:p w14:paraId="7E6F9458" w14:textId="77777777" w:rsidR="00DC27BE" w:rsidRPr="00DC27BE" w:rsidRDefault="00DC27BE" w:rsidP="00DC27BE">
      <w:pPr>
        <w:pStyle w:val="2f3"/>
        <w:rPr>
          <w:rFonts w:hint="eastAsia"/>
          <w:snapToGrid w:val="0"/>
        </w:rPr>
      </w:pPr>
      <w:r w:rsidRPr="00DC27BE">
        <w:rPr>
          <w:snapToGrid w:val="0"/>
        </w:rPr>
        <w:t xml:space="preserve"> ipv6 address 4::4/128 </w:t>
      </w:r>
    </w:p>
    <w:p w14:paraId="199AF4FF" w14:textId="77777777" w:rsidR="00DC27BE" w:rsidRPr="00DC27BE" w:rsidRDefault="00DC27BE" w:rsidP="00DC27BE">
      <w:pPr>
        <w:pStyle w:val="2f3"/>
        <w:rPr>
          <w:rFonts w:hint="eastAsia"/>
          <w:snapToGrid w:val="0"/>
        </w:rPr>
      </w:pPr>
      <w:r w:rsidRPr="00DC27BE">
        <w:rPr>
          <w:snapToGrid w:val="0"/>
        </w:rPr>
        <w:t xml:space="preserve"> isis enable 1</w:t>
      </w:r>
    </w:p>
    <w:p w14:paraId="68B5AC62" w14:textId="77777777" w:rsidR="00DC27BE" w:rsidRPr="00DC27BE" w:rsidRDefault="00DC27BE" w:rsidP="00DC27BE">
      <w:pPr>
        <w:pStyle w:val="2f3"/>
        <w:rPr>
          <w:rFonts w:hint="eastAsia"/>
          <w:snapToGrid w:val="0"/>
        </w:rPr>
      </w:pPr>
      <w:r w:rsidRPr="00DC27BE">
        <w:rPr>
          <w:snapToGrid w:val="0"/>
        </w:rPr>
        <w:t xml:space="preserve"> isis ipv6 enable 1</w:t>
      </w:r>
    </w:p>
    <w:p w14:paraId="1CA30BF6" w14:textId="77777777" w:rsidR="00DC27BE" w:rsidRPr="00DC27BE" w:rsidRDefault="00DC27BE" w:rsidP="00DC27BE">
      <w:pPr>
        <w:pStyle w:val="2f3"/>
        <w:rPr>
          <w:rFonts w:hint="eastAsia"/>
          <w:snapToGrid w:val="0"/>
        </w:rPr>
      </w:pPr>
      <w:r w:rsidRPr="00DC27BE">
        <w:rPr>
          <w:snapToGrid w:val="0"/>
        </w:rPr>
        <w:t>#</w:t>
      </w:r>
    </w:p>
    <w:p w14:paraId="360EA679" w14:textId="77777777" w:rsidR="00DC27BE" w:rsidRPr="00DC27BE" w:rsidRDefault="00DC27BE" w:rsidP="00DC27BE">
      <w:pPr>
        <w:pStyle w:val="2f3"/>
        <w:rPr>
          <w:rFonts w:hint="eastAsia"/>
          <w:snapToGrid w:val="0"/>
        </w:rPr>
      </w:pPr>
      <w:r w:rsidRPr="00DC27BE">
        <w:rPr>
          <w:snapToGrid w:val="0"/>
        </w:rPr>
        <w:t>bgp 65100</w:t>
      </w:r>
    </w:p>
    <w:p w14:paraId="6B153C15" w14:textId="77777777" w:rsidR="00DC27BE" w:rsidRPr="00DC27BE" w:rsidRDefault="00DC27BE" w:rsidP="00DC27BE">
      <w:pPr>
        <w:pStyle w:val="2f3"/>
        <w:rPr>
          <w:rFonts w:hint="eastAsia"/>
          <w:snapToGrid w:val="0"/>
        </w:rPr>
      </w:pPr>
      <w:r w:rsidRPr="00DC27BE">
        <w:rPr>
          <w:snapToGrid w:val="0"/>
        </w:rPr>
        <w:t xml:space="preserve"> peer 10.10.10.3 as-number 65100 </w:t>
      </w:r>
    </w:p>
    <w:p w14:paraId="28AEE073" w14:textId="77777777" w:rsidR="00DC27BE" w:rsidRPr="00DC27BE" w:rsidRDefault="00DC27BE" w:rsidP="00DC27BE">
      <w:pPr>
        <w:pStyle w:val="2f3"/>
        <w:rPr>
          <w:rFonts w:hint="eastAsia"/>
          <w:snapToGrid w:val="0"/>
        </w:rPr>
      </w:pPr>
      <w:r w:rsidRPr="00DC27BE">
        <w:rPr>
          <w:snapToGrid w:val="0"/>
        </w:rPr>
        <w:t xml:space="preserve"> peer 10.10.10.3 connect-interface LoopBack0</w:t>
      </w:r>
    </w:p>
    <w:p w14:paraId="57E56821" w14:textId="77777777" w:rsidR="00DC27BE" w:rsidRPr="00DC27BE" w:rsidRDefault="00DC27BE" w:rsidP="00DC27BE">
      <w:pPr>
        <w:pStyle w:val="2f3"/>
        <w:rPr>
          <w:rFonts w:hint="eastAsia"/>
          <w:snapToGrid w:val="0"/>
        </w:rPr>
      </w:pPr>
      <w:r w:rsidRPr="00DC27BE">
        <w:rPr>
          <w:snapToGrid w:val="0"/>
        </w:rPr>
        <w:t xml:space="preserve"> peer 3::3 as-number 65100 </w:t>
      </w:r>
    </w:p>
    <w:p w14:paraId="16D8975A" w14:textId="77777777" w:rsidR="00DC27BE" w:rsidRPr="00DC27BE" w:rsidRDefault="00DC27BE" w:rsidP="00DC27BE">
      <w:pPr>
        <w:pStyle w:val="2f3"/>
        <w:rPr>
          <w:rFonts w:hint="eastAsia"/>
          <w:snapToGrid w:val="0"/>
        </w:rPr>
      </w:pPr>
      <w:r w:rsidRPr="00DC27BE">
        <w:rPr>
          <w:snapToGrid w:val="0"/>
        </w:rPr>
        <w:t xml:space="preserve"> peer 3::3 connect-interface LoopBack0</w:t>
      </w:r>
    </w:p>
    <w:p w14:paraId="0E33179D" w14:textId="77777777" w:rsidR="00DC27BE" w:rsidRPr="00DC27BE" w:rsidRDefault="00DC27BE" w:rsidP="00DC27BE">
      <w:pPr>
        <w:pStyle w:val="2f3"/>
        <w:rPr>
          <w:rFonts w:hint="eastAsia"/>
          <w:snapToGrid w:val="0"/>
        </w:rPr>
      </w:pPr>
      <w:r w:rsidRPr="00DC27BE">
        <w:rPr>
          <w:snapToGrid w:val="0"/>
        </w:rPr>
        <w:t xml:space="preserve"> #</w:t>
      </w:r>
    </w:p>
    <w:p w14:paraId="591D9330" w14:textId="77777777" w:rsidR="00DC27BE" w:rsidRPr="00DC27BE" w:rsidRDefault="00DC27BE" w:rsidP="00DC27BE">
      <w:pPr>
        <w:pStyle w:val="2f3"/>
        <w:rPr>
          <w:rFonts w:hint="eastAsia"/>
          <w:snapToGrid w:val="0"/>
        </w:rPr>
      </w:pPr>
      <w:r w:rsidRPr="00DC27BE">
        <w:rPr>
          <w:snapToGrid w:val="0"/>
        </w:rPr>
        <w:t xml:space="preserve"> ipv4-family unicast</w:t>
      </w:r>
    </w:p>
    <w:p w14:paraId="5EA47845" w14:textId="77777777" w:rsidR="00DC27BE" w:rsidRPr="00DC27BE" w:rsidRDefault="00DC27BE" w:rsidP="00DC27BE">
      <w:pPr>
        <w:pStyle w:val="2f3"/>
        <w:rPr>
          <w:rFonts w:hint="eastAsia"/>
          <w:snapToGrid w:val="0"/>
        </w:rPr>
      </w:pPr>
      <w:r w:rsidRPr="00DC27BE">
        <w:rPr>
          <w:snapToGrid w:val="0"/>
        </w:rPr>
        <w:t xml:space="preserve">  undo synchronization</w:t>
      </w:r>
    </w:p>
    <w:p w14:paraId="66A6D51E" w14:textId="77777777" w:rsidR="00DC27BE" w:rsidRPr="00DC27BE" w:rsidRDefault="00DC27BE" w:rsidP="00DC27BE">
      <w:pPr>
        <w:pStyle w:val="2f3"/>
        <w:rPr>
          <w:rFonts w:hint="eastAsia"/>
          <w:snapToGrid w:val="0"/>
        </w:rPr>
      </w:pPr>
      <w:r w:rsidRPr="00DC27BE">
        <w:rPr>
          <w:snapToGrid w:val="0"/>
        </w:rPr>
        <w:t xml:space="preserve">  peer 10.10.10.3 enable</w:t>
      </w:r>
    </w:p>
    <w:p w14:paraId="294AC8E0" w14:textId="77777777" w:rsidR="00DC27BE" w:rsidRPr="00DC27BE" w:rsidRDefault="00DC27BE" w:rsidP="00DC27BE">
      <w:pPr>
        <w:pStyle w:val="2f3"/>
        <w:rPr>
          <w:rFonts w:hint="eastAsia"/>
          <w:snapToGrid w:val="0"/>
        </w:rPr>
      </w:pPr>
      <w:r w:rsidRPr="00DC27BE">
        <w:rPr>
          <w:snapToGrid w:val="0"/>
        </w:rPr>
        <w:lastRenderedPageBreak/>
        <w:t xml:space="preserve"> #</w:t>
      </w:r>
    </w:p>
    <w:p w14:paraId="3508FF36" w14:textId="77777777" w:rsidR="00DC27BE" w:rsidRPr="00DC27BE" w:rsidRDefault="00DC27BE" w:rsidP="00DC27BE">
      <w:pPr>
        <w:pStyle w:val="2f3"/>
        <w:rPr>
          <w:rFonts w:hint="eastAsia"/>
          <w:snapToGrid w:val="0"/>
        </w:rPr>
      </w:pPr>
      <w:r w:rsidRPr="00DC27BE">
        <w:rPr>
          <w:snapToGrid w:val="0"/>
        </w:rPr>
        <w:t xml:space="preserve"> ipv6-family unicast</w:t>
      </w:r>
    </w:p>
    <w:p w14:paraId="3533792F" w14:textId="77777777" w:rsidR="00DC27BE" w:rsidRPr="00DC27BE" w:rsidRDefault="00DC27BE" w:rsidP="00DC27BE">
      <w:pPr>
        <w:pStyle w:val="2f3"/>
        <w:rPr>
          <w:rFonts w:hint="eastAsia"/>
          <w:snapToGrid w:val="0"/>
        </w:rPr>
      </w:pPr>
      <w:r w:rsidRPr="00DC27BE">
        <w:rPr>
          <w:snapToGrid w:val="0"/>
        </w:rPr>
        <w:t xml:space="preserve">  undo synchronization</w:t>
      </w:r>
    </w:p>
    <w:p w14:paraId="12BCCD41" w14:textId="77777777" w:rsidR="00DC27BE" w:rsidRPr="00DC27BE" w:rsidRDefault="00DC27BE" w:rsidP="00DC27BE">
      <w:pPr>
        <w:pStyle w:val="2f3"/>
        <w:rPr>
          <w:rFonts w:hint="eastAsia"/>
          <w:snapToGrid w:val="0"/>
        </w:rPr>
      </w:pPr>
      <w:r w:rsidRPr="00DC27BE">
        <w:rPr>
          <w:snapToGrid w:val="0"/>
        </w:rPr>
        <w:t xml:space="preserve">  peer 3::3 enable</w:t>
      </w:r>
    </w:p>
    <w:p w14:paraId="701AED88" w14:textId="77777777" w:rsidR="00DC27BE" w:rsidRPr="00DC27BE" w:rsidRDefault="00DC27BE" w:rsidP="00DC27BE">
      <w:pPr>
        <w:pStyle w:val="2f3"/>
        <w:rPr>
          <w:rFonts w:hint="eastAsia"/>
          <w:snapToGrid w:val="0"/>
        </w:rPr>
      </w:pPr>
      <w:r w:rsidRPr="00DC27BE">
        <w:rPr>
          <w:snapToGrid w:val="0"/>
        </w:rPr>
        <w:t>#</w:t>
      </w:r>
    </w:p>
    <w:p w14:paraId="54178014" w14:textId="77777777" w:rsidR="00DC27BE" w:rsidRPr="00DC27BE" w:rsidRDefault="00DC27BE" w:rsidP="00DC27BE">
      <w:pPr>
        <w:pStyle w:val="2f3"/>
        <w:rPr>
          <w:rFonts w:hint="eastAsia"/>
          <w:snapToGrid w:val="0"/>
        </w:rPr>
      </w:pPr>
      <w:r w:rsidRPr="00DC27BE">
        <w:rPr>
          <w:snapToGrid w:val="0"/>
        </w:rPr>
        <w:t xml:space="preserve">ospf 1 </w:t>
      </w:r>
    </w:p>
    <w:p w14:paraId="24995AE8" w14:textId="77777777" w:rsidR="00DC27BE" w:rsidRPr="00DC27BE" w:rsidRDefault="00DC27BE" w:rsidP="00DC27BE">
      <w:pPr>
        <w:pStyle w:val="2f3"/>
        <w:rPr>
          <w:rFonts w:hint="eastAsia"/>
          <w:snapToGrid w:val="0"/>
        </w:rPr>
      </w:pPr>
      <w:r w:rsidRPr="00DC27BE">
        <w:rPr>
          <w:snapToGrid w:val="0"/>
        </w:rPr>
        <w:t xml:space="preserve"> import-route isis 1</w:t>
      </w:r>
    </w:p>
    <w:p w14:paraId="2A412F61" w14:textId="77777777" w:rsidR="00DC27BE" w:rsidRPr="00DC27BE" w:rsidRDefault="00DC27BE" w:rsidP="00DC27BE">
      <w:pPr>
        <w:pStyle w:val="2f3"/>
        <w:rPr>
          <w:rFonts w:hint="eastAsia"/>
          <w:snapToGrid w:val="0"/>
        </w:rPr>
      </w:pPr>
      <w:r w:rsidRPr="00DC27BE">
        <w:rPr>
          <w:snapToGrid w:val="0"/>
        </w:rPr>
        <w:t xml:space="preserve"> area 0.0.0.0 </w:t>
      </w:r>
    </w:p>
    <w:p w14:paraId="21C35F73" w14:textId="77777777" w:rsidR="00DC27BE" w:rsidRPr="00DC27BE" w:rsidRDefault="00DC27BE" w:rsidP="00DC27BE">
      <w:pPr>
        <w:pStyle w:val="2f3"/>
        <w:rPr>
          <w:rFonts w:hint="eastAsia"/>
          <w:snapToGrid w:val="0"/>
        </w:rPr>
      </w:pPr>
      <w:r w:rsidRPr="00DC27BE">
        <w:rPr>
          <w:snapToGrid w:val="0"/>
        </w:rPr>
        <w:t xml:space="preserve">  network 10.0.45.4 0.0.0.0 </w:t>
      </w:r>
    </w:p>
    <w:p w14:paraId="5F3195FE" w14:textId="77777777" w:rsidR="00DC27BE" w:rsidRPr="00DC27BE" w:rsidRDefault="00DC27BE" w:rsidP="00DC27BE">
      <w:pPr>
        <w:pStyle w:val="2f3"/>
        <w:rPr>
          <w:rFonts w:hint="eastAsia"/>
          <w:snapToGrid w:val="0"/>
        </w:rPr>
      </w:pPr>
      <w:r w:rsidRPr="00DC27BE">
        <w:rPr>
          <w:snapToGrid w:val="0"/>
        </w:rPr>
        <w:t>#</w:t>
      </w:r>
    </w:p>
    <w:p w14:paraId="0C541B9A" w14:textId="77777777" w:rsidR="00DC27BE" w:rsidRPr="00DC27BE" w:rsidRDefault="00DC27BE" w:rsidP="00DC27BE">
      <w:pPr>
        <w:pStyle w:val="2f3"/>
        <w:rPr>
          <w:rFonts w:hint="eastAsia"/>
          <w:snapToGrid w:val="0"/>
        </w:rPr>
      </w:pPr>
      <w:r w:rsidRPr="00DC27BE">
        <w:rPr>
          <w:snapToGrid w:val="0"/>
        </w:rPr>
        <w:t>return</w:t>
      </w:r>
    </w:p>
    <w:p w14:paraId="11B38CC2" w14:textId="77777777" w:rsidR="00DC27BE" w:rsidRPr="00DC27BE" w:rsidRDefault="00DC27BE" w:rsidP="00DC27BE">
      <w:pPr>
        <w:pStyle w:val="1e"/>
      </w:pPr>
      <w:r w:rsidRPr="00DC27BE">
        <w:t>Configuration on R5</w:t>
      </w:r>
    </w:p>
    <w:p w14:paraId="302BAF97" w14:textId="77777777" w:rsidR="00DC27BE" w:rsidRPr="00DC27BE" w:rsidRDefault="00DC27BE" w:rsidP="00DC27BE">
      <w:pPr>
        <w:pStyle w:val="2f3"/>
        <w:rPr>
          <w:rFonts w:hint="eastAsia"/>
          <w:snapToGrid w:val="0"/>
        </w:rPr>
      </w:pPr>
      <w:r w:rsidRPr="00DC27BE">
        <w:rPr>
          <w:snapToGrid w:val="0"/>
        </w:rPr>
        <w:t>#</w:t>
      </w:r>
    </w:p>
    <w:p w14:paraId="16FC07C7" w14:textId="77777777" w:rsidR="00DC27BE" w:rsidRPr="00DC27BE" w:rsidRDefault="00DC27BE" w:rsidP="00DC27BE">
      <w:pPr>
        <w:pStyle w:val="2f3"/>
        <w:rPr>
          <w:rFonts w:hint="eastAsia"/>
          <w:snapToGrid w:val="0"/>
        </w:rPr>
      </w:pPr>
      <w:r w:rsidRPr="00DC27BE">
        <w:rPr>
          <w:snapToGrid w:val="0"/>
        </w:rPr>
        <w:t xml:space="preserve"> sysname R5</w:t>
      </w:r>
    </w:p>
    <w:p w14:paraId="5DC3218D" w14:textId="77777777" w:rsidR="00DC27BE" w:rsidRPr="00DC27BE" w:rsidRDefault="00DC27BE" w:rsidP="00DC27BE">
      <w:pPr>
        <w:pStyle w:val="2f3"/>
        <w:rPr>
          <w:rFonts w:hint="eastAsia"/>
          <w:snapToGrid w:val="0"/>
        </w:rPr>
      </w:pPr>
      <w:r w:rsidRPr="00DC27BE">
        <w:rPr>
          <w:snapToGrid w:val="0"/>
        </w:rPr>
        <w:t>#</w:t>
      </w:r>
    </w:p>
    <w:p w14:paraId="21EB0A45" w14:textId="77777777" w:rsidR="00DC27BE" w:rsidRPr="00DC27BE" w:rsidRDefault="00DC27BE" w:rsidP="00DC27BE">
      <w:pPr>
        <w:pStyle w:val="2f3"/>
        <w:rPr>
          <w:rFonts w:hint="eastAsia"/>
          <w:snapToGrid w:val="0"/>
        </w:rPr>
      </w:pPr>
      <w:r w:rsidRPr="00DC27BE">
        <w:rPr>
          <w:snapToGrid w:val="0"/>
        </w:rPr>
        <w:t xml:space="preserve">ipv6 </w:t>
      </w:r>
    </w:p>
    <w:p w14:paraId="50F5D00F" w14:textId="77777777" w:rsidR="00DC27BE" w:rsidRPr="00DC27BE" w:rsidRDefault="00DC27BE" w:rsidP="00DC27BE">
      <w:pPr>
        <w:pStyle w:val="2f3"/>
        <w:rPr>
          <w:rFonts w:hint="eastAsia"/>
          <w:snapToGrid w:val="0"/>
        </w:rPr>
      </w:pPr>
      <w:r w:rsidRPr="00DC27BE">
        <w:rPr>
          <w:snapToGrid w:val="0"/>
        </w:rPr>
        <w:t>#</w:t>
      </w:r>
    </w:p>
    <w:p w14:paraId="013BA4DF" w14:textId="77777777" w:rsidR="00DC27BE" w:rsidRPr="00DC27BE" w:rsidRDefault="00DC27BE" w:rsidP="00DC27BE">
      <w:pPr>
        <w:pStyle w:val="2f3"/>
        <w:rPr>
          <w:rFonts w:hint="eastAsia"/>
          <w:snapToGrid w:val="0"/>
        </w:rPr>
      </w:pPr>
      <w:r w:rsidRPr="00DC27BE">
        <w:rPr>
          <w:snapToGrid w:val="0"/>
        </w:rPr>
        <w:t xml:space="preserve">router id 10.10.10.5 </w:t>
      </w:r>
    </w:p>
    <w:p w14:paraId="6830B52F" w14:textId="77777777" w:rsidR="00DC27BE" w:rsidRPr="00DC27BE" w:rsidRDefault="00DC27BE" w:rsidP="00DC27BE">
      <w:pPr>
        <w:pStyle w:val="2f3"/>
        <w:rPr>
          <w:rFonts w:hint="eastAsia"/>
          <w:snapToGrid w:val="0"/>
        </w:rPr>
      </w:pPr>
      <w:r w:rsidRPr="00DC27BE">
        <w:rPr>
          <w:snapToGrid w:val="0"/>
        </w:rPr>
        <w:t>#</w:t>
      </w:r>
    </w:p>
    <w:p w14:paraId="2FA3B26E" w14:textId="77777777" w:rsidR="00DC27BE" w:rsidRPr="00DC27BE" w:rsidRDefault="00DC27BE" w:rsidP="00DC27BE">
      <w:pPr>
        <w:pStyle w:val="2f3"/>
        <w:rPr>
          <w:rFonts w:hint="eastAsia"/>
          <w:snapToGrid w:val="0"/>
        </w:rPr>
      </w:pPr>
      <w:r w:rsidRPr="00DC27BE">
        <w:rPr>
          <w:snapToGrid w:val="0"/>
        </w:rPr>
        <w:t>ospfv3 1</w:t>
      </w:r>
    </w:p>
    <w:p w14:paraId="3600E98C" w14:textId="77777777" w:rsidR="00DC27BE" w:rsidRPr="00DC27BE" w:rsidRDefault="00DC27BE" w:rsidP="00DC27BE">
      <w:pPr>
        <w:pStyle w:val="2f3"/>
        <w:rPr>
          <w:rFonts w:hint="eastAsia"/>
          <w:snapToGrid w:val="0"/>
        </w:rPr>
      </w:pPr>
      <w:r w:rsidRPr="00DC27BE">
        <w:rPr>
          <w:snapToGrid w:val="0"/>
        </w:rPr>
        <w:t xml:space="preserve"> router-id 10.10.10.5</w:t>
      </w:r>
    </w:p>
    <w:p w14:paraId="5C0C738E" w14:textId="77777777" w:rsidR="00DC27BE" w:rsidRPr="00DC27BE" w:rsidRDefault="00DC27BE" w:rsidP="00DC27BE">
      <w:pPr>
        <w:pStyle w:val="2f3"/>
        <w:rPr>
          <w:rFonts w:hint="eastAsia"/>
          <w:snapToGrid w:val="0"/>
        </w:rPr>
      </w:pPr>
      <w:r w:rsidRPr="00DC27BE">
        <w:rPr>
          <w:snapToGrid w:val="0"/>
        </w:rPr>
        <w:t>#</w:t>
      </w:r>
    </w:p>
    <w:p w14:paraId="64B9E44D" w14:textId="77777777" w:rsidR="00DC27BE" w:rsidRPr="00DC27BE" w:rsidRDefault="00DC27BE" w:rsidP="00DC27BE">
      <w:pPr>
        <w:pStyle w:val="2f3"/>
        <w:rPr>
          <w:rFonts w:hint="eastAsia"/>
          <w:snapToGrid w:val="0"/>
        </w:rPr>
      </w:pPr>
      <w:r w:rsidRPr="00DC27BE">
        <w:rPr>
          <w:snapToGrid w:val="0"/>
        </w:rPr>
        <w:t>interface GigabitEthernet0/0/3</w:t>
      </w:r>
    </w:p>
    <w:p w14:paraId="4A785662" w14:textId="77777777" w:rsidR="00DC27BE" w:rsidRPr="00DC27BE" w:rsidRDefault="00DC27BE" w:rsidP="00DC27BE">
      <w:pPr>
        <w:pStyle w:val="2f3"/>
        <w:rPr>
          <w:rFonts w:hint="eastAsia"/>
          <w:snapToGrid w:val="0"/>
        </w:rPr>
      </w:pPr>
      <w:r w:rsidRPr="00DC27BE">
        <w:rPr>
          <w:snapToGrid w:val="0"/>
        </w:rPr>
        <w:t xml:space="preserve"> ipv6 enable </w:t>
      </w:r>
    </w:p>
    <w:p w14:paraId="0596C379" w14:textId="77777777" w:rsidR="00DC27BE" w:rsidRPr="00DC27BE" w:rsidRDefault="00DC27BE" w:rsidP="00DC27BE">
      <w:pPr>
        <w:pStyle w:val="2f3"/>
        <w:rPr>
          <w:rFonts w:hint="eastAsia"/>
          <w:snapToGrid w:val="0"/>
        </w:rPr>
      </w:pPr>
      <w:r w:rsidRPr="00DC27BE">
        <w:rPr>
          <w:snapToGrid w:val="0"/>
        </w:rPr>
        <w:t xml:space="preserve"> ip address 10.0.45.5 255.255.255.0 </w:t>
      </w:r>
    </w:p>
    <w:p w14:paraId="03D5B295" w14:textId="77777777" w:rsidR="00DC27BE" w:rsidRPr="00DC27BE" w:rsidRDefault="00DC27BE" w:rsidP="00DC27BE">
      <w:pPr>
        <w:pStyle w:val="2f3"/>
        <w:rPr>
          <w:rFonts w:hint="eastAsia"/>
          <w:snapToGrid w:val="0"/>
        </w:rPr>
      </w:pPr>
      <w:r w:rsidRPr="00DC27BE">
        <w:rPr>
          <w:snapToGrid w:val="0"/>
        </w:rPr>
        <w:t xml:space="preserve"> ipv6 address 2001:DB8:45::5/64 </w:t>
      </w:r>
    </w:p>
    <w:p w14:paraId="3830A564" w14:textId="77777777" w:rsidR="00DC27BE" w:rsidRPr="00DC27BE" w:rsidRDefault="00DC27BE" w:rsidP="00DC27BE">
      <w:pPr>
        <w:pStyle w:val="2f3"/>
        <w:rPr>
          <w:rFonts w:hint="eastAsia"/>
          <w:snapToGrid w:val="0"/>
        </w:rPr>
      </w:pPr>
      <w:r w:rsidRPr="00DC27BE">
        <w:rPr>
          <w:snapToGrid w:val="0"/>
        </w:rPr>
        <w:t xml:space="preserve"> ospfv3 1 area 0.0.0.0 instance 1</w:t>
      </w:r>
    </w:p>
    <w:p w14:paraId="3D45CE10" w14:textId="77777777" w:rsidR="00DC27BE" w:rsidRPr="00DC27BE" w:rsidRDefault="00DC27BE" w:rsidP="00DC27BE">
      <w:pPr>
        <w:pStyle w:val="2f3"/>
        <w:rPr>
          <w:rFonts w:hint="eastAsia"/>
          <w:snapToGrid w:val="0"/>
        </w:rPr>
      </w:pPr>
      <w:r w:rsidRPr="00DC27BE">
        <w:rPr>
          <w:snapToGrid w:val="0"/>
        </w:rPr>
        <w:t>#</w:t>
      </w:r>
    </w:p>
    <w:p w14:paraId="39FF0265" w14:textId="77777777" w:rsidR="00DC27BE" w:rsidRPr="00DC27BE" w:rsidRDefault="00DC27BE" w:rsidP="00DC27BE">
      <w:pPr>
        <w:pStyle w:val="2f3"/>
        <w:rPr>
          <w:rFonts w:hint="eastAsia"/>
          <w:snapToGrid w:val="0"/>
        </w:rPr>
      </w:pPr>
      <w:r w:rsidRPr="00DC27BE">
        <w:rPr>
          <w:snapToGrid w:val="0"/>
        </w:rPr>
        <w:t>interface GigabitEthernet0/0/4</w:t>
      </w:r>
    </w:p>
    <w:p w14:paraId="070BBA95" w14:textId="77777777" w:rsidR="00DC27BE" w:rsidRPr="00DC27BE" w:rsidRDefault="00DC27BE" w:rsidP="00DC27BE">
      <w:pPr>
        <w:pStyle w:val="2f3"/>
        <w:rPr>
          <w:rFonts w:hint="eastAsia"/>
          <w:snapToGrid w:val="0"/>
        </w:rPr>
      </w:pPr>
      <w:r w:rsidRPr="00DC27BE">
        <w:rPr>
          <w:snapToGrid w:val="0"/>
        </w:rPr>
        <w:t xml:space="preserve"> ipv6 enable </w:t>
      </w:r>
    </w:p>
    <w:p w14:paraId="68018A18" w14:textId="77777777" w:rsidR="00DC27BE" w:rsidRPr="00DC27BE" w:rsidRDefault="00DC27BE" w:rsidP="00DC27BE">
      <w:pPr>
        <w:pStyle w:val="2f3"/>
        <w:rPr>
          <w:rFonts w:hint="eastAsia"/>
          <w:snapToGrid w:val="0"/>
        </w:rPr>
      </w:pPr>
      <w:r w:rsidRPr="00DC27BE">
        <w:rPr>
          <w:snapToGrid w:val="0"/>
        </w:rPr>
        <w:t xml:space="preserve"> ip address 10.0.25.5 255.255.255.0 </w:t>
      </w:r>
    </w:p>
    <w:p w14:paraId="1E1B9BC1" w14:textId="77777777" w:rsidR="00DC27BE" w:rsidRPr="00DC27BE" w:rsidRDefault="00DC27BE" w:rsidP="00DC27BE">
      <w:pPr>
        <w:pStyle w:val="2f3"/>
        <w:rPr>
          <w:rFonts w:hint="eastAsia"/>
          <w:snapToGrid w:val="0"/>
        </w:rPr>
      </w:pPr>
      <w:r w:rsidRPr="00DC27BE">
        <w:rPr>
          <w:snapToGrid w:val="0"/>
        </w:rPr>
        <w:t xml:space="preserve"> ipv6 address 2001:DB8:25::5/64 </w:t>
      </w:r>
    </w:p>
    <w:p w14:paraId="2432F735" w14:textId="77777777" w:rsidR="00DC27BE" w:rsidRPr="00DC27BE" w:rsidRDefault="00DC27BE" w:rsidP="00DC27BE">
      <w:pPr>
        <w:pStyle w:val="2f3"/>
        <w:rPr>
          <w:rFonts w:hint="eastAsia"/>
          <w:snapToGrid w:val="0"/>
        </w:rPr>
      </w:pPr>
      <w:r w:rsidRPr="00DC27BE">
        <w:rPr>
          <w:snapToGrid w:val="0"/>
        </w:rPr>
        <w:t>#</w:t>
      </w:r>
    </w:p>
    <w:p w14:paraId="524279A7" w14:textId="77777777" w:rsidR="00DC27BE" w:rsidRPr="00DC27BE" w:rsidRDefault="00DC27BE" w:rsidP="00DC27BE">
      <w:pPr>
        <w:pStyle w:val="2f3"/>
        <w:rPr>
          <w:rFonts w:hint="eastAsia"/>
          <w:snapToGrid w:val="0"/>
        </w:rPr>
      </w:pPr>
      <w:r w:rsidRPr="00DC27BE">
        <w:rPr>
          <w:snapToGrid w:val="0"/>
        </w:rPr>
        <w:t>interface LoopBack0</w:t>
      </w:r>
    </w:p>
    <w:p w14:paraId="5B41EDDB" w14:textId="77777777" w:rsidR="00DC27BE" w:rsidRPr="00DC27BE" w:rsidRDefault="00DC27BE" w:rsidP="00DC27BE">
      <w:pPr>
        <w:pStyle w:val="2f3"/>
        <w:rPr>
          <w:rFonts w:hint="eastAsia"/>
          <w:snapToGrid w:val="0"/>
        </w:rPr>
      </w:pPr>
      <w:r w:rsidRPr="00DC27BE">
        <w:rPr>
          <w:snapToGrid w:val="0"/>
        </w:rPr>
        <w:t xml:space="preserve"> ipv6 enable </w:t>
      </w:r>
    </w:p>
    <w:p w14:paraId="0B4EE3DF" w14:textId="77777777" w:rsidR="00DC27BE" w:rsidRPr="00DC27BE" w:rsidRDefault="00DC27BE" w:rsidP="00DC27BE">
      <w:pPr>
        <w:pStyle w:val="2f3"/>
        <w:rPr>
          <w:rFonts w:hint="eastAsia"/>
          <w:snapToGrid w:val="0"/>
        </w:rPr>
      </w:pPr>
      <w:r w:rsidRPr="00DC27BE">
        <w:rPr>
          <w:snapToGrid w:val="0"/>
        </w:rPr>
        <w:t xml:space="preserve"> ip address 10.10.10.5 255.255.255.255 </w:t>
      </w:r>
    </w:p>
    <w:p w14:paraId="6C889868" w14:textId="77777777" w:rsidR="00DC27BE" w:rsidRPr="00DC27BE" w:rsidRDefault="00DC27BE" w:rsidP="00DC27BE">
      <w:pPr>
        <w:pStyle w:val="2f3"/>
        <w:rPr>
          <w:rFonts w:hint="eastAsia"/>
          <w:snapToGrid w:val="0"/>
        </w:rPr>
      </w:pPr>
      <w:r w:rsidRPr="00DC27BE">
        <w:rPr>
          <w:snapToGrid w:val="0"/>
        </w:rPr>
        <w:t xml:space="preserve"> ipv6 address 5::5/128 </w:t>
      </w:r>
    </w:p>
    <w:p w14:paraId="4F4BC90A" w14:textId="77777777" w:rsidR="00DC27BE" w:rsidRPr="00DC27BE" w:rsidRDefault="00DC27BE" w:rsidP="00DC27BE">
      <w:pPr>
        <w:pStyle w:val="2f3"/>
        <w:rPr>
          <w:rFonts w:hint="eastAsia"/>
          <w:snapToGrid w:val="0"/>
        </w:rPr>
      </w:pPr>
      <w:r w:rsidRPr="00DC27BE">
        <w:rPr>
          <w:snapToGrid w:val="0"/>
        </w:rPr>
        <w:t xml:space="preserve"> ospfv3 1 area 0.0.0.0 instance 1</w:t>
      </w:r>
    </w:p>
    <w:p w14:paraId="296C56D5" w14:textId="77777777" w:rsidR="00DC27BE" w:rsidRPr="00DC27BE" w:rsidRDefault="00DC27BE" w:rsidP="00DC27BE">
      <w:pPr>
        <w:pStyle w:val="2f3"/>
        <w:rPr>
          <w:rFonts w:hint="eastAsia"/>
          <w:snapToGrid w:val="0"/>
        </w:rPr>
      </w:pPr>
      <w:r w:rsidRPr="00DC27BE">
        <w:rPr>
          <w:snapToGrid w:val="0"/>
        </w:rPr>
        <w:t>#</w:t>
      </w:r>
    </w:p>
    <w:p w14:paraId="3C4BE6D2" w14:textId="77777777" w:rsidR="00DC27BE" w:rsidRPr="00DC27BE" w:rsidRDefault="00DC27BE" w:rsidP="00DC27BE">
      <w:pPr>
        <w:pStyle w:val="2f3"/>
        <w:rPr>
          <w:rFonts w:hint="eastAsia"/>
          <w:snapToGrid w:val="0"/>
        </w:rPr>
      </w:pPr>
      <w:r w:rsidRPr="00DC27BE">
        <w:rPr>
          <w:snapToGrid w:val="0"/>
        </w:rPr>
        <w:t>bgp 65100</w:t>
      </w:r>
    </w:p>
    <w:p w14:paraId="46E2DE08" w14:textId="77777777" w:rsidR="00DC27BE" w:rsidRPr="00DC27BE" w:rsidRDefault="00DC27BE" w:rsidP="00DC27BE">
      <w:pPr>
        <w:pStyle w:val="2f3"/>
        <w:rPr>
          <w:rFonts w:hint="eastAsia"/>
          <w:snapToGrid w:val="0"/>
        </w:rPr>
      </w:pPr>
      <w:r w:rsidRPr="00DC27BE">
        <w:rPr>
          <w:snapToGrid w:val="0"/>
        </w:rPr>
        <w:t xml:space="preserve"> peer 10.0.25.2 as-number 65002 </w:t>
      </w:r>
    </w:p>
    <w:p w14:paraId="086CA749" w14:textId="77777777" w:rsidR="00DC27BE" w:rsidRPr="00DC27BE" w:rsidRDefault="00DC27BE" w:rsidP="00DC27BE">
      <w:pPr>
        <w:pStyle w:val="2f3"/>
        <w:rPr>
          <w:rFonts w:hint="eastAsia"/>
          <w:snapToGrid w:val="0"/>
        </w:rPr>
      </w:pPr>
      <w:r w:rsidRPr="00DC27BE">
        <w:rPr>
          <w:snapToGrid w:val="0"/>
        </w:rPr>
        <w:t xml:space="preserve"> peer 10.10.10.3 as-number 65100 </w:t>
      </w:r>
    </w:p>
    <w:p w14:paraId="4B5A4ED8" w14:textId="77777777" w:rsidR="00DC27BE" w:rsidRPr="00DC27BE" w:rsidRDefault="00DC27BE" w:rsidP="00DC27BE">
      <w:pPr>
        <w:pStyle w:val="2f3"/>
        <w:rPr>
          <w:rFonts w:hint="eastAsia"/>
          <w:snapToGrid w:val="0"/>
        </w:rPr>
      </w:pPr>
      <w:r w:rsidRPr="00DC27BE">
        <w:rPr>
          <w:snapToGrid w:val="0"/>
        </w:rPr>
        <w:t xml:space="preserve"> peer 10.10.10.3 connect-interface LoopBack0</w:t>
      </w:r>
    </w:p>
    <w:p w14:paraId="628F9E91" w14:textId="77777777" w:rsidR="00DC27BE" w:rsidRPr="00DC27BE" w:rsidRDefault="00DC27BE" w:rsidP="00DC27BE">
      <w:pPr>
        <w:pStyle w:val="2f3"/>
        <w:rPr>
          <w:rFonts w:hint="eastAsia"/>
          <w:snapToGrid w:val="0"/>
        </w:rPr>
      </w:pPr>
      <w:r w:rsidRPr="00DC27BE">
        <w:rPr>
          <w:snapToGrid w:val="0"/>
        </w:rPr>
        <w:t xml:space="preserve"> peer 3::3 as-number 65100 </w:t>
      </w:r>
    </w:p>
    <w:p w14:paraId="3AC3024F" w14:textId="77777777" w:rsidR="00DC27BE" w:rsidRPr="00DC27BE" w:rsidRDefault="00DC27BE" w:rsidP="00DC27BE">
      <w:pPr>
        <w:pStyle w:val="2f3"/>
        <w:rPr>
          <w:rFonts w:hint="eastAsia"/>
          <w:snapToGrid w:val="0"/>
        </w:rPr>
      </w:pPr>
      <w:r w:rsidRPr="00DC27BE">
        <w:rPr>
          <w:snapToGrid w:val="0"/>
        </w:rPr>
        <w:t xml:space="preserve"> peer 3::3 connect-interface LoopBack0</w:t>
      </w:r>
    </w:p>
    <w:p w14:paraId="663C5E2C" w14:textId="77777777" w:rsidR="00DC27BE" w:rsidRPr="00DC27BE" w:rsidRDefault="00DC27BE" w:rsidP="00DC27BE">
      <w:pPr>
        <w:pStyle w:val="2f3"/>
        <w:rPr>
          <w:rFonts w:hint="eastAsia"/>
          <w:snapToGrid w:val="0"/>
        </w:rPr>
      </w:pPr>
      <w:r w:rsidRPr="00DC27BE">
        <w:rPr>
          <w:snapToGrid w:val="0"/>
        </w:rPr>
        <w:t xml:space="preserve"> peer 2001:DB8:25::2 as-number 65002 </w:t>
      </w:r>
    </w:p>
    <w:p w14:paraId="34F5B725" w14:textId="77777777" w:rsidR="00DC27BE" w:rsidRPr="00DC27BE" w:rsidRDefault="00DC27BE" w:rsidP="00DC27BE">
      <w:pPr>
        <w:pStyle w:val="2f3"/>
        <w:rPr>
          <w:rFonts w:hint="eastAsia"/>
          <w:snapToGrid w:val="0"/>
        </w:rPr>
      </w:pPr>
      <w:r w:rsidRPr="00DC27BE">
        <w:rPr>
          <w:snapToGrid w:val="0"/>
        </w:rPr>
        <w:t xml:space="preserve"> #</w:t>
      </w:r>
    </w:p>
    <w:p w14:paraId="517FD544" w14:textId="77777777" w:rsidR="00DC27BE" w:rsidRPr="00DC27BE" w:rsidRDefault="00DC27BE" w:rsidP="00DC27BE">
      <w:pPr>
        <w:pStyle w:val="2f3"/>
        <w:rPr>
          <w:rFonts w:hint="eastAsia"/>
          <w:snapToGrid w:val="0"/>
        </w:rPr>
      </w:pPr>
      <w:r w:rsidRPr="00DC27BE">
        <w:rPr>
          <w:snapToGrid w:val="0"/>
        </w:rPr>
        <w:t xml:space="preserve"> ipv4-family unicast</w:t>
      </w:r>
    </w:p>
    <w:p w14:paraId="30256ED7" w14:textId="77777777" w:rsidR="00DC27BE" w:rsidRPr="00DC27BE" w:rsidRDefault="00DC27BE" w:rsidP="00DC27BE">
      <w:pPr>
        <w:pStyle w:val="2f3"/>
        <w:rPr>
          <w:rFonts w:hint="eastAsia"/>
          <w:snapToGrid w:val="0"/>
        </w:rPr>
      </w:pPr>
      <w:r w:rsidRPr="00DC27BE">
        <w:rPr>
          <w:snapToGrid w:val="0"/>
        </w:rPr>
        <w:t xml:space="preserve">  undo synchronization</w:t>
      </w:r>
    </w:p>
    <w:p w14:paraId="2719FF7B" w14:textId="77777777" w:rsidR="00DC27BE" w:rsidRPr="00DC27BE" w:rsidRDefault="00DC27BE" w:rsidP="00DC27BE">
      <w:pPr>
        <w:pStyle w:val="2f3"/>
        <w:rPr>
          <w:rFonts w:hint="eastAsia"/>
          <w:snapToGrid w:val="0"/>
        </w:rPr>
      </w:pPr>
      <w:r w:rsidRPr="00DC27BE">
        <w:rPr>
          <w:snapToGrid w:val="0"/>
        </w:rPr>
        <w:t xml:space="preserve">  peer 10.0.25.2 enable</w:t>
      </w:r>
    </w:p>
    <w:p w14:paraId="2B6ACF34" w14:textId="77777777" w:rsidR="00DC27BE" w:rsidRPr="00DC27BE" w:rsidRDefault="00DC27BE" w:rsidP="00DC27BE">
      <w:pPr>
        <w:pStyle w:val="2f3"/>
        <w:rPr>
          <w:rFonts w:hint="eastAsia"/>
          <w:snapToGrid w:val="0"/>
        </w:rPr>
      </w:pPr>
      <w:r w:rsidRPr="00DC27BE">
        <w:rPr>
          <w:snapToGrid w:val="0"/>
        </w:rPr>
        <w:t xml:space="preserve">  peer 10.10.10.3 enable</w:t>
      </w:r>
    </w:p>
    <w:p w14:paraId="3B9BB63D" w14:textId="77777777" w:rsidR="00DC27BE" w:rsidRPr="00DC27BE" w:rsidRDefault="00DC27BE" w:rsidP="00DC27BE">
      <w:pPr>
        <w:pStyle w:val="2f3"/>
        <w:rPr>
          <w:rFonts w:hint="eastAsia"/>
          <w:snapToGrid w:val="0"/>
        </w:rPr>
      </w:pPr>
      <w:r w:rsidRPr="00DC27BE">
        <w:rPr>
          <w:snapToGrid w:val="0"/>
        </w:rPr>
        <w:t xml:space="preserve">  peer 10.10.10.3 next-hop-local </w:t>
      </w:r>
    </w:p>
    <w:p w14:paraId="5FAB0C6A" w14:textId="77777777" w:rsidR="00DC27BE" w:rsidRPr="00DC27BE" w:rsidRDefault="00DC27BE" w:rsidP="00DC27BE">
      <w:pPr>
        <w:pStyle w:val="2f3"/>
        <w:rPr>
          <w:rFonts w:hint="eastAsia"/>
          <w:snapToGrid w:val="0"/>
        </w:rPr>
      </w:pPr>
      <w:r w:rsidRPr="00DC27BE">
        <w:rPr>
          <w:snapToGrid w:val="0"/>
        </w:rPr>
        <w:t xml:space="preserve"> #</w:t>
      </w:r>
    </w:p>
    <w:p w14:paraId="40081892" w14:textId="77777777" w:rsidR="00DC27BE" w:rsidRPr="00DC27BE" w:rsidRDefault="00DC27BE" w:rsidP="00DC27BE">
      <w:pPr>
        <w:pStyle w:val="2f3"/>
        <w:rPr>
          <w:rFonts w:hint="eastAsia"/>
          <w:snapToGrid w:val="0"/>
        </w:rPr>
      </w:pPr>
      <w:r w:rsidRPr="00DC27BE">
        <w:rPr>
          <w:snapToGrid w:val="0"/>
        </w:rPr>
        <w:t xml:space="preserve"> ipv6-family unicast</w:t>
      </w:r>
    </w:p>
    <w:p w14:paraId="11A37F9E" w14:textId="77777777" w:rsidR="00DC27BE" w:rsidRPr="00DC27BE" w:rsidRDefault="00DC27BE" w:rsidP="00DC27BE">
      <w:pPr>
        <w:pStyle w:val="2f3"/>
        <w:rPr>
          <w:rFonts w:hint="eastAsia"/>
          <w:snapToGrid w:val="0"/>
        </w:rPr>
      </w:pPr>
      <w:r w:rsidRPr="00DC27BE">
        <w:rPr>
          <w:snapToGrid w:val="0"/>
        </w:rPr>
        <w:lastRenderedPageBreak/>
        <w:t xml:space="preserve">  undo synchronization</w:t>
      </w:r>
    </w:p>
    <w:p w14:paraId="48639D6D" w14:textId="77777777" w:rsidR="00DC27BE" w:rsidRPr="00DC27BE" w:rsidRDefault="00DC27BE" w:rsidP="00DC27BE">
      <w:pPr>
        <w:pStyle w:val="2f3"/>
        <w:rPr>
          <w:rFonts w:hint="eastAsia"/>
          <w:snapToGrid w:val="0"/>
        </w:rPr>
      </w:pPr>
      <w:r w:rsidRPr="00DC27BE">
        <w:rPr>
          <w:snapToGrid w:val="0"/>
        </w:rPr>
        <w:t xml:space="preserve">  peer 3::3 enable</w:t>
      </w:r>
    </w:p>
    <w:p w14:paraId="309B2DF3" w14:textId="77777777" w:rsidR="00DC27BE" w:rsidRPr="00DC27BE" w:rsidRDefault="00DC27BE" w:rsidP="00DC27BE">
      <w:pPr>
        <w:pStyle w:val="2f3"/>
        <w:rPr>
          <w:rFonts w:hint="eastAsia"/>
          <w:snapToGrid w:val="0"/>
        </w:rPr>
      </w:pPr>
      <w:r w:rsidRPr="00DC27BE">
        <w:rPr>
          <w:snapToGrid w:val="0"/>
        </w:rPr>
        <w:t xml:space="preserve">  peer 3::3 next-hop-local </w:t>
      </w:r>
    </w:p>
    <w:p w14:paraId="4C3E8477" w14:textId="77777777" w:rsidR="00DC27BE" w:rsidRPr="00DC27BE" w:rsidRDefault="00DC27BE" w:rsidP="00DC27BE">
      <w:pPr>
        <w:pStyle w:val="2f3"/>
        <w:rPr>
          <w:rFonts w:hint="eastAsia"/>
          <w:snapToGrid w:val="0"/>
        </w:rPr>
      </w:pPr>
      <w:r w:rsidRPr="00DC27BE">
        <w:rPr>
          <w:snapToGrid w:val="0"/>
        </w:rPr>
        <w:t xml:space="preserve">  peer 2001:DB8:25::2 enable</w:t>
      </w:r>
    </w:p>
    <w:p w14:paraId="156CA41F" w14:textId="77777777" w:rsidR="00DC27BE" w:rsidRPr="00DC27BE" w:rsidRDefault="00DC27BE" w:rsidP="00DC27BE">
      <w:pPr>
        <w:pStyle w:val="2f3"/>
        <w:rPr>
          <w:rFonts w:hint="eastAsia"/>
          <w:snapToGrid w:val="0"/>
        </w:rPr>
      </w:pPr>
      <w:r w:rsidRPr="00DC27BE">
        <w:rPr>
          <w:snapToGrid w:val="0"/>
        </w:rPr>
        <w:t>#</w:t>
      </w:r>
    </w:p>
    <w:p w14:paraId="03E0F968" w14:textId="77777777" w:rsidR="00DC27BE" w:rsidRPr="00DC27BE" w:rsidRDefault="00DC27BE" w:rsidP="00DC27BE">
      <w:pPr>
        <w:pStyle w:val="2f3"/>
        <w:rPr>
          <w:rFonts w:hint="eastAsia"/>
          <w:snapToGrid w:val="0"/>
        </w:rPr>
      </w:pPr>
      <w:r w:rsidRPr="00DC27BE">
        <w:rPr>
          <w:snapToGrid w:val="0"/>
        </w:rPr>
        <w:t xml:space="preserve">ospf 1 </w:t>
      </w:r>
    </w:p>
    <w:p w14:paraId="68CCAA79" w14:textId="77777777" w:rsidR="00DC27BE" w:rsidRPr="00DC27BE" w:rsidRDefault="00DC27BE" w:rsidP="00DC27BE">
      <w:pPr>
        <w:pStyle w:val="2f3"/>
        <w:rPr>
          <w:rFonts w:hint="eastAsia"/>
          <w:snapToGrid w:val="0"/>
        </w:rPr>
      </w:pPr>
      <w:r w:rsidRPr="00DC27BE">
        <w:rPr>
          <w:snapToGrid w:val="0"/>
        </w:rPr>
        <w:t xml:space="preserve"> area 0.0.0.0 </w:t>
      </w:r>
    </w:p>
    <w:p w14:paraId="0EB4DDCB" w14:textId="77777777" w:rsidR="00DC27BE" w:rsidRPr="00DC27BE" w:rsidRDefault="00DC27BE" w:rsidP="00DC27BE">
      <w:pPr>
        <w:pStyle w:val="2f3"/>
        <w:rPr>
          <w:rFonts w:hint="eastAsia"/>
          <w:snapToGrid w:val="0"/>
        </w:rPr>
      </w:pPr>
      <w:r w:rsidRPr="00DC27BE">
        <w:rPr>
          <w:snapToGrid w:val="0"/>
        </w:rPr>
        <w:t xml:space="preserve">  network 10.0.45.5 0.0.0.0 </w:t>
      </w:r>
    </w:p>
    <w:p w14:paraId="4BAD758F" w14:textId="77777777" w:rsidR="00DC27BE" w:rsidRPr="00DC27BE" w:rsidRDefault="00DC27BE" w:rsidP="00DC27BE">
      <w:pPr>
        <w:pStyle w:val="2f3"/>
        <w:rPr>
          <w:rFonts w:hint="eastAsia"/>
          <w:snapToGrid w:val="0"/>
        </w:rPr>
      </w:pPr>
      <w:r w:rsidRPr="00DC27BE">
        <w:rPr>
          <w:snapToGrid w:val="0"/>
        </w:rPr>
        <w:t xml:space="preserve">  network 10.10.10.5 0.0.0.0 </w:t>
      </w:r>
    </w:p>
    <w:p w14:paraId="5883CD5C" w14:textId="77777777" w:rsidR="00DC27BE" w:rsidRPr="00DC27BE" w:rsidRDefault="00DC27BE" w:rsidP="00DC27BE">
      <w:pPr>
        <w:pStyle w:val="2f3"/>
        <w:rPr>
          <w:rFonts w:hint="eastAsia"/>
          <w:snapToGrid w:val="0"/>
        </w:rPr>
      </w:pPr>
      <w:r w:rsidRPr="00DC27BE">
        <w:rPr>
          <w:snapToGrid w:val="0"/>
        </w:rPr>
        <w:t>#</w:t>
      </w:r>
    </w:p>
    <w:p w14:paraId="536A172A" w14:textId="77777777" w:rsidR="00DC27BE" w:rsidRPr="00DC27BE" w:rsidRDefault="00DC27BE" w:rsidP="00DC27BE">
      <w:pPr>
        <w:pStyle w:val="2f3"/>
        <w:rPr>
          <w:rFonts w:hint="eastAsia"/>
          <w:snapToGrid w:val="0"/>
        </w:rPr>
      </w:pPr>
      <w:r w:rsidRPr="00DC27BE">
        <w:rPr>
          <w:snapToGrid w:val="0"/>
        </w:rPr>
        <w:t>return</w:t>
      </w:r>
    </w:p>
    <w:p w14:paraId="280790CF" w14:textId="77777777" w:rsidR="00DC27BE" w:rsidRPr="00DC27BE" w:rsidRDefault="00DC27BE" w:rsidP="00DC27BE">
      <w:pPr>
        <w:pStyle w:val="1e"/>
      </w:pPr>
      <w:r w:rsidRPr="00DC27BE">
        <w:t>Configuration on S1</w:t>
      </w:r>
    </w:p>
    <w:p w14:paraId="454B13EA" w14:textId="77777777" w:rsidR="00DC27BE" w:rsidRPr="00DC27BE" w:rsidRDefault="00DC27BE" w:rsidP="00DC27BE">
      <w:pPr>
        <w:pStyle w:val="2f3"/>
        <w:rPr>
          <w:rFonts w:hint="eastAsia"/>
          <w:snapToGrid w:val="0"/>
        </w:rPr>
      </w:pPr>
      <w:r w:rsidRPr="00DC27BE">
        <w:rPr>
          <w:snapToGrid w:val="0"/>
        </w:rPr>
        <w:t>#</w:t>
      </w:r>
    </w:p>
    <w:p w14:paraId="6C47D31E" w14:textId="77777777" w:rsidR="00DC27BE" w:rsidRPr="00DC27BE" w:rsidRDefault="00DC27BE" w:rsidP="00DC27BE">
      <w:pPr>
        <w:pStyle w:val="2f3"/>
        <w:rPr>
          <w:rFonts w:hint="eastAsia"/>
          <w:snapToGrid w:val="0"/>
        </w:rPr>
      </w:pPr>
      <w:r w:rsidRPr="00DC27BE">
        <w:rPr>
          <w:snapToGrid w:val="0"/>
        </w:rPr>
        <w:t>sysname S1</w:t>
      </w:r>
    </w:p>
    <w:p w14:paraId="1A7B214F" w14:textId="77777777" w:rsidR="00DC27BE" w:rsidRPr="00DC27BE" w:rsidRDefault="00DC27BE" w:rsidP="00DC27BE">
      <w:pPr>
        <w:pStyle w:val="2f3"/>
        <w:rPr>
          <w:rFonts w:hint="eastAsia"/>
          <w:snapToGrid w:val="0"/>
        </w:rPr>
      </w:pPr>
      <w:r w:rsidRPr="00DC27BE">
        <w:rPr>
          <w:snapToGrid w:val="0"/>
        </w:rPr>
        <w:t>#</w:t>
      </w:r>
    </w:p>
    <w:p w14:paraId="00B98D79" w14:textId="77777777" w:rsidR="00DC27BE" w:rsidRPr="00DC27BE" w:rsidRDefault="00DC27BE" w:rsidP="00DC27BE">
      <w:pPr>
        <w:pStyle w:val="2f3"/>
        <w:rPr>
          <w:rFonts w:hint="eastAsia"/>
          <w:snapToGrid w:val="0"/>
        </w:rPr>
      </w:pPr>
      <w:r w:rsidRPr="00DC27BE">
        <w:rPr>
          <w:snapToGrid w:val="0"/>
        </w:rPr>
        <w:t>ipv6</w:t>
      </w:r>
    </w:p>
    <w:p w14:paraId="69751027" w14:textId="77777777" w:rsidR="00DC27BE" w:rsidRPr="00DC27BE" w:rsidRDefault="00DC27BE" w:rsidP="00DC27BE">
      <w:pPr>
        <w:pStyle w:val="2f3"/>
        <w:rPr>
          <w:rFonts w:hint="eastAsia"/>
          <w:snapToGrid w:val="0"/>
        </w:rPr>
      </w:pPr>
      <w:r w:rsidRPr="00DC27BE">
        <w:rPr>
          <w:snapToGrid w:val="0"/>
        </w:rPr>
        <w:t>#</w:t>
      </w:r>
    </w:p>
    <w:p w14:paraId="4AF9A706" w14:textId="77777777" w:rsidR="00DC27BE" w:rsidRPr="00DC27BE" w:rsidRDefault="00DC27BE" w:rsidP="00DC27BE">
      <w:pPr>
        <w:pStyle w:val="2f3"/>
        <w:rPr>
          <w:rFonts w:hint="eastAsia"/>
          <w:snapToGrid w:val="0"/>
        </w:rPr>
      </w:pPr>
      <w:r w:rsidRPr="00DC27BE">
        <w:rPr>
          <w:snapToGrid w:val="0"/>
        </w:rPr>
        <w:t>interface Vlanif1</w:t>
      </w:r>
    </w:p>
    <w:p w14:paraId="668963F9" w14:textId="77777777" w:rsidR="00DC27BE" w:rsidRPr="00DC27BE" w:rsidRDefault="00DC27BE" w:rsidP="00DC27BE">
      <w:pPr>
        <w:pStyle w:val="2f3"/>
        <w:rPr>
          <w:rFonts w:hint="eastAsia"/>
          <w:snapToGrid w:val="0"/>
        </w:rPr>
      </w:pPr>
      <w:r w:rsidRPr="00DC27BE">
        <w:rPr>
          <w:snapToGrid w:val="0"/>
        </w:rPr>
        <w:t xml:space="preserve"> ipv6 enable</w:t>
      </w:r>
    </w:p>
    <w:p w14:paraId="3FCD3CA5" w14:textId="77777777" w:rsidR="00DC27BE" w:rsidRPr="00DC27BE" w:rsidRDefault="00DC27BE" w:rsidP="00DC27BE">
      <w:pPr>
        <w:pStyle w:val="2f3"/>
        <w:rPr>
          <w:rFonts w:hint="eastAsia"/>
          <w:snapToGrid w:val="0"/>
        </w:rPr>
      </w:pPr>
      <w:r w:rsidRPr="00DC27BE">
        <w:rPr>
          <w:snapToGrid w:val="0"/>
        </w:rPr>
        <w:t xml:space="preserve"> ip address 10.0.11.1 255.255.255.0</w:t>
      </w:r>
    </w:p>
    <w:p w14:paraId="3F9C6314" w14:textId="77777777" w:rsidR="00DC27BE" w:rsidRPr="00DC27BE" w:rsidRDefault="00DC27BE" w:rsidP="00DC27BE">
      <w:pPr>
        <w:pStyle w:val="2f3"/>
        <w:rPr>
          <w:rFonts w:hint="eastAsia"/>
          <w:snapToGrid w:val="0"/>
        </w:rPr>
      </w:pPr>
      <w:r w:rsidRPr="00DC27BE">
        <w:rPr>
          <w:snapToGrid w:val="0"/>
        </w:rPr>
        <w:t xml:space="preserve"> ipv6 address 2001:DB8:11::1/64</w:t>
      </w:r>
    </w:p>
    <w:p w14:paraId="6D91C7A3" w14:textId="77777777" w:rsidR="00DC27BE" w:rsidRPr="00DC27BE" w:rsidRDefault="00DC27BE" w:rsidP="00DC27BE">
      <w:pPr>
        <w:pStyle w:val="2f3"/>
        <w:rPr>
          <w:rFonts w:hint="eastAsia"/>
          <w:snapToGrid w:val="0"/>
        </w:rPr>
      </w:pPr>
      <w:r w:rsidRPr="00DC27BE">
        <w:rPr>
          <w:snapToGrid w:val="0"/>
        </w:rPr>
        <w:t>#</w:t>
      </w:r>
    </w:p>
    <w:p w14:paraId="0CA49C19" w14:textId="77777777" w:rsidR="00DC27BE" w:rsidRPr="00DC27BE" w:rsidRDefault="00DC27BE" w:rsidP="00DC27BE">
      <w:pPr>
        <w:pStyle w:val="2f3"/>
        <w:rPr>
          <w:rFonts w:hint="eastAsia"/>
          <w:snapToGrid w:val="0"/>
        </w:rPr>
      </w:pPr>
      <w:r w:rsidRPr="00DC27BE">
        <w:rPr>
          <w:snapToGrid w:val="0"/>
        </w:rPr>
        <w:t>interface GigabitEthernet0/0/1</w:t>
      </w:r>
    </w:p>
    <w:p w14:paraId="22052381" w14:textId="77777777" w:rsidR="00DC27BE" w:rsidRPr="00DC27BE" w:rsidRDefault="00DC27BE" w:rsidP="00DC27BE">
      <w:pPr>
        <w:pStyle w:val="2f3"/>
        <w:rPr>
          <w:rFonts w:hint="eastAsia"/>
          <w:snapToGrid w:val="0"/>
        </w:rPr>
      </w:pPr>
      <w:r w:rsidRPr="00DC27BE">
        <w:rPr>
          <w:snapToGrid w:val="0"/>
        </w:rPr>
        <w:t xml:space="preserve"> port link-type access</w:t>
      </w:r>
    </w:p>
    <w:p w14:paraId="3A2FDD16" w14:textId="77777777" w:rsidR="00DC27BE" w:rsidRPr="00DC27BE" w:rsidRDefault="00DC27BE" w:rsidP="00DC27BE">
      <w:pPr>
        <w:pStyle w:val="2f3"/>
        <w:rPr>
          <w:rFonts w:hint="eastAsia"/>
          <w:snapToGrid w:val="0"/>
        </w:rPr>
      </w:pPr>
      <w:r w:rsidRPr="00DC27BE">
        <w:rPr>
          <w:snapToGrid w:val="0"/>
        </w:rPr>
        <w:t>#</w:t>
      </w:r>
    </w:p>
    <w:p w14:paraId="59416AEF" w14:textId="77777777" w:rsidR="00DC27BE" w:rsidRPr="00DC27BE" w:rsidRDefault="00DC27BE" w:rsidP="00DC27BE">
      <w:pPr>
        <w:pStyle w:val="2f3"/>
        <w:rPr>
          <w:rFonts w:hint="eastAsia"/>
          <w:snapToGrid w:val="0"/>
        </w:rPr>
      </w:pPr>
      <w:r w:rsidRPr="00DC27BE">
        <w:rPr>
          <w:snapToGrid w:val="0"/>
        </w:rPr>
        <w:t>interface LoopBack0</w:t>
      </w:r>
    </w:p>
    <w:p w14:paraId="3DB039C7" w14:textId="77777777" w:rsidR="00DC27BE" w:rsidRPr="00DC27BE" w:rsidRDefault="00DC27BE" w:rsidP="00DC27BE">
      <w:pPr>
        <w:pStyle w:val="2f3"/>
        <w:rPr>
          <w:rFonts w:hint="eastAsia"/>
          <w:snapToGrid w:val="0"/>
        </w:rPr>
      </w:pPr>
      <w:r w:rsidRPr="00DC27BE">
        <w:rPr>
          <w:snapToGrid w:val="0"/>
        </w:rPr>
        <w:t xml:space="preserve"> ipv6 enable</w:t>
      </w:r>
    </w:p>
    <w:p w14:paraId="2CA550CD" w14:textId="77777777" w:rsidR="00DC27BE" w:rsidRPr="00DC27BE" w:rsidRDefault="00DC27BE" w:rsidP="00DC27BE">
      <w:pPr>
        <w:pStyle w:val="2f3"/>
        <w:rPr>
          <w:rFonts w:hint="eastAsia"/>
          <w:snapToGrid w:val="0"/>
        </w:rPr>
      </w:pPr>
      <w:r w:rsidRPr="00DC27BE">
        <w:rPr>
          <w:snapToGrid w:val="0"/>
        </w:rPr>
        <w:t xml:space="preserve"> ip address 10.0.1.1 255.255.255.255</w:t>
      </w:r>
    </w:p>
    <w:p w14:paraId="5D198337" w14:textId="77777777" w:rsidR="00DC27BE" w:rsidRPr="00DC27BE" w:rsidRDefault="00DC27BE" w:rsidP="00DC27BE">
      <w:pPr>
        <w:pStyle w:val="2f3"/>
        <w:rPr>
          <w:rFonts w:hint="eastAsia"/>
          <w:snapToGrid w:val="0"/>
        </w:rPr>
      </w:pPr>
      <w:r w:rsidRPr="00DC27BE">
        <w:rPr>
          <w:snapToGrid w:val="0"/>
        </w:rPr>
        <w:t xml:space="preserve"> ipv6 address 2001:DB8::1/128</w:t>
      </w:r>
    </w:p>
    <w:p w14:paraId="36CBBE68" w14:textId="77777777" w:rsidR="00DC27BE" w:rsidRPr="00DC27BE" w:rsidRDefault="00DC27BE" w:rsidP="00DC27BE">
      <w:pPr>
        <w:pStyle w:val="2f3"/>
        <w:rPr>
          <w:rFonts w:hint="eastAsia"/>
          <w:snapToGrid w:val="0"/>
        </w:rPr>
      </w:pPr>
      <w:r w:rsidRPr="00DC27BE">
        <w:rPr>
          <w:snapToGrid w:val="0"/>
        </w:rPr>
        <w:t>#</w:t>
      </w:r>
    </w:p>
    <w:p w14:paraId="41546510" w14:textId="77777777" w:rsidR="00DC27BE" w:rsidRPr="00DC27BE" w:rsidRDefault="00DC27BE" w:rsidP="00DC27BE">
      <w:pPr>
        <w:pStyle w:val="2f3"/>
        <w:rPr>
          <w:rFonts w:hint="eastAsia"/>
          <w:snapToGrid w:val="0"/>
        </w:rPr>
      </w:pPr>
      <w:r w:rsidRPr="00DC27BE">
        <w:rPr>
          <w:snapToGrid w:val="0"/>
        </w:rPr>
        <w:t>bgp 65001</w:t>
      </w:r>
    </w:p>
    <w:p w14:paraId="5DB5E303" w14:textId="77777777" w:rsidR="00DC27BE" w:rsidRPr="00DC27BE" w:rsidRDefault="00DC27BE" w:rsidP="00DC27BE">
      <w:pPr>
        <w:pStyle w:val="2f3"/>
        <w:rPr>
          <w:rFonts w:hint="eastAsia"/>
          <w:snapToGrid w:val="0"/>
        </w:rPr>
      </w:pPr>
      <w:r w:rsidRPr="00DC27BE">
        <w:rPr>
          <w:snapToGrid w:val="0"/>
        </w:rPr>
        <w:t xml:space="preserve"> peer 10.0.11.2 as-number 65100</w:t>
      </w:r>
    </w:p>
    <w:p w14:paraId="25D2DFE1" w14:textId="77777777" w:rsidR="00DC27BE" w:rsidRPr="00DC27BE" w:rsidRDefault="00DC27BE" w:rsidP="00DC27BE">
      <w:pPr>
        <w:pStyle w:val="2f3"/>
        <w:rPr>
          <w:rFonts w:hint="eastAsia"/>
          <w:snapToGrid w:val="0"/>
        </w:rPr>
      </w:pPr>
      <w:r w:rsidRPr="00DC27BE">
        <w:rPr>
          <w:snapToGrid w:val="0"/>
        </w:rPr>
        <w:t xml:space="preserve"> peer 2001:DB8:11::2 as-number 65100</w:t>
      </w:r>
    </w:p>
    <w:p w14:paraId="25E382E5" w14:textId="77777777" w:rsidR="00DC27BE" w:rsidRPr="00DC27BE" w:rsidRDefault="00DC27BE" w:rsidP="00DC27BE">
      <w:pPr>
        <w:pStyle w:val="2f3"/>
        <w:rPr>
          <w:rFonts w:hint="eastAsia"/>
          <w:snapToGrid w:val="0"/>
        </w:rPr>
      </w:pPr>
      <w:r w:rsidRPr="00DC27BE">
        <w:rPr>
          <w:snapToGrid w:val="0"/>
        </w:rPr>
        <w:t xml:space="preserve"> #</w:t>
      </w:r>
    </w:p>
    <w:p w14:paraId="242161F6" w14:textId="77777777" w:rsidR="00DC27BE" w:rsidRPr="00DC27BE" w:rsidRDefault="00DC27BE" w:rsidP="00DC27BE">
      <w:pPr>
        <w:pStyle w:val="2f3"/>
        <w:rPr>
          <w:rFonts w:hint="eastAsia"/>
          <w:snapToGrid w:val="0"/>
        </w:rPr>
      </w:pPr>
      <w:r w:rsidRPr="00DC27BE">
        <w:rPr>
          <w:snapToGrid w:val="0"/>
        </w:rPr>
        <w:t xml:space="preserve"> ipv4-family unicast</w:t>
      </w:r>
    </w:p>
    <w:p w14:paraId="2FB7DAE2" w14:textId="77777777" w:rsidR="00DC27BE" w:rsidRPr="00DC27BE" w:rsidRDefault="00DC27BE" w:rsidP="00DC27BE">
      <w:pPr>
        <w:pStyle w:val="2f3"/>
        <w:rPr>
          <w:rFonts w:hint="eastAsia"/>
          <w:snapToGrid w:val="0"/>
        </w:rPr>
      </w:pPr>
      <w:r w:rsidRPr="00DC27BE">
        <w:rPr>
          <w:snapToGrid w:val="0"/>
        </w:rPr>
        <w:t xml:space="preserve">  undo synchronization</w:t>
      </w:r>
    </w:p>
    <w:p w14:paraId="3B54D2A3" w14:textId="77777777" w:rsidR="00DC27BE" w:rsidRPr="00DC27BE" w:rsidRDefault="00DC27BE" w:rsidP="00DC27BE">
      <w:pPr>
        <w:pStyle w:val="2f3"/>
        <w:rPr>
          <w:rFonts w:hint="eastAsia"/>
          <w:snapToGrid w:val="0"/>
        </w:rPr>
      </w:pPr>
      <w:r w:rsidRPr="00DC27BE">
        <w:rPr>
          <w:snapToGrid w:val="0"/>
        </w:rPr>
        <w:t xml:space="preserve">  network 10.0.1.1 255.255.255.255</w:t>
      </w:r>
    </w:p>
    <w:p w14:paraId="40219C71" w14:textId="77777777" w:rsidR="00DC27BE" w:rsidRPr="00DC27BE" w:rsidRDefault="00DC27BE" w:rsidP="00DC27BE">
      <w:pPr>
        <w:pStyle w:val="2f3"/>
        <w:rPr>
          <w:rFonts w:hint="eastAsia"/>
          <w:snapToGrid w:val="0"/>
        </w:rPr>
      </w:pPr>
      <w:r w:rsidRPr="00DC27BE">
        <w:rPr>
          <w:snapToGrid w:val="0"/>
        </w:rPr>
        <w:t xml:space="preserve">  peer 10.0.11.2 enable</w:t>
      </w:r>
    </w:p>
    <w:p w14:paraId="647B8419" w14:textId="77777777" w:rsidR="00DC27BE" w:rsidRPr="00DC27BE" w:rsidRDefault="00DC27BE" w:rsidP="00DC27BE">
      <w:pPr>
        <w:pStyle w:val="2f3"/>
        <w:rPr>
          <w:rFonts w:hint="eastAsia"/>
          <w:snapToGrid w:val="0"/>
        </w:rPr>
      </w:pPr>
      <w:r w:rsidRPr="00DC27BE">
        <w:rPr>
          <w:snapToGrid w:val="0"/>
        </w:rPr>
        <w:t xml:space="preserve"> #</w:t>
      </w:r>
    </w:p>
    <w:p w14:paraId="7187A63E" w14:textId="77777777" w:rsidR="00DC27BE" w:rsidRPr="00DC27BE" w:rsidRDefault="00DC27BE" w:rsidP="00DC27BE">
      <w:pPr>
        <w:pStyle w:val="2f3"/>
        <w:rPr>
          <w:rFonts w:hint="eastAsia"/>
          <w:snapToGrid w:val="0"/>
        </w:rPr>
      </w:pPr>
      <w:r w:rsidRPr="00DC27BE">
        <w:rPr>
          <w:snapToGrid w:val="0"/>
        </w:rPr>
        <w:t xml:space="preserve"> ipv6-family unicast</w:t>
      </w:r>
    </w:p>
    <w:p w14:paraId="7C019FB1" w14:textId="77777777" w:rsidR="00DC27BE" w:rsidRPr="00DC27BE" w:rsidRDefault="00DC27BE" w:rsidP="00DC27BE">
      <w:pPr>
        <w:pStyle w:val="2f3"/>
        <w:rPr>
          <w:rFonts w:hint="eastAsia"/>
          <w:snapToGrid w:val="0"/>
        </w:rPr>
      </w:pPr>
      <w:r w:rsidRPr="00DC27BE">
        <w:rPr>
          <w:snapToGrid w:val="0"/>
        </w:rPr>
        <w:t xml:space="preserve">  undo synchronization</w:t>
      </w:r>
    </w:p>
    <w:p w14:paraId="65583D37" w14:textId="77777777" w:rsidR="00DC27BE" w:rsidRPr="00DC27BE" w:rsidRDefault="00DC27BE" w:rsidP="00DC27BE">
      <w:pPr>
        <w:pStyle w:val="2f3"/>
        <w:rPr>
          <w:rFonts w:hint="eastAsia"/>
          <w:snapToGrid w:val="0"/>
        </w:rPr>
      </w:pPr>
      <w:r w:rsidRPr="00DC27BE">
        <w:rPr>
          <w:snapToGrid w:val="0"/>
        </w:rPr>
        <w:t xml:space="preserve">  network 2001:DB8::1 128</w:t>
      </w:r>
    </w:p>
    <w:p w14:paraId="053140D3" w14:textId="77777777" w:rsidR="00DC27BE" w:rsidRPr="00DC27BE" w:rsidRDefault="00DC27BE" w:rsidP="00DC27BE">
      <w:pPr>
        <w:pStyle w:val="2f3"/>
        <w:rPr>
          <w:rFonts w:hint="eastAsia"/>
          <w:snapToGrid w:val="0"/>
        </w:rPr>
      </w:pPr>
      <w:r w:rsidRPr="00DC27BE">
        <w:rPr>
          <w:snapToGrid w:val="0"/>
        </w:rPr>
        <w:t xml:space="preserve">  peer 2001:DB8:11::2 enable</w:t>
      </w:r>
    </w:p>
    <w:p w14:paraId="4D9089F6" w14:textId="77777777" w:rsidR="00DC27BE" w:rsidRPr="00DC27BE" w:rsidRDefault="00DC27BE" w:rsidP="00DC27BE">
      <w:pPr>
        <w:pStyle w:val="2f3"/>
        <w:rPr>
          <w:rFonts w:hint="eastAsia"/>
          <w:snapToGrid w:val="0"/>
        </w:rPr>
      </w:pPr>
      <w:r w:rsidRPr="00DC27BE">
        <w:rPr>
          <w:snapToGrid w:val="0"/>
        </w:rPr>
        <w:t>#</w:t>
      </w:r>
    </w:p>
    <w:p w14:paraId="3D097BC2" w14:textId="77777777" w:rsidR="00DC27BE" w:rsidRPr="00DC27BE" w:rsidRDefault="00DC27BE" w:rsidP="00DC27BE">
      <w:pPr>
        <w:pStyle w:val="2f3"/>
        <w:rPr>
          <w:rFonts w:hint="eastAsia"/>
          <w:snapToGrid w:val="0"/>
        </w:rPr>
      </w:pPr>
      <w:r w:rsidRPr="00DC27BE">
        <w:rPr>
          <w:snapToGrid w:val="0"/>
        </w:rPr>
        <w:t>return</w:t>
      </w:r>
    </w:p>
    <w:p w14:paraId="2FDD8FB4" w14:textId="77777777" w:rsidR="00DC27BE" w:rsidRPr="00DC27BE" w:rsidRDefault="00DC27BE" w:rsidP="00DC27BE">
      <w:pPr>
        <w:pStyle w:val="1e"/>
      </w:pPr>
      <w:r w:rsidRPr="00DC27BE">
        <w:t>Configuration on S2</w:t>
      </w:r>
    </w:p>
    <w:p w14:paraId="61DEB824" w14:textId="77777777" w:rsidR="00DC27BE" w:rsidRPr="00DC27BE" w:rsidRDefault="00DC27BE" w:rsidP="00DC27BE">
      <w:pPr>
        <w:pStyle w:val="2f3"/>
        <w:rPr>
          <w:rFonts w:hint="eastAsia"/>
          <w:snapToGrid w:val="0"/>
        </w:rPr>
      </w:pPr>
      <w:r w:rsidRPr="00DC27BE">
        <w:rPr>
          <w:snapToGrid w:val="0"/>
        </w:rPr>
        <w:t>#</w:t>
      </w:r>
    </w:p>
    <w:p w14:paraId="384B2F6B" w14:textId="77777777" w:rsidR="00DC27BE" w:rsidRPr="00DC27BE" w:rsidRDefault="00DC27BE" w:rsidP="00DC27BE">
      <w:pPr>
        <w:pStyle w:val="2f3"/>
        <w:rPr>
          <w:rFonts w:hint="eastAsia"/>
          <w:snapToGrid w:val="0"/>
        </w:rPr>
      </w:pPr>
      <w:r w:rsidRPr="00DC27BE">
        <w:rPr>
          <w:snapToGrid w:val="0"/>
        </w:rPr>
        <w:t>sysname SW2</w:t>
      </w:r>
    </w:p>
    <w:p w14:paraId="3766FCC1" w14:textId="77777777" w:rsidR="00DC27BE" w:rsidRPr="00DC27BE" w:rsidRDefault="00DC27BE" w:rsidP="00DC27BE">
      <w:pPr>
        <w:pStyle w:val="2f3"/>
        <w:rPr>
          <w:rFonts w:hint="eastAsia"/>
          <w:snapToGrid w:val="0"/>
        </w:rPr>
      </w:pPr>
      <w:r w:rsidRPr="00DC27BE">
        <w:rPr>
          <w:snapToGrid w:val="0"/>
        </w:rPr>
        <w:t>#</w:t>
      </w:r>
    </w:p>
    <w:p w14:paraId="04FB4CA3" w14:textId="77777777" w:rsidR="00DC27BE" w:rsidRPr="00DC27BE" w:rsidRDefault="00DC27BE" w:rsidP="00DC27BE">
      <w:pPr>
        <w:pStyle w:val="2f3"/>
        <w:rPr>
          <w:rFonts w:hint="eastAsia"/>
          <w:snapToGrid w:val="0"/>
        </w:rPr>
      </w:pPr>
      <w:r w:rsidRPr="00DC27BE">
        <w:rPr>
          <w:snapToGrid w:val="0"/>
        </w:rPr>
        <w:t>ipv6</w:t>
      </w:r>
    </w:p>
    <w:p w14:paraId="37B7B87F" w14:textId="77777777" w:rsidR="00DC27BE" w:rsidRPr="00DC27BE" w:rsidRDefault="00DC27BE" w:rsidP="00DC27BE">
      <w:pPr>
        <w:pStyle w:val="2f3"/>
        <w:rPr>
          <w:rFonts w:hint="eastAsia"/>
          <w:snapToGrid w:val="0"/>
        </w:rPr>
      </w:pPr>
      <w:r w:rsidRPr="00DC27BE">
        <w:rPr>
          <w:snapToGrid w:val="0"/>
        </w:rPr>
        <w:t>#</w:t>
      </w:r>
    </w:p>
    <w:p w14:paraId="1E2DAB38" w14:textId="77777777" w:rsidR="00DC27BE" w:rsidRPr="00DC27BE" w:rsidRDefault="00DC27BE" w:rsidP="00DC27BE">
      <w:pPr>
        <w:pStyle w:val="2f3"/>
        <w:rPr>
          <w:rFonts w:hint="eastAsia"/>
          <w:snapToGrid w:val="0"/>
        </w:rPr>
      </w:pPr>
      <w:r w:rsidRPr="00DC27BE">
        <w:rPr>
          <w:snapToGrid w:val="0"/>
        </w:rPr>
        <w:t>interface Vlanif1</w:t>
      </w:r>
    </w:p>
    <w:p w14:paraId="590E36F8" w14:textId="77777777" w:rsidR="00DC27BE" w:rsidRPr="00DC27BE" w:rsidRDefault="00DC27BE" w:rsidP="00DC27BE">
      <w:pPr>
        <w:pStyle w:val="2f3"/>
        <w:rPr>
          <w:rFonts w:hint="eastAsia"/>
          <w:snapToGrid w:val="0"/>
        </w:rPr>
      </w:pPr>
      <w:r w:rsidRPr="00DC27BE">
        <w:rPr>
          <w:snapToGrid w:val="0"/>
        </w:rPr>
        <w:t xml:space="preserve"> ipv6 enable</w:t>
      </w:r>
    </w:p>
    <w:p w14:paraId="115FA7B5" w14:textId="77777777" w:rsidR="00DC27BE" w:rsidRPr="00DC27BE" w:rsidRDefault="00DC27BE" w:rsidP="00DC27BE">
      <w:pPr>
        <w:pStyle w:val="2f3"/>
        <w:rPr>
          <w:rFonts w:hint="eastAsia"/>
          <w:snapToGrid w:val="0"/>
        </w:rPr>
      </w:pPr>
      <w:r w:rsidRPr="00DC27BE">
        <w:rPr>
          <w:snapToGrid w:val="0"/>
        </w:rPr>
        <w:lastRenderedPageBreak/>
        <w:t xml:space="preserve"> ip address 10.0.25.2 255.255.255.0</w:t>
      </w:r>
    </w:p>
    <w:p w14:paraId="1DB1758A" w14:textId="77777777" w:rsidR="00DC27BE" w:rsidRPr="00DC27BE" w:rsidRDefault="00DC27BE" w:rsidP="00DC27BE">
      <w:pPr>
        <w:pStyle w:val="2f3"/>
        <w:rPr>
          <w:rFonts w:hint="eastAsia"/>
          <w:snapToGrid w:val="0"/>
        </w:rPr>
      </w:pPr>
      <w:r w:rsidRPr="00DC27BE">
        <w:rPr>
          <w:snapToGrid w:val="0"/>
        </w:rPr>
        <w:t xml:space="preserve"> ipv6 address 2001:DB8:25::2/64</w:t>
      </w:r>
    </w:p>
    <w:p w14:paraId="3BF6FE1C" w14:textId="77777777" w:rsidR="00DC27BE" w:rsidRPr="00DC27BE" w:rsidRDefault="00DC27BE" w:rsidP="00DC27BE">
      <w:pPr>
        <w:pStyle w:val="2f3"/>
        <w:rPr>
          <w:rFonts w:hint="eastAsia"/>
          <w:snapToGrid w:val="0"/>
        </w:rPr>
      </w:pPr>
      <w:r w:rsidRPr="00DC27BE">
        <w:rPr>
          <w:snapToGrid w:val="0"/>
        </w:rPr>
        <w:t>#</w:t>
      </w:r>
    </w:p>
    <w:p w14:paraId="0D7F3CE2" w14:textId="77777777" w:rsidR="00DC27BE" w:rsidRPr="00DC27BE" w:rsidRDefault="00DC27BE" w:rsidP="00DC27BE">
      <w:pPr>
        <w:pStyle w:val="2f3"/>
        <w:rPr>
          <w:rFonts w:hint="eastAsia"/>
          <w:snapToGrid w:val="0"/>
        </w:rPr>
      </w:pPr>
      <w:r w:rsidRPr="00DC27BE">
        <w:rPr>
          <w:snapToGrid w:val="0"/>
        </w:rPr>
        <w:t>interface GigabitEthernet0/0/1</w:t>
      </w:r>
    </w:p>
    <w:p w14:paraId="654F733B" w14:textId="77777777" w:rsidR="00DC27BE" w:rsidRPr="00DC27BE" w:rsidRDefault="00DC27BE" w:rsidP="00DC27BE">
      <w:pPr>
        <w:pStyle w:val="2f3"/>
        <w:rPr>
          <w:rFonts w:hint="eastAsia"/>
          <w:snapToGrid w:val="0"/>
        </w:rPr>
      </w:pPr>
      <w:r w:rsidRPr="00DC27BE">
        <w:rPr>
          <w:snapToGrid w:val="0"/>
        </w:rPr>
        <w:t xml:space="preserve"> port link-type access</w:t>
      </w:r>
    </w:p>
    <w:p w14:paraId="34048310" w14:textId="77777777" w:rsidR="00DC27BE" w:rsidRPr="00DC27BE" w:rsidRDefault="00DC27BE" w:rsidP="00DC27BE">
      <w:pPr>
        <w:pStyle w:val="2f3"/>
        <w:rPr>
          <w:rFonts w:hint="eastAsia"/>
          <w:snapToGrid w:val="0"/>
        </w:rPr>
      </w:pPr>
      <w:r w:rsidRPr="00DC27BE">
        <w:rPr>
          <w:snapToGrid w:val="0"/>
        </w:rPr>
        <w:t>#</w:t>
      </w:r>
    </w:p>
    <w:p w14:paraId="2C24D47B" w14:textId="77777777" w:rsidR="00DC27BE" w:rsidRPr="00DC27BE" w:rsidRDefault="00DC27BE" w:rsidP="00DC27BE">
      <w:pPr>
        <w:pStyle w:val="2f3"/>
        <w:rPr>
          <w:rFonts w:hint="eastAsia"/>
          <w:snapToGrid w:val="0"/>
        </w:rPr>
      </w:pPr>
      <w:r w:rsidRPr="00DC27BE">
        <w:rPr>
          <w:snapToGrid w:val="0"/>
        </w:rPr>
        <w:t>interface LoopBack0</w:t>
      </w:r>
    </w:p>
    <w:p w14:paraId="1BF83A18" w14:textId="77777777" w:rsidR="00DC27BE" w:rsidRPr="00DC27BE" w:rsidRDefault="00DC27BE" w:rsidP="00DC27BE">
      <w:pPr>
        <w:pStyle w:val="2f3"/>
        <w:rPr>
          <w:rFonts w:hint="eastAsia"/>
          <w:snapToGrid w:val="0"/>
        </w:rPr>
      </w:pPr>
      <w:r w:rsidRPr="00DC27BE">
        <w:rPr>
          <w:snapToGrid w:val="0"/>
        </w:rPr>
        <w:t xml:space="preserve"> ipv6 enable</w:t>
      </w:r>
    </w:p>
    <w:p w14:paraId="1CD9622B" w14:textId="77777777" w:rsidR="00DC27BE" w:rsidRPr="00DC27BE" w:rsidRDefault="00DC27BE" w:rsidP="00DC27BE">
      <w:pPr>
        <w:pStyle w:val="2f3"/>
        <w:rPr>
          <w:rFonts w:hint="eastAsia"/>
          <w:snapToGrid w:val="0"/>
        </w:rPr>
      </w:pPr>
      <w:r w:rsidRPr="00DC27BE">
        <w:rPr>
          <w:snapToGrid w:val="0"/>
        </w:rPr>
        <w:t xml:space="preserve"> ip address 10.0.2.1 255.255.255.255</w:t>
      </w:r>
    </w:p>
    <w:p w14:paraId="5A97CEFB" w14:textId="77777777" w:rsidR="00DC27BE" w:rsidRPr="00DC27BE" w:rsidRDefault="00DC27BE" w:rsidP="00DC27BE">
      <w:pPr>
        <w:pStyle w:val="2f3"/>
        <w:rPr>
          <w:rFonts w:hint="eastAsia"/>
          <w:snapToGrid w:val="0"/>
        </w:rPr>
      </w:pPr>
      <w:r w:rsidRPr="00DC27BE">
        <w:rPr>
          <w:snapToGrid w:val="0"/>
        </w:rPr>
        <w:t xml:space="preserve"> ipv6 address 2001:DB8::2/128</w:t>
      </w:r>
    </w:p>
    <w:p w14:paraId="0CEC5857" w14:textId="77777777" w:rsidR="00DC27BE" w:rsidRPr="00DC27BE" w:rsidRDefault="00DC27BE" w:rsidP="00DC27BE">
      <w:pPr>
        <w:pStyle w:val="2f3"/>
        <w:rPr>
          <w:rFonts w:hint="eastAsia"/>
          <w:snapToGrid w:val="0"/>
        </w:rPr>
      </w:pPr>
      <w:r w:rsidRPr="00DC27BE">
        <w:rPr>
          <w:snapToGrid w:val="0"/>
        </w:rPr>
        <w:t>#</w:t>
      </w:r>
    </w:p>
    <w:p w14:paraId="6205BD52" w14:textId="77777777" w:rsidR="00DC27BE" w:rsidRPr="00DC27BE" w:rsidRDefault="00DC27BE" w:rsidP="00DC27BE">
      <w:pPr>
        <w:pStyle w:val="2f3"/>
        <w:rPr>
          <w:rFonts w:hint="eastAsia"/>
          <w:snapToGrid w:val="0"/>
        </w:rPr>
      </w:pPr>
      <w:r w:rsidRPr="00DC27BE">
        <w:rPr>
          <w:snapToGrid w:val="0"/>
        </w:rPr>
        <w:t>bgp 65002</w:t>
      </w:r>
    </w:p>
    <w:p w14:paraId="113CEA14" w14:textId="77777777" w:rsidR="00DC27BE" w:rsidRPr="00DC27BE" w:rsidRDefault="00DC27BE" w:rsidP="00DC27BE">
      <w:pPr>
        <w:pStyle w:val="2f3"/>
        <w:rPr>
          <w:rFonts w:hint="eastAsia"/>
          <w:snapToGrid w:val="0"/>
        </w:rPr>
      </w:pPr>
      <w:r w:rsidRPr="00DC27BE">
        <w:rPr>
          <w:snapToGrid w:val="0"/>
        </w:rPr>
        <w:t xml:space="preserve"> peer 10.0.25.5 as-number 65100</w:t>
      </w:r>
    </w:p>
    <w:p w14:paraId="68ECBB55" w14:textId="77777777" w:rsidR="00DC27BE" w:rsidRPr="00DC27BE" w:rsidRDefault="00DC27BE" w:rsidP="00DC27BE">
      <w:pPr>
        <w:pStyle w:val="2f3"/>
        <w:rPr>
          <w:rFonts w:hint="eastAsia"/>
          <w:snapToGrid w:val="0"/>
        </w:rPr>
      </w:pPr>
      <w:r w:rsidRPr="00DC27BE">
        <w:rPr>
          <w:snapToGrid w:val="0"/>
        </w:rPr>
        <w:t xml:space="preserve"> peer 2001:DB8:25::5 as-number 65100</w:t>
      </w:r>
    </w:p>
    <w:p w14:paraId="5CDBA350" w14:textId="77777777" w:rsidR="00DC27BE" w:rsidRPr="00DC27BE" w:rsidRDefault="00DC27BE" w:rsidP="00DC27BE">
      <w:pPr>
        <w:pStyle w:val="2f3"/>
        <w:rPr>
          <w:rFonts w:hint="eastAsia"/>
          <w:snapToGrid w:val="0"/>
        </w:rPr>
      </w:pPr>
      <w:r w:rsidRPr="00DC27BE">
        <w:rPr>
          <w:snapToGrid w:val="0"/>
        </w:rPr>
        <w:t xml:space="preserve"> #</w:t>
      </w:r>
    </w:p>
    <w:p w14:paraId="7115226E" w14:textId="77777777" w:rsidR="00DC27BE" w:rsidRPr="00DC27BE" w:rsidRDefault="00DC27BE" w:rsidP="00DC27BE">
      <w:pPr>
        <w:pStyle w:val="2f3"/>
        <w:rPr>
          <w:rFonts w:hint="eastAsia"/>
          <w:snapToGrid w:val="0"/>
        </w:rPr>
      </w:pPr>
      <w:r w:rsidRPr="00DC27BE">
        <w:rPr>
          <w:snapToGrid w:val="0"/>
        </w:rPr>
        <w:t xml:space="preserve"> ipv4-family unicast</w:t>
      </w:r>
    </w:p>
    <w:p w14:paraId="52D6C527" w14:textId="77777777" w:rsidR="00DC27BE" w:rsidRPr="00DC27BE" w:rsidRDefault="00DC27BE" w:rsidP="00DC27BE">
      <w:pPr>
        <w:pStyle w:val="2f3"/>
        <w:rPr>
          <w:rFonts w:hint="eastAsia"/>
          <w:snapToGrid w:val="0"/>
        </w:rPr>
      </w:pPr>
      <w:r w:rsidRPr="00DC27BE">
        <w:rPr>
          <w:snapToGrid w:val="0"/>
        </w:rPr>
        <w:t xml:space="preserve">  undo synchronization</w:t>
      </w:r>
    </w:p>
    <w:p w14:paraId="1456584A" w14:textId="77777777" w:rsidR="00DC27BE" w:rsidRPr="00DC27BE" w:rsidRDefault="00DC27BE" w:rsidP="00DC27BE">
      <w:pPr>
        <w:pStyle w:val="2f3"/>
        <w:rPr>
          <w:rFonts w:hint="eastAsia"/>
          <w:snapToGrid w:val="0"/>
        </w:rPr>
      </w:pPr>
      <w:r w:rsidRPr="00DC27BE">
        <w:rPr>
          <w:snapToGrid w:val="0"/>
        </w:rPr>
        <w:t xml:space="preserve">  network 10.0.2.1 255.255.255.255</w:t>
      </w:r>
    </w:p>
    <w:p w14:paraId="4F85D0AB" w14:textId="77777777" w:rsidR="00DC27BE" w:rsidRPr="00DC27BE" w:rsidRDefault="00DC27BE" w:rsidP="00DC27BE">
      <w:pPr>
        <w:pStyle w:val="2f3"/>
        <w:rPr>
          <w:rFonts w:hint="eastAsia"/>
          <w:snapToGrid w:val="0"/>
        </w:rPr>
      </w:pPr>
      <w:r w:rsidRPr="00DC27BE">
        <w:rPr>
          <w:snapToGrid w:val="0"/>
        </w:rPr>
        <w:t xml:space="preserve">  peer 10.0.25.5 enable</w:t>
      </w:r>
    </w:p>
    <w:p w14:paraId="5BA31C64" w14:textId="77777777" w:rsidR="00DC27BE" w:rsidRPr="00DC27BE" w:rsidRDefault="00DC27BE" w:rsidP="00DC27BE">
      <w:pPr>
        <w:pStyle w:val="2f3"/>
        <w:rPr>
          <w:rFonts w:hint="eastAsia"/>
          <w:snapToGrid w:val="0"/>
        </w:rPr>
      </w:pPr>
      <w:r w:rsidRPr="00DC27BE">
        <w:rPr>
          <w:snapToGrid w:val="0"/>
        </w:rPr>
        <w:t xml:space="preserve"> #</w:t>
      </w:r>
    </w:p>
    <w:p w14:paraId="1B85143A" w14:textId="77777777" w:rsidR="00DC27BE" w:rsidRPr="00DC27BE" w:rsidRDefault="00DC27BE" w:rsidP="00DC27BE">
      <w:pPr>
        <w:pStyle w:val="2f3"/>
        <w:rPr>
          <w:rFonts w:hint="eastAsia"/>
          <w:snapToGrid w:val="0"/>
        </w:rPr>
      </w:pPr>
      <w:r w:rsidRPr="00DC27BE">
        <w:rPr>
          <w:snapToGrid w:val="0"/>
        </w:rPr>
        <w:t xml:space="preserve"> ipv6-family unicast</w:t>
      </w:r>
    </w:p>
    <w:p w14:paraId="5B65BE20" w14:textId="77777777" w:rsidR="00DC27BE" w:rsidRPr="00DC27BE" w:rsidRDefault="00DC27BE" w:rsidP="00DC27BE">
      <w:pPr>
        <w:pStyle w:val="2f3"/>
        <w:rPr>
          <w:rFonts w:hint="eastAsia"/>
          <w:snapToGrid w:val="0"/>
        </w:rPr>
      </w:pPr>
      <w:r w:rsidRPr="00DC27BE">
        <w:rPr>
          <w:snapToGrid w:val="0"/>
        </w:rPr>
        <w:t xml:space="preserve">  undo synchronization</w:t>
      </w:r>
    </w:p>
    <w:p w14:paraId="693BAF48" w14:textId="77777777" w:rsidR="00DC27BE" w:rsidRPr="00DC27BE" w:rsidRDefault="00DC27BE" w:rsidP="00DC27BE">
      <w:pPr>
        <w:pStyle w:val="2f3"/>
        <w:rPr>
          <w:rFonts w:hint="eastAsia"/>
          <w:snapToGrid w:val="0"/>
        </w:rPr>
      </w:pPr>
      <w:r w:rsidRPr="00DC27BE">
        <w:rPr>
          <w:snapToGrid w:val="0"/>
        </w:rPr>
        <w:t xml:space="preserve">  network 2001:DB8::2 128</w:t>
      </w:r>
    </w:p>
    <w:p w14:paraId="31C05F4F" w14:textId="77777777" w:rsidR="00DC27BE" w:rsidRPr="00DC27BE" w:rsidRDefault="00DC27BE" w:rsidP="00DC27BE">
      <w:pPr>
        <w:pStyle w:val="2f3"/>
        <w:rPr>
          <w:rFonts w:hint="eastAsia"/>
          <w:snapToGrid w:val="0"/>
        </w:rPr>
      </w:pPr>
      <w:r w:rsidRPr="00DC27BE">
        <w:rPr>
          <w:snapToGrid w:val="0"/>
        </w:rPr>
        <w:t xml:space="preserve">  peer 2001:DB8:25::5 enable</w:t>
      </w:r>
    </w:p>
    <w:p w14:paraId="3C1520BB" w14:textId="77777777" w:rsidR="00DC27BE" w:rsidRPr="00DC27BE" w:rsidRDefault="00DC27BE" w:rsidP="00DC27BE">
      <w:pPr>
        <w:pStyle w:val="2f3"/>
        <w:rPr>
          <w:rFonts w:hint="eastAsia"/>
          <w:snapToGrid w:val="0"/>
        </w:rPr>
      </w:pPr>
      <w:r w:rsidRPr="00DC27BE">
        <w:rPr>
          <w:snapToGrid w:val="0"/>
        </w:rPr>
        <w:t>#</w:t>
      </w:r>
    </w:p>
    <w:p w14:paraId="11958745" w14:textId="77777777" w:rsidR="00DC27BE" w:rsidRPr="00DC27BE" w:rsidRDefault="00DC27BE" w:rsidP="00DC27BE">
      <w:pPr>
        <w:pStyle w:val="2f3"/>
        <w:rPr>
          <w:rFonts w:hint="eastAsia"/>
          <w:snapToGrid w:val="0"/>
        </w:rPr>
      </w:pPr>
      <w:r w:rsidRPr="00DC27BE">
        <w:rPr>
          <w:snapToGrid w:val="0"/>
        </w:rPr>
        <w:t>return</w:t>
      </w:r>
    </w:p>
    <w:p w14:paraId="307313AC" w14:textId="77777777" w:rsidR="00DC27BE" w:rsidRPr="00DC27BE" w:rsidRDefault="00DC27BE" w:rsidP="00DC27BE"/>
    <w:p w14:paraId="49C66A67" w14:textId="16C4B74D" w:rsidR="00945CA8" w:rsidRDefault="00945CA8" w:rsidP="00DC27BE"/>
    <w:p w14:paraId="13B8D36D" w14:textId="27CB41CA" w:rsidR="00945CA8" w:rsidRDefault="00945CA8" w:rsidP="00945CA8">
      <w:pPr>
        <w:tabs>
          <w:tab w:val="left" w:pos="3970"/>
        </w:tabs>
      </w:pPr>
      <w:r>
        <w:tab/>
      </w:r>
    </w:p>
    <w:p w14:paraId="014CC729" w14:textId="28D2E42E" w:rsidR="00DC27BE" w:rsidRPr="00945CA8" w:rsidRDefault="00945CA8" w:rsidP="001615FF">
      <w:pPr>
        <w:tabs>
          <w:tab w:val="left" w:pos="3765"/>
        </w:tabs>
        <w:sectPr w:rsidR="00DC27BE" w:rsidRPr="00945CA8" w:rsidSect="00945CA8">
          <w:pgSz w:w="11907" w:h="16840" w:code="9"/>
          <w:pgMar w:top="1701" w:right="1134" w:bottom="1701" w:left="1134" w:header="567" w:footer="567" w:gutter="0"/>
          <w:cols w:space="425"/>
          <w:docGrid w:linePitch="312"/>
        </w:sectPr>
      </w:pPr>
      <w:r>
        <w:tab/>
      </w:r>
    </w:p>
    <w:p w14:paraId="53F4E34A" w14:textId="6BC8FA2F" w:rsidR="00462490" w:rsidRDefault="00945CA8" w:rsidP="00945CA8">
      <w:pPr>
        <w:pStyle w:val="1"/>
        <w:wordWrap w:val="0"/>
      </w:pPr>
      <w:bookmarkStart w:id="63" w:name="_Toc50042885"/>
      <w:r>
        <w:lastRenderedPageBreak/>
        <w:t>Advanced VLAN Technologies</w:t>
      </w:r>
      <w:bookmarkEnd w:id="63"/>
    </w:p>
    <w:p w14:paraId="303617DD" w14:textId="77777777" w:rsidR="00945CA8" w:rsidRPr="00945CA8" w:rsidRDefault="00945CA8" w:rsidP="00945CA8">
      <w:pPr>
        <w:pStyle w:val="2"/>
        <w:rPr>
          <w:lang w:eastAsia="zh-CN"/>
        </w:rPr>
      </w:pPr>
      <w:bookmarkStart w:id="64" w:name="_Toc50042886"/>
      <w:r w:rsidRPr="00945CA8">
        <w:rPr>
          <w:lang w:eastAsia="zh-CN"/>
        </w:rPr>
        <w:t>Advanced VLAN Technologies</w:t>
      </w:r>
      <w:bookmarkEnd w:id="64"/>
    </w:p>
    <w:p w14:paraId="1832D137" w14:textId="5E8BF222" w:rsidR="00945CA8" w:rsidRDefault="00945CA8" w:rsidP="00945CA8">
      <w:pPr>
        <w:pStyle w:val="30"/>
      </w:pPr>
      <w:bookmarkStart w:id="65" w:name="_Toc50042887"/>
      <w:r>
        <w:t>Introduction</w:t>
      </w:r>
      <w:bookmarkEnd w:id="65"/>
    </w:p>
    <w:p w14:paraId="39D4DFDD" w14:textId="2D5A2A7F" w:rsidR="00945CA8" w:rsidRDefault="00945CA8" w:rsidP="00945CA8">
      <w:pPr>
        <w:pStyle w:val="40"/>
      </w:pPr>
      <w:r>
        <w:t>Objectives</w:t>
      </w:r>
    </w:p>
    <w:p w14:paraId="44F220AD" w14:textId="77777777" w:rsidR="00945CA8" w:rsidRPr="00C211B3" w:rsidRDefault="00945CA8" w:rsidP="00945CA8">
      <w:pPr>
        <w:pStyle w:val="1e"/>
      </w:pPr>
      <w:r>
        <w:t>Upon completion of this task, you will be able to:</w:t>
      </w:r>
    </w:p>
    <w:p w14:paraId="71E03D71" w14:textId="77777777" w:rsidR="00945CA8" w:rsidRPr="00945CA8" w:rsidRDefault="00945CA8" w:rsidP="00945CA8">
      <w:pPr>
        <w:pStyle w:val="4a"/>
      </w:pPr>
      <w:r w:rsidRPr="00945CA8">
        <w:t>Configure VLAN aggregation.</w:t>
      </w:r>
    </w:p>
    <w:p w14:paraId="3687909B" w14:textId="77777777" w:rsidR="00945CA8" w:rsidRPr="00945CA8" w:rsidRDefault="00945CA8" w:rsidP="00945CA8">
      <w:pPr>
        <w:pStyle w:val="4a"/>
      </w:pPr>
      <w:r w:rsidRPr="00945CA8">
        <w:t>Configure MUX VLAN.</w:t>
      </w:r>
    </w:p>
    <w:p w14:paraId="5063F9ED" w14:textId="77777777" w:rsidR="00945CA8" w:rsidRPr="00945CA8" w:rsidRDefault="00945CA8" w:rsidP="00945CA8">
      <w:pPr>
        <w:pStyle w:val="4a"/>
      </w:pPr>
      <w:r w:rsidRPr="00945CA8">
        <w:t>Configure proxy ARP to implement communication between sub-VLANs.</w:t>
      </w:r>
    </w:p>
    <w:p w14:paraId="1CBF3A16" w14:textId="77777777" w:rsidR="00D63D35" w:rsidRPr="00D63D35" w:rsidRDefault="00D63D35" w:rsidP="00D63D35">
      <w:pPr>
        <w:pStyle w:val="40"/>
      </w:pPr>
      <w:r w:rsidRPr="00D63D35">
        <w:t>Networking Topology</w:t>
      </w:r>
    </w:p>
    <w:p w14:paraId="2F0098C9" w14:textId="494F0BB6" w:rsidR="00945CA8" w:rsidRDefault="00D63D35" w:rsidP="00D63D35">
      <w:pPr>
        <w:pStyle w:val="afffff1"/>
      </w:pPr>
      <w:r w:rsidRPr="00D63D35">
        <w:t>Networking of advanced VLAN technologies</w:t>
      </w:r>
    </w:p>
    <w:p w14:paraId="296174F3" w14:textId="1AD0583D" w:rsidR="00D63D35" w:rsidRDefault="00D63D35" w:rsidP="00D63D35">
      <w:pPr>
        <w:pStyle w:val="1e"/>
      </w:pPr>
      <w:r>
        <w:rPr>
          <w:rFonts w:hint="eastAsia"/>
          <w:noProof/>
        </w:rPr>
        <w:drawing>
          <wp:inline distT="0" distB="0" distL="0" distR="0" wp14:anchorId="45D5CAFE" wp14:editId="35D939E8">
            <wp:extent cx="5371561" cy="268754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98374" cy="2700956"/>
                    </a:xfrm>
                    <a:prstGeom prst="rect">
                      <a:avLst/>
                    </a:prstGeom>
                    <a:noFill/>
                  </pic:spPr>
                </pic:pic>
              </a:graphicData>
            </a:graphic>
          </wp:inline>
        </w:drawing>
      </w:r>
    </w:p>
    <w:p w14:paraId="6B49279B" w14:textId="77777777" w:rsidR="00D63D35" w:rsidRDefault="00D63D35" w:rsidP="00D63D35">
      <w:pPr>
        <w:pStyle w:val="1e"/>
      </w:pPr>
      <w:r>
        <w:lastRenderedPageBreak/>
        <w:t>VLAN aggregation is configured on S1 and S2, VLAN 100 is configured as the super-VLAN, the VLANIF interface on S3 is used as the gateway of R1 and R2, and VLAN 10 and VLAN 20 are configured as sub-VLANs.</w:t>
      </w:r>
    </w:p>
    <w:p w14:paraId="327D4DBD" w14:textId="70815CD1" w:rsidR="00D63D35" w:rsidRDefault="00D63D35" w:rsidP="00D63D35">
      <w:pPr>
        <w:pStyle w:val="1e"/>
      </w:pPr>
      <w:r>
        <w:t>MUX VLAN is configured on S2, and VLAN 200 is configured as the principal VLAN, VLAN 201 as the group VLAN, and VLAN 202 as the separate VLAN.</w:t>
      </w:r>
    </w:p>
    <w:p w14:paraId="50E2CCAC" w14:textId="77777777" w:rsidR="00D63D35" w:rsidRPr="00D63D35" w:rsidRDefault="00D63D35" w:rsidP="00D63D35">
      <w:pPr>
        <w:pStyle w:val="40"/>
      </w:pPr>
      <w:r w:rsidRPr="00D63D35">
        <w:t>Lab Background</w:t>
      </w:r>
    </w:p>
    <w:p w14:paraId="7BD2474D" w14:textId="1C994D16" w:rsidR="00D63D35" w:rsidRPr="00D63D35" w:rsidRDefault="00D63D35" w:rsidP="00D63D35">
      <w:pPr>
        <w:pStyle w:val="1e"/>
      </w:pPr>
      <w:r w:rsidRPr="00D63D35">
        <w:t>Assume that you are the network administrator of a company. To save the IP address space of the intranet, you need to deploy VLAN aggregation on the intranet and deploy MUX VLAN to restrict access between different services.</w:t>
      </w:r>
    </w:p>
    <w:p w14:paraId="0D2755AC" w14:textId="77777777" w:rsidR="00D63D35" w:rsidRPr="00D63D35" w:rsidRDefault="00D63D35" w:rsidP="00D63D35">
      <w:pPr>
        <w:pStyle w:val="30"/>
      </w:pPr>
      <w:bookmarkStart w:id="66" w:name="_Toc50042888"/>
      <w:r w:rsidRPr="00D63D35">
        <w:t>Lab Configuration</w:t>
      </w:r>
      <w:bookmarkEnd w:id="66"/>
    </w:p>
    <w:p w14:paraId="6067D43B" w14:textId="77777777" w:rsidR="00D63D35" w:rsidRPr="00D63D35" w:rsidRDefault="00D63D35" w:rsidP="00D63D35">
      <w:pPr>
        <w:pStyle w:val="40"/>
      </w:pPr>
      <w:r w:rsidRPr="00D63D35">
        <w:t>Configuration Roadmap</w:t>
      </w:r>
    </w:p>
    <w:p w14:paraId="12F5EF09" w14:textId="0E7B418E" w:rsidR="00D63D35" w:rsidRDefault="00D63D35" w:rsidP="00E8437B">
      <w:pPr>
        <w:pStyle w:val="1e"/>
        <w:numPr>
          <w:ilvl w:val="0"/>
          <w:numId w:val="25"/>
        </w:numPr>
      </w:pPr>
      <w:r>
        <w:t>Complete basic VLAN aggregation configurations on S1 and S3, and configure IP addresses for interfaces on R1 and R2 to simulate terminal users.</w:t>
      </w:r>
    </w:p>
    <w:p w14:paraId="7FDFDB52" w14:textId="3FB499C0" w:rsidR="00D63D35" w:rsidRDefault="00D63D35" w:rsidP="00E8437B">
      <w:pPr>
        <w:pStyle w:val="1e"/>
        <w:numPr>
          <w:ilvl w:val="0"/>
          <w:numId w:val="25"/>
        </w:numPr>
      </w:pPr>
      <w:r>
        <w:t>Enable proxy ARP on VLANIF 100 of the super-VLAN on S3 and observe the communication between R1 and R2.</w:t>
      </w:r>
    </w:p>
    <w:p w14:paraId="49EDDBB0" w14:textId="298EA028" w:rsidR="00D63D35" w:rsidRDefault="00D63D35" w:rsidP="00E8437B">
      <w:pPr>
        <w:pStyle w:val="1e"/>
        <w:numPr>
          <w:ilvl w:val="0"/>
          <w:numId w:val="25"/>
        </w:numPr>
      </w:pPr>
      <w:r>
        <w:t>Configure VLAN 200 on S1, S2, and S3 to simulate the communication between the external network and sub-VLANs.</w:t>
      </w:r>
    </w:p>
    <w:p w14:paraId="4D064391" w14:textId="5FA2E184" w:rsidR="00D63D35" w:rsidRDefault="00D63D35" w:rsidP="00E8437B">
      <w:pPr>
        <w:pStyle w:val="1e"/>
        <w:numPr>
          <w:ilvl w:val="0"/>
          <w:numId w:val="25"/>
        </w:numPr>
      </w:pPr>
      <w:r>
        <w:t>Configure MUX VLAN on S2 and assign IP addresses to interfaces of R3 and R4 to verify isolation through MUX VLAN.</w:t>
      </w:r>
    </w:p>
    <w:p w14:paraId="394D1D4C" w14:textId="77777777" w:rsidR="00D63D35" w:rsidRPr="000D4F94" w:rsidRDefault="00D63D35" w:rsidP="00D04637">
      <w:pPr>
        <w:pStyle w:val="40"/>
        <w:numPr>
          <w:ilvl w:val="3"/>
          <w:numId w:val="11"/>
        </w:numPr>
      </w:pPr>
      <w:bookmarkStart w:id="67" w:name="_Toc49938673"/>
      <w:r w:rsidRPr="000D4F94">
        <w:t>Configuration Procedure</w:t>
      </w:r>
      <w:bookmarkEnd w:id="67"/>
    </w:p>
    <w:p w14:paraId="79371BEF" w14:textId="77777777" w:rsidR="00476FD9" w:rsidRPr="00476FD9" w:rsidRDefault="00476FD9" w:rsidP="00E8437B">
      <w:pPr>
        <w:pStyle w:val="3"/>
        <w:numPr>
          <w:ilvl w:val="5"/>
          <w:numId w:val="27"/>
        </w:numPr>
      </w:pPr>
      <w:r w:rsidRPr="00476FD9">
        <w:t>Configure VLAN aggregation.</w:t>
      </w:r>
    </w:p>
    <w:p w14:paraId="03C50221" w14:textId="77777777" w:rsidR="00476FD9" w:rsidRDefault="00476FD9" w:rsidP="00476FD9">
      <w:pPr>
        <w:pStyle w:val="1e"/>
      </w:pPr>
      <w:r>
        <w:t>Create sub-VLANs 10 and 20 on S1, add the interfaces connected to R1 and R2 to sub-VLAN 10 and sub-VLAN 20, create super-VLAN 100 on S3, and create VLANIF 100 as the gateway. Configure the interconnection interfaces between S1 and S3 as trunk interfaces and configure the interfaces to allow packets from VLAN 10 and VLAN 20 to pass through. Configure IP addresses for interfaces on R1 and R2 to simulate terminal users.</w:t>
      </w:r>
    </w:p>
    <w:p w14:paraId="37EF56B3" w14:textId="77777777" w:rsidR="00476FD9" w:rsidRDefault="00476FD9" w:rsidP="00476FD9">
      <w:pPr>
        <w:pStyle w:val="1e"/>
      </w:pPr>
      <w:r>
        <w:t># Name the devices.</w:t>
      </w:r>
    </w:p>
    <w:p w14:paraId="73DDD908" w14:textId="77777777" w:rsidR="00476FD9" w:rsidRDefault="00476FD9" w:rsidP="00476FD9">
      <w:pPr>
        <w:pStyle w:val="1e"/>
      </w:pPr>
      <w:r>
        <w:t>The configuration details are not provided.</w:t>
      </w:r>
    </w:p>
    <w:p w14:paraId="20DBF71A" w14:textId="77777777" w:rsidR="00476FD9" w:rsidRDefault="00476FD9" w:rsidP="00476FD9">
      <w:pPr>
        <w:pStyle w:val="1e"/>
      </w:pPr>
      <w:r>
        <w:t># Disable the interfaces that are not used in this experiment.</w:t>
      </w:r>
    </w:p>
    <w:p w14:paraId="31A36934" w14:textId="77777777" w:rsidR="00476FD9" w:rsidRDefault="00476FD9" w:rsidP="00476FD9">
      <w:pPr>
        <w:pStyle w:val="1e"/>
      </w:pPr>
      <w:r>
        <w:t>The configuration details are not provided.</w:t>
      </w:r>
    </w:p>
    <w:p w14:paraId="6507B1AD" w14:textId="77777777" w:rsidR="00476FD9" w:rsidRDefault="00476FD9" w:rsidP="00476FD9">
      <w:pPr>
        <w:pStyle w:val="1e"/>
      </w:pPr>
      <w:r>
        <w:t># Create sub-VLANs on S1.</w:t>
      </w:r>
    </w:p>
    <w:p w14:paraId="7338261E" w14:textId="77777777" w:rsidR="00476FD9" w:rsidRDefault="00476FD9" w:rsidP="00476FD9">
      <w:pPr>
        <w:pStyle w:val="2f3"/>
        <w:rPr>
          <w:rFonts w:hint="eastAsia"/>
        </w:rPr>
      </w:pPr>
      <w:r>
        <w:t>[S1]vlan batch 10 20</w:t>
      </w:r>
    </w:p>
    <w:p w14:paraId="4C1B38CB" w14:textId="77777777" w:rsidR="00476FD9" w:rsidRDefault="00476FD9" w:rsidP="00476FD9">
      <w:pPr>
        <w:pStyle w:val="1e"/>
      </w:pPr>
      <w:r>
        <w:t># Add S1's interfaces connected to R1 and R2 to sub-VLANs 10 and 20, respectively.</w:t>
      </w:r>
    </w:p>
    <w:p w14:paraId="4B5EB32A" w14:textId="77777777" w:rsidR="00476FD9" w:rsidRDefault="00476FD9" w:rsidP="00476FD9">
      <w:pPr>
        <w:pStyle w:val="2f3"/>
        <w:rPr>
          <w:rFonts w:hint="eastAsia"/>
        </w:rPr>
      </w:pPr>
      <w:r>
        <w:t>[S1]interface GigabitEthernet0/0/1</w:t>
      </w:r>
    </w:p>
    <w:p w14:paraId="0B0C2FEC" w14:textId="77777777" w:rsidR="00476FD9" w:rsidRDefault="00476FD9" w:rsidP="00476FD9">
      <w:pPr>
        <w:pStyle w:val="2f3"/>
        <w:rPr>
          <w:rFonts w:hint="eastAsia"/>
        </w:rPr>
      </w:pPr>
      <w:r>
        <w:t>[S1-GigabitEthernet0/0/1] port link-type access</w:t>
      </w:r>
    </w:p>
    <w:p w14:paraId="6D972628" w14:textId="77777777" w:rsidR="00476FD9" w:rsidRDefault="00476FD9" w:rsidP="00476FD9">
      <w:pPr>
        <w:pStyle w:val="2f3"/>
        <w:rPr>
          <w:rFonts w:hint="eastAsia"/>
        </w:rPr>
      </w:pPr>
      <w:r>
        <w:lastRenderedPageBreak/>
        <w:t>[S1-GigabitEthernet0/0/1] port default vlan 10</w:t>
      </w:r>
    </w:p>
    <w:p w14:paraId="5A9FB9ED" w14:textId="77777777" w:rsidR="00476FD9" w:rsidRDefault="00476FD9" w:rsidP="00476FD9">
      <w:pPr>
        <w:pStyle w:val="2f3"/>
        <w:rPr>
          <w:rFonts w:hint="eastAsia"/>
        </w:rPr>
      </w:pPr>
      <w:r>
        <w:t>[S1-GigabitEthernet0/0/1] quit</w:t>
      </w:r>
    </w:p>
    <w:p w14:paraId="3CAC9A6E" w14:textId="77777777" w:rsidR="00476FD9" w:rsidRDefault="00476FD9" w:rsidP="00476FD9">
      <w:pPr>
        <w:pStyle w:val="2f3"/>
        <w:rPr>
          <w:rFonts w:hint="eastAsia"/>
        </w:rPr>
      </w:pPr>
    </w:p>
    <w:p w14:paraId="44AD45ED" w14:textId="77777777" w:rsidR="00476FD9" w:rsidRDefault="00476FD9" w:rsidP="00476FD9">
      <w:pPr>
        <w:pStyle w:val="2f3"/>
        <w:rPr>
          <w:rFonts w:hint="eastAsia"/>
        </w:rPr>
      </w:pPr>
      <w:r>
        <w:t>[S1]interface GigabitEthernet0/0/2</w:t>
      </w:r>
    </w:p>
    <w:p w14:paraId="46607861" w14:textId="77777777" w:rsidR="00476FD9" w:rsidRDefault="00476FD9" w:rsidP="00476FD9">
      <w:pPr>
        <w:pStyle w:val="2f3"/>
        <w:rPr>
          <w:rFonts w:hint="eastAsia"/>
        </w:rPr>
      </w:pPr>
      <w:r>
        <w:t>[S1-GigabitEthernet0/0/2] port link-type access</w:t>
      </w:r>
    </w:p>
    <w:p w14:paraId="7DF6EE90" w14:textId="77777777" w:rsidR="00476FD9" w:rsidRDefault="00476FD9" w:rsidP="00476FD9">
      <w:pPr>
        <w:pStyle w:val="2f3"/>
        <w:rPr>
          <w:rFonts w:hint="eastAsia"/>
        </w:rPr>
      </w:pPr>
      <w:r>
        <w:t>[S1-GigabitEthernet0/0/2] port default vlan 20</w:t>
      </w:r>
    </w:p>
    <w:p w14:paraId="052AF58A" w14:textId="77777777" w:rsidR="00476FD9" w:rsidRDefault="00476FD9" w:rsidP="00476FD9">
      <w:pPr>
        <w:pStyle w:val="2f3"/>
        <w:rPr>
          <w:rFonts w:hint="eastAsia"/>
        </w:rPr>
      </w:pPr>
      <w:r>
        <w:t>[S1-GigabitEthernet0/0/2] quit</w:t>
      </w:r>
    </w:p>
    <w:p w14:paraId="5C1A5FE9" w14:textId="77777777" w:rsidR="00476FD9" w:rsidRDefault="00476FD9" w:rsidP="00476FD9">
      <w:pPr>
        <w:pStyle w:val="1e"/>
      </w:pPr>
      <w:r>
        <w:t># Create super-VLAN 100 on S3 and associate it with sub-VLANs 10 and 20. (VLANs 10 and 20 must exist on S3.)</w:t>
      </w:r>
    </w:p>
    <w:p w14:paraId="7ADE50FF" w14:textId="77777777" w:rsidR="00476FD9" w:rsidRDefault="00476FD9" w:rsidP="00476FD9">
      <w:pPr>
        <w:pStyle w:val="2f3"/>
        <w:rPr>
          <w:rFonts w:hint="eastAsia"/>
        </w:rPr>
      </w:pPr>
      <w:r>
        <w:t>[S3]vlan batch 10 20 100</w:t>
      </w:r>
    </w:p>
    <w:p w14:paraId="3DD6414B" w14:textId="77777777" w:rsidR="00476FD9" w:rsidRDefault="00476FD9" w:rsidP="00476FD9">
      <w:pPr>
        <w:pStyle w:val="2f3"/>
        <w:rPr>
          <w:rFonts w:hint="eastAsia"/>
        </w:rPr>
      </w:pPr>
    </w:p>
    <w:p w14:paraId="5F93C16C" w14:textId="77777777" w:rsidR="00476FD9" w:rsidRDefault="00476FD9" w:rsidP="00476FD9">
      <w:pPr>
        <w:pStyle w:val="2f3"/>
        <w:rPr>
          <w:rFonts w:hint="eastAsia"/>
        </w:rPr>
      </w:pPr>
      <w:r>
        <w:t>[S3]vlan 100</w:t>
      </w:r>
    </w:p>
    <w:p w14:paraId="42702AA5" w14:textId="77777777" w:rsidR="00476FD9" w:rsidRDefault="00476FD9" w:rsidP="00476FD9">
      <w:pPr>
        <w:pStyle w:val="2f3"/>
        <w:rPr>
          <w:rFonts w:hint="eastAsia"/>
        </w:rPr>
      </w:pPr>
      <w:r>
        <w:t>[S3-vlan100] aggregate-vlan</w:t>
      </w:r>
    </w:p>
    <w:p w14:paraId="6420D0AF" w14:textId="77777777" w:rsidR="00476FD9" w:rsidRDefault="00476FD9" w:rsidP="00476FD9">
      <w:pPr>
        <w:pStyle w:val="2f3"/>
        <w:rPr>
          <w:rFonts w:hint="eastAsia"/>
        </w:rPr>
      </w:pPr>
      <w:r>
        <w:t>[S3-vlan100] access-vlan 10 20</w:t>
      </w:r>
    </w:p>
    <w:p w14:paraId="59F2B41F" w14:textId="77777777" w:rsidR="00476FD9" w:rsidRPr="00563A9D" w:rsidRDefault="00476FD9" w:rsidP="00476FD9">
      <w:pPr>
        <w:pStyle w:val="2f3"/>
        <w:rPr>
          <w:rFonts w:hint="eastAsia"/>
        </w:rPr>
      </w:pPr>
      <w:r>
        <w:t>[S3-vlan100] quit</w:t>
      </w:r>
    </w:p>
    <w:p w14:paraId="4EF4EE57" w14:textId="77777777" w:rsidR="00476FD9" w:rsidRDefault="00476FD9" w:rsidP="00476FD9">
      <w:pPr>
        <w:pStyle w:val="1e"/>
      </w:pPr>
      <w:r>
        <w:t># Create VLANIF 100 on S3 as the gateway.</w:t>
      </w:r>
    </w:p>
    <w:p w14:paraId="25685AB8" w14:textId="77777777" w:rsidR="00476FD9" w:rsidRDefault="00476FD9" w:rsidP="00476FD9">
      <w:pPr>
        <w:pStyle w:val="2f3"/>
        <w:rPr>
          <w:rFonts w:hint="eastAsia"/>
        </w:rPr>
      </w:pPr>
      <w:r>
        <w:t>[S3]interface Vlanif 100</w:t>
      </w:r>
    </w:p>
    <w:p w14:paraId="2F6D19E4" w14:textId="77777777" w:rsidR="00476FD9" w:rsidRDefault="00476FD9" w:rsidP="00476FD9">
      <w:pPr>
        <w:pStyle w:val="2f3"/>
        <w:rPr>
          <w:rFonts w:hint="eastAsia"/>
        </w:rPr>
      </w:pPr>
      <w:r>
        <w:t>[S3-Vlanif100] ip address 172.16.1.254 24</w:t>
      </w:r>
    </w:p>
    <w:p w14:paraId="0786F987" w14:textId="77777777" w:rsidR="00476FD9" w:rsidRDefault="00476FD9" w:rsidP="00476FD9">
      <w:pPr>
        <w:pStyle w:val="2f3"/>
        <w:rPr>
          <w:rFonts w:hint="eastAsia"/>
        </w:rPr>
      </w:pPr>
      <w:r>
        <w:t>[S3-Vlanif100] quit</w:t>
      </w:r>
    </w:p>
    <w:p w14:paraId="601F5E46" w14:textId="77777777" w:rsidR="00476FD9" w:rsidRDefault="00476FD9" w:rsidP="00476FD9">
      <w:pPr>
        <w:pStyle w:val="1e"/>
      </w:pPr>
      <w:r>
        <w:t># Configure interconnection interfaces between S1 and S3 to allow packets from VLANs 10 and 20.</w:t>
      </w:r>
    </w:p>
    <w:p w14:paraId="2E70800B" w14:textId="77777777" w:rsidR="00476FD9" w:rsidRDefault="00476FD9" w:rsidP="00476FD9">
      <w:pPr>
        <w:pStyle w:val="2f3"/>
        <w:rPr>
          <w:rFonts w:hint="eastAsia"/>
        </w:rPr>
      </w:pPr>
      <w:r>
        <w:t>[S1]interface GigabitEthernet0/0/12</w:t>
      </w:r>
    </w:p>
    <w:p w14:paraId="2CECECF4" w14:textId="77777777" w:rsidR="00476FD9" w:rsidRDefault="00476FD9" w:rsidP="00476FD9">
      <w:pPr>
        <w:pStyle w:val="2f3"/>
        <w:rPr>
          <w:rFonts w:hint="eastAsia"/>
        </w:rPr>
      </w:pPr>
      <w:r>
        <w:t>[S1-GigabitEthernet0/0/12] port link-type trunk</w:t>
      </w:r>
    </w:p>
    <w:p w14:paraId="184B2702" w14:textId="77777777" w:rsidR="00476FD9" w:rsidRDefault="00476FD9" w:rsidP="00476FD9">
      <w:pPr>
        <w:pStyle w:val="2f3"/>
        <w:rPr>
          <w:rFonts w:hint="eastAsia"/>
        </w:rPr>
      </w:pPr>
      <w:r>
        <w:t>[S1-GigabitEthernet0/0/12] port trunk allow-pass vlan 10 20</w:t>
      </w:r>
    </w:p>
    <w:p w14:paraId="16242D74" w14:textId="77777777" w:rsidR="00476FD9" w:rsidRDefault="00476FD9" w:rsidP="00476FD9">
      <w:pPr>
        <w:pStyle w:val="2f3"/>
        <w:rPr>
          <w:rFonts w:hint="eastAsia"/>
        </w:rPr>
      </w:pPr>
      <w:r>
        <w:t>[S1-GigabitEthernet0/0/12] quit</w:t>
      </w:r>
    </w:p>
    <w:p w14:paraId="04F077B0" w14:textId="77777777" w:rsidR="00476FD9" w:rsidRDefault="00476FD9" w:rsidP="00476FD9">
      <w:pPr>
        <w:pStyle w:val="2f3"/>
        <w:rPr>
          <w:rFonts w:hint="eastAsia"/>
        </w:rPr>
      </w:pPr>
    </w:p>
    <w:p w14:paraId="182C456D" w14:textId="77777777" w:rsidR="00476FD9" w:rsidRDefault="00476FD9" w:rsidP="00476FD9">
      <w:pPr>
        <w:pStyle w:val="2f3"/>
        <w:rPr>
          <w:rFonts w:hint="eastAsia"/>
        </w:rPr>
      </w:pPr>
      <w:r>
        <w:t>[S3]interface GigabitEthernet0/0/1</w:t>
      </w:r>
    </w:p>
    <w:p w14:paraId="757019B2" w14:textId="77777777" w:rsidR="00476FD9" w:rsidRDefault="00476FD9" w:rsidP="00476FD9">
      <w:pPr>
        <w:pStyle w:val="2f3"/>
        <w:rPr>
          <w:rFonts w:hint="eastAsia"/>
        </w:rPr>
      </w:pPr>
      <w:r>
        <w:t>[S3-GigabitEthernet0/0/1] port link-type trunk</w:t>
      </w:r>
    </w:p>
    <w:p w14:paraId="6896BD38" w14:textId="77777777" w:rsidR="00476FD9" w:rsidRDefault="00476FD9" w:rsidP="00476FD9">
      <w:pPr>
        <w:pStyle w:val="2f3"/>
        <w:rPr>
          <w:rFonts w:hint="eastAsia"/>
        </w:rPr>
      </w:pPr>
      <w:r>
        <w:t>[S3-GigabitEthernet0/0/1] port trunk allow-pass vlan 10 20</w:t>
      </w:r>
    </w:p>
    <w:p w14:paraId="79E5FB69" w14:textId="77777777" w:rsidR="00476FD9" w:rsidRDefault="00476FD9" w:rsidP="00476FD9">
      <w:pPr>
        <w:pStyle w:val="2f3"/>
        <w:rPr>
          <w:rFonts w:hint="eastAsia"/>
        </w:rPr>
      </w:pPr>
      <w:r>
        <w:t>[S3-GigabitEthernet0/0/1] quit</w:t>
      </w:r>
    </w:p>
    <w:p w14:paraId="06EAE4D5" w14:textId="77777777" w:rsidR="00476FD9" w:rsidRDefault="00476FD9" w:rsidP="00476FD9">
      <w:pPr>
        <w:pStyle w:val="1e"/>
      </w:pPr>
      <w:r>
        <w:t># Configure IP addresses for interfaces on R1 and R2.</w:t>
      </w:r>
    </w:p>
    <w:p w14:paraId="7C597240" w14:textId="77777777" w:rsidR="00476FD9" w:rsidRDefault="00476FD9" w:rsidP="00476FD9">
      <w:pPr>
        <w:pStyle w:val="2f3"/>
        <w:rPr>
          <w:rFonts w:hint="eastAsia"/>
        </w:rPr>
      </w:pPr>
      <w:r>
        <w:t>[R1]interface GigabitEthernet0/0/3</w:t>
      </w:r>
    </w:p>
    <w:p w14:paraId="0E810E45" w14:textId="77777777" w:rsidR="00476FD9" w:rsidRDefault="00476FD9" w:rsidP="00476FD9">
      <w:pPr>
        <w:pStyle w:val="2f3"/>
        <w:rPr>
          <w:rFonts w:hint="eastAsia"/>
        </w:rPr>
      </w:pPr>
      <w:r>
        <w:t>[R1-GigabitEthernet0/0/3] ip address 172.16.1.10 255.255.255.0</w:t>
      </w:r>
    </w:p>
    <w:p w14:paraId="080D1ADA" w14:textId="77777777" w:rsidR="00476FD9" w:rsidRDefault="00476FD9" w:rsidP="00476FD9">
      <w:pPr>
        <w:pStyle w:val="2f3"/>
        <w:rPr>
          <w:rFonts w:hint="eastAsia"/>
        </w:rPr>
      </w:pPr>
      <w:r>
        <w:t>[R1-GigabitEthernet0/0/3] quit</w:t>
      </w:r>
    </w:p>
    <w:p w14:paraId="79CBCFFE" w14:textId="77777777" w:rsidR="00476FD9" w:rsidRDefault="00476FD9" w:rsidP="00476FD9">
      <w:pPr>
        <w:pStyle w:val="2f3"/>
        <w:rPr>
          <w:rFonts w:hint="eastAsia"/>
        </w:rPr>
      </w:pPr>
    </w:p>
    <w:p w14:paraId="1AF74953" w14:textId="77777777" w:rsidR="00476FD9" w:rsidRDefault="00476FD9" w:rsidP="00476FD9">
      <w:pPr>
        <w:pStyle w:val="2f3"/>
        <w:rPr>
          <w:rFonts w:hint="eastAsia"/>
        </w:rPr>
      </w:pPr>
      <w:r>
        <w:t>[R2]interface GigabitEthernet0/0/4</w:t>
      </w:r>
    </w:p>
    <w:p w14:paraId="1BC4A6FB" w14:textId="77777777" w:rsidR="00476FD9" w:rsidRDefault="00476FD9" w:rsidP="00476FD9">
      <w:pPr>
        <w:pStyle w:val="2f3"/>
        <w:rPr>
          <w:rFonts w:hint="eastAsia"/>
        </w:rPr>
      </w:pPr>
      <w:r>
        <w:t>[R2-GigabitEthernet0/0/4] ip address 172.16.1.20 255.255.255.0</w:t>
      </w:r>
    </w:p>
    <w:p w14:paraId="6246BD01" w14:textId="77777777" w:rsidR="00476FD9" w:rsidRDefault="00476FD9" w:rsidP="00476FD9">
      <w:pPr>
        <w:pStyle w:val="2f3"/>
        <w:rPr>
          <w:rFonts w:hint="eastAsia"/>
        </w:rPr>
      </w:pPr>
      <w:r>
        <w:t>[R2-GigabitEthernet0/0/4] quit</w:t>
      </w:r>
    </w:p>
    <w:p w14:paraId="4ECDB6B0" w14:textId="77777777" w:rsidR="00476FD9" w:rsidRDefault="00476FD9" w:rsidP="00476FD9">
      <w:pPr>
        <w:pStyle w:val="1e"/>
      </w:pPr>
      <w:r>
        <w:t># Check the connectivity between R1 and the gateway and between R2 and the gateway.</w:t>
      </w:r>
    </w:p>
    <w:p w14:paraId="44E66A49" w14:textId="77777777" w:rsidR="00476FD9" w:rsidRDefault="00476FD9" w:rsidP="00476FD9">
      <w:pPr>
        <w:pStyle w:val="2f3"/>
        <w:rPr>
          <w:rFonts w:hint="eastAsia"/>
        </w:rPr>
      </w:pPr>
      <w:r>
        <w:t>&lt;S3&gt;ping -c 1 172.16.1.10</w:t>
      </w:r>
    </w:p>
    <w:p w14:paraId="56883F05" w14:textId="77777777" w:rsidR="00476FD9" w:rsidRDefault="00476FD9" w:rsidP="00476FD9">
      <w:pPr>
        <w:pStyle w:val="2f3"/>
        <w:rPr>
          <w:rFonts w:hint="eastAsia"/>
        </w:rPr>
      </w:pPr>
      <w:r>
        <w:t xml:space="preserve">  PING 172.16.1.10: 56  data bytes, press CTRL_C to break</w:t>
      </w:r>
    </w:p>
    <w:p w14:paraId="43E68E1D" w14:textId="77777777" w:rsidR="00476FD9" w:rsidRDefault="00476FD9" w:rsidP="00476FD9">
      <w:pPr>
        <w:pStyle w:val="2f3"/>
        <w:rPr>
          <w:rFonts w:hint="eastAsia"/>
        </w:rPr>
      </w:pPr>
      <w:r>
        <w:t xml:space="preserve">    Reply from 172.16.1.10: bytes=56 Sequence=1 ttl=255 time=110 ms</w:t>
      </w:r>
    </w:p>
    <w:p w14:paraId="7EE6CC91" w14:textId="77777777" w:rsidR="00476FD9" w:rsidRDefault="00476FD9" w:rsidP="00476FD9">
      <w:pPr>
        <w:pStyle w:val="2f3"/>
        <w:rPr>
          <w:rFonts w:hint="eastAsia"/>
        </w:rPr>
      </w:pPr>
    </w:p>
    <w:p w14:paraId="7742D54D" w14:textId="77777777" w:rsidR="00476FD9" w:rsidRDefault="00476FD9" w:rsidP="00476FD9">
      <w:pPr>
        <w:pStyle w:val="2f3"/>
        <w:rPr>
          <w:rFonts w:hint="eastAsia"/>
        </w:rPr>
      </w:pPr>
      <w:r>
        <w:t xml:space="preserve">  --- 172.16.1.10 ping statistics ---</w:t>
      </w:r>
    </w:p>
    <w:p w14:paraId="59FDEA46" w14:textId="77777777" w:rsidR="00476FD9" w:rsidRDefault="00476FD9" w:rsidP="00476FD9">
      <w:pPr>
        <w:pStyle w:val="2f3"/>
        <w:rPr>
          <w:rFonts w:hint="eastAsia"/>
        </w:rPr>
      </w:pPr>
      <w:r>
        <w:t xml:space="preserve">    1 packet(s) transmitted</w:t>
      </w:r>
    </w:p>
    <w:p w14:paraId="7D1170A5" w14:textId="77777777" w:rsidR="00476FD9" w:rsidRDefault="00476FD9" w:rsidP="00476FD9">
      <w:pPr>
        <w:pStyle w:val="2f3"/>
        <w:rPr>
          <w:rFonts w:hint="eastAsia"/>
        </w:rPr>
      </w:pPr>
      <w:r>
        <w:t xml:space="preserve">    1 packet(s) received</w:t>
      </w:r>
    </w:p>
    <w:p w14:paraId="211B5564" w14:textId="77777777" w:rsidR="00476FD9" w:rsidRDefault="00476FD9" w:rsidP="00476FD9">
      <w:pPr>
        <w:pStyle w:val="2f3"/>
        <w:rPr>
          <w:rFonts w:hint="eastAsia"/>
        </w:rPr>
      </w:pPr>
      <w:r>
        <w:t xml:space="preserve">    0.00% packet loss</w:t>
      </w:r>
    </w:p>
    <w:p w14:paraId="30A7A316" w14:textId="77777777" w:rsidR="00476FD9" w:rsidRDefault="00476FD9" w:rsidP="00476FD9">
      <w:pPr>
        <w:pStyle w:val="2f3"/>
        <w:rPr>
          <w:rFonts w:hint="eastAsia"/>
        </w:rPr>
      </w:pPr>
      <w:r>
        <w:t>round-trip min/avg/max = 110/110/110 ms</w:t>
      </w:r>
    </w:p>
    <w:p w14:paraId="2A2860F4" w14:textId="77777777" w:rsidR="00476FD9" w:rsidRDefault="00476FD9" w:rsidP="00476FD9">
      <w:pPr>
        <w:pStyle w:val="2f3"/>
        <w:rPr>
          <w:rFonts w:hint="eastAsia"/>
        </w:rPr>
      </w:pPr>
    </w:p>
    <w:p w14:paraId="6A1C41F0" w14:textId="77777777" w:rsidR="00476FD9" w:rsidRDefault="00476FD9" w:rsidP="00476FD9">
      <w:pPr>
        <w:pStyle w:val="2f3"/>
        <w:rPr>
          <w:rFonts w:hint="eastAsia"/>
        </w:rPr>
      </w:pPr>
      <w:r>
        <w:t>&lt;S3&gt;ping -c 1 172.16.1.20</w:t>
      </w:r>
    </w:p>
    <w:p w14:paraId="591A7119" w14:textId="77777777" w:rsidR="00476FD9" w:rsidRDefault="00476FD9" w:rsidP="00476FD9">
      <w:pPr>
        <w:pStyle w:val="2f3"/>
        <w:rPr>
          <w:rFonts w:hint="eastAsia"/>
        </w:rPr>
      </w:pPr>
      <w:r>
        <w:t xml:space="preserve">  PING 172.16.1.20: 56  data bytes, press CTRL_C to break</w:t>
      </w:r>
    </w:p>
    <w:p w14:paraId="6671AEE9" w14:textId="77777777" w:rsidR="00476FD9" w:rsidRDefault="00476FD9" w:rsidP="00476FD9">
      <w:pPr>
        <w:pStyle w:val="2f3"/>
        <w:rPr>
          <w:rFonts w:hint="eastAsia"/>
        </w:rPr>
      </w:pPr>
      <w:r>
        <w:t xml:space="preserve">    Reply from 172.16.1.20: bytes=56 Sequence=1 ttl=255 time=80 ms</w:t>
      </w:r>
    </w:p>
    <w:p w14:paraId="325010E3" w14:textId="77777777" w:rsidR="00476FD9" w:rsidRDefault="00476FD9" w:rsidP="00476FD9">
      <w:pPr>
        <w:pStyle w:val="2f3"/>
        <w:rPr>
          <w:rFonts w:hint="eastAsia"/>
        </w:rPr>
      </w:pPr>
    </w:p>
    <w:p w14:paraId="44A4B20D" w14:textId="77777777" w:rsidR="00476FD9" w:rsidRDefault="00476FD9" w:rsidP="00476FD9">
      <w:pPr>
        <w:pStyle w:val="2f3"/>
        <w:rPr>
          <w:rFonts w:hint="eastAsia"/>
        </w:rPr>
      </w:pPr>
      <w:r>
        <w:t xml:space="preserve">  --- 172.16.1.20 ping statistics ---</w:t>
      </w:r>
    </w:p>
    <w:p w14:paraId="7D4F718A" w14:textId="77777777" w:rsidR="00476FD9" w:rsidRDefault="00476FD9" w:rsidP="00476FD9">
      <w:pPr>
        <w:pStyle w:val="2f3"/>
        <w:rPr>
          <w:rFonts w:hint="eastAsia"/>
        </w:rPr>
      </w:pPr>
      <w:r>
        <w:t xml:space="preserve">    1 packet(s) transmitted</w:t>
      </w:r>
    </w:p>
    <w:p w14:paraId="6BC3ACA6" w14:textId="77777777" w:rsidR="00476FD9" w:rsidRDefault="00476FD9" w:rsidP="00476FD9">
      <w:pPr>
        <w:pStyle w:val="2f3"/>
        <w:rPr>
          <w:rFonts w:hint="eastAsia"/>
        </w:rPr>
      </w:pPr>
      <w:r>
        <w:t xml:space="preserve">    1 packet(s) received</w:t>
      </w:r>
    </w:p>
    <w:p w14:paraId="4CC33D56" w14:textId="77777777" w:rsidR="00476FD9" w:rsidRDefault="00476FD9" w:rsidP="00476FD9">
      <w:pPr>
        <w:pStyle w:val="2f3"/>
        <w:rPr>
          <w:rFonts w:hint="eastAsia"/>
        </w:rPr>
      </w:pPr>
      <w:r>
        <w:t xml:space="preserve">    0.00% packet loss</w:t>
      </w:r>
    </w:p>
    <w:p w14:paraId="7914EEC5" w14:textId="77777777" w:rsidR="00476FD9" w:rsidRDefault="00476FD9" w:rsidP="00476FD9">
      <w:pPr>
        <w:pStyle w:val="2f3"/>
        <w:rPr>
          <w:rFonts w:hint="eastAsia"/>
        </w:rPr>
      </w:pPr>
      <w:r>
        <w:t xml:space="preserve">    round-trip min/avg/max = 80/80/80 ms</w:t>
      </w:r>
    </w:p>
    <w:p w14:paraId="3318F64D" w14:textId="77777777" w:rsidR="00476FD9" w:rsidRDefault="00476FD9" w:rsidP="00476FD9">
      <w:pPr>
        <w:pStyle w:val="1e"/>
      </w:pPr>
      <w:r>
        <w:t>R1 and R2 can communicate with the gateway.</w:t>
      </w:r>
    </w:p>
    <w:p w14:paraId="5FADAFD4" w14:textId="77777777" w:rsidR="00476FD9" w:rsidRDefault="00476FD9" w:rsidP="00D07FAA">
      <w:pPr>
        <w:pStyle w:val="3"/>
      </w:pPr>
      <w:r>
        <w:t>Observe the communication between sub-VLANs.</w:t>
      </w:r>
    </w:p>
    <w:p w14:paraId="253F3946" w14:textId="77777777" w:rsidR="00476FD9" w:rsidRDefault="00476FD9" w:rsidP="00476FD9">
      <w:pPr>
        <w:pStyle w:val="1e"/>
      </w:pPr>
      <w:r>
        <w:t>Enable proxy ARP on VLANIF 100 of S3 and observe the communication between sub-VLANs.</w:t>
      </w:r>
    </w:p>
    <w:p w14:paraId="0585036E" w14:textId="77777777" w:rsidR="00476FD9" w:rsidRDefault="00476FD9" w:rsidP="00476FD9">
      <w:pPr>
        <w:pStyle w:val="1e"/>
      </w:pPr>
      <w:r>
        <w:t># On R1, test the connectivity with R2.</w:t>
      </w:r>
    </w:p>
    <w:p w14:paraId="5AE153FF" w14:textId="77777777" w:rsidR="00476FD9" w:rsidRPr="00543FA9" w:rsidRDefault="00476FD9" w:rsidP="00476FD9">
      <w:pPr>
        <w:pStyle w:val="2f3"/>
        <w:rPr>
          <w:rFonts w:hint="eastAsia"/>
        </w:rPr>
      </w:pPr>
      <w:r>
        <w:t>&lt;R1&gt;ping -c 1 172.16.1.20</w:t>
      </w:r>
    </w:p>
    <w:p w14:paraId="116050F4" w14:textId="77777777" w:rsidR="00476FD9" w:rsidRPr="00543FA9" w:rsidRDefault="00476FD9" w:rsidP="00476FD9">
      <w:pPr>
        <w:pStyle w:val="2f3"/>
        <w:rPr>
          <w:rFonts w:hint="eastAsia"/>
        </w:rPr>
      </w:pPr>
      <w:r>
        <w:t xml:space="preserve">  PING 172.16.1.20: 56  data bytes, press CTRL_C to break</w:t>
      </w:r>
    </w:p>
    <w:p w14:paraId="370E6906" w14:textId="77777777" w:rsidR="00476FD9" w:rsidRPr="00543FA9" w:rsidRDefault="00476FD9" w:rsidP="00476FD9">
      <w:pPr>
        <w:pStyle w:val="2f3"/>
        <w:rPr>
          <w:rFonts w:hint="eastAsia"/>
        </w:rPr>
      </w:pPr>
      <w:r>
        <w:t xml:space="preserve">    Request time out</w:t>
      </w:r>
    </w:p>
    <w:p w14:paraId="3EDFD07D" w14:textId="77777777" w:rsidR="00476FD9" w:rsidRPr="00543FA9" w:rsidRDefault="00476FD9" w:rsidP="00476FD9">
      <w:pPr>
        <w:pStyle w:val="2f3"/>
        <w:rPr>
          <w:rFonts w:hint="eastAsia"/>
        </w:rPr>
      </w:pPr>
    </w:p>
    <w:p w14:paraId="2B4E25ED" w14:textId="77777777" w:rsidR="00476FD9" w:rsidRPr="00543FA9" w:rsidRDefault="00476FD9" w:rsidP="00476FD9">
      <w:pPr>
        <w:pStyle w:val="2f3"/>
        <w:rPr>
          <w:rFonts w:hint="eastAsia"/>
        </w:rPr>
      </w:pPr>
      <w:r>
        <w:t xml:space="preserve">  --- 172.16.1.20 ping statistics ---</w:t>
      </w:r>
    </w:p>
    <w:p w14:paraId="7011B8C1" w14:textId="77777777" w:rsidR="00476FD9" w:rsidRPr="00543FA9" w:rsidRDefault="00476FD9" w:rsidP="00476FD9">
      <w:pPr>
        <w:pStyle w:val="2f3"/>
        <w:rPr>
          <w:rFonts w:hint="eastAsia"/>
        </w:rPr>
      </w:pPr>
      <w:r>
        <w:t xml:space="preserve">    1 packet(s) transmitted</w:t>
      </w:r>
    </w:p>
    <w:p w14:paraId="72E9C523" w14:textId="77777777" w:rsidR="00476FD9" w:rsidRPr="00543FA9" w:rsidRDefault="00476FD9" w:rsidP="00476FD9">
      <w:pPr>
        <w:pStyle w:val="2f3"/>
        <w:rPr>
          <w:rFonts w:hint="eastAsia"/>
        </w:rPr>
      </w:pPr>
      <w:r>
        <w:t xml:space="preserve">    0 packet(s) received</w:t>
      </w:r>
    </w:p>
    <w:p w14:paraId="0D3CC7D4" w14:textId="77777777" w:rsidR="00476FD9" w:rsidRDefault="00476FD9" w:rsidP="00476FD9">
      <w:pPr>
        <w:pStyle w:val="2f3"/>
        <w:rPr>
          <w:rFonts w:hint="eastAsia"/>
        </w:rPr>
      </w:pPr>
      <w:r>
        <w:t xml:space="preserve">    100.00% packet loss</w:t>
      </w:r>
    </w:p>
    <w:p w14:paraId="6FCACA15" w14:textId="77777777" w:rsidR="00476FD9" w:rsidRDefault="00476FD9" w:rsidP="00476FD9">
      <w:pPr>
        <w:pStyle w:val="1e"/>
      </w:pPr>
      <w:r>
        <w:t>R1 cannot communicate with R2.</w:t>
      </w:r>
    </w:p>
    <w:p w14:paraId="51B77F10" w14:textId="77777777" w:rsidR="00476FD9" w:rsidRDefault="00476FD9" w:rsidP="00476FD9">
      <w:pPr>
        <w:pStyle w:val="1e"/>
      </w:pPr>
      <w:r>
        <w:t># Check ARP entries on R1 and S3.</w:t>
      </w:r>
    </w:p>
    <w:p w14:paraId="07927756" w14:textId="77777777" w:rsidR="00476FD9" w:rsidRDefault="00476FD9" w:rsidP="00476FD9">
      <w:pPr>
        <w:pStyle w:val="2f3"/>
        <w:rPr>
          <w:rFonts w:hint="eastAsia"/>
        </w:rPr>
      </w:pPr>
      <w:r>
        <w:t>&lt;R1&gt;display</w:t>
      </w:r>
      <w:r>
        <w:tab/>
        <w:t>arp</w:t>
      </w:r>
      <w:r>
        <w:tab/>
        <w:t>all</w:t>
      </w:r>
      <w:r>
        <w:tab/>
      </w:r>
    </w:p>
    <w:p w14:paraId="18F8CEA6" w14:textId="77777777" w:rsidR="00476FD9" w:rsidRDefault="00476FD9" w:rsidP="00476FD9">
      <w:pPr>
        <w:pStyle w:val="2f3"/>
        <w:rPr>
          <w:rFonts w:hint="eastAsia"/>
        </w:rPr>
      </w:pPr>
      <w:r>
        <w:t>IP</w:t>
      </w:r>
      <w:r>
        <w:tab/>
        <w:t>ADDRESS</w:t>
      </w:r>
      <w:r>
        <w:tab/>
      </w:r>
      <w:r>
        <w:tab/>
        <w:t>MAC</w:t>
      </w:r>
      <w:r>
        <w:tab/>
        <w:t>ADDRESS</w:t>
      </w:r>
      <w:r>
        <w:tab/>
      </w:r>
      <w:r>
        <w:tab/>
      </w:r>
      <w:r>
        <w:tab/>
      </w:r>
      <w:r>
        <w:tab/>
      </w:r>
      <w:r>
        <w:tab/>
      </w:r>
      <w:r>
        <w:tab/>
      </w:r>
      <w:r>
        <w:tab/>
      </w:r>
      <w:r>
        <w:tab/>
      </w:r>
      <w:r>
        <w:tab/>
      </w:r>
      <w:r>
        <w:tab/>
      </w:r>
      <w:r>
        <w:tab/>
      </w:r>
      <w:r>
        <w:tab/>
        <w:t>EXPIRE(M)</w:t>
      </w:r>
      <w:r>
        <w:tab/>
        <w:t>TYPE</w:t>
      </w:r>
      <w:r>
        <w:tab/>
      </w:r>
      <w:r>
        <w:tab/>
      </w:r>
      <w:r>
        <w:tab/>
      </w:r>
      <w:r>
        <w:tab/>
      </w:r>
      <w:r>
        <w:tab/>
      </w:r>
      <w:r>
        <w:tab/>
      </w:r>
      <w:r>
        <w:tab/>
      </w:r>
      <w:r>
        <w:tab/>
      </w:r>
      <w:r>
        <w:tab/>
      </w:r>
      <w:r>
        <w:tab/>
      </w:r>
      <w:r>
        <w:tab/>
      </w:r>
      <w:r>
        <w:tab/>
        <w:t>INTERFACE</w:t>
      </w:r>
      <w:r>
        <w:tab/>
      </w:r>
      <w:r>
        <w:tab/>
      </w:r>
      <w:r>
        <w:tab/>
        <w:t>VPN-INSTANCE</w:t>
      </w:r>
      <w:r>
        <w:tab/>
      </w:r>
    </w:p>
    <w:p w14:paraId="1C1C76D2" w14:textId="77777777" w:rsidR="00476FD9" w:rsidRDefault="00476FD9" w:rsidP="00476FD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VLAN/CEVLAN</w:t>
      </w:r>
      <w:r>
        <w:tab/>
      </w:r>
      <w:r>
        <w:tab/>
      </w:r>
      <w:r>
        <w:tab/>
      </w:r>
      <w:r>
        <w:tab/>
        <w:t>PVC</w:t>
      </w:r>
      <w:r>
        <w:tab/>
      </w:r>
      <w:r>
        <w:tab/>
      </w:r>
      <w:r>
        <w:tab/>
      </w:r>
      <w:r>
        <w:tab/>
      </w:r>
      <w:r>
        <w:tab/>
      </w:r>
      <w:r>
        <w:tab/>
      </w:r>
      <w:r>
        <w:tab/>
      </w:r>
      <w:r>
        <w:tab/>
      </w:r>
      <w:r>
        <w:tab/>
      </w:r>
      <w:r>
        <w:tab/>
      </w:r>
      <w:r>
        <w:tab/>
      </w:r>
      <w:r>
        <w:tab/>
      </w:r>
      <w:r>
        <w:tab/>
      </w:r>
      <w:r>
        <w:tab/>
      </w:r>
      <w:r>
        <w:tab/>
      </w:r>
      <w:r>
        <w:tab/>
      </w:r>
      <w:r>
        <w:tab/>
      </w:r>
      <w:r>
        <w:tab/>
      </w:r>
      <w:r>
        <w:tab/>
      </w:r>
      <w:r>
        <w:tab/>
      </w:r>
      <w:r>
        <w:tab/>
      </w:r>
      <w:r>
        <w:tab/>
      </w:r>
    </w:p>
    <w:p w14:paraId="0B0718D4" w14:textId="77777777" w:rsidR="00476FD9" w:rsidRDefault="00476FD9" w:rsidP="00476FD9">
      <w:pPr>
        <w:pStyle w:val="2f3"/>
        <w:rPr>
          <w:rFonts w:hint="eastAsia"/>
        </w:rPr>
      </w:pPr>
      <w:r>
        <w:t>------------------------------------------------------------------------------</w:t>
      </w:r>
    </w:p>
    <w:p w14:paraId="2A503BE2" w14:textId="77777777" w:rsidR="00476FD9" w:rsidRDefault="00476FD9" w:rsidP="00476FD9">
      <w:pPr>
        <w:pStyle w:val="2f3"/>
        <w:rPr>
          <w:rFonts w:hint="eastAsia"/>
        </w:rPr>
      </w:pPr>
      <w:r>
        <w:t>172.16.1.10</w:t>
      </w:r>
      <w:r>
        <w:tab/>
      </w:r>
      <w:r>
        <w:tab/>
      </w:r>
      <w:r>
        <w:tab/>
      </w:r>
      <w:r>
        <w:tab/>
      </w:r>
      <w:r>
        <w:tab/>
        <w:t>5489-98bf-6225</w:t>
      </w:r>
      <w:r>
        <w:tab/>
      </w:r>
      <w:r>
        <w:tab/>
      </w:r>
      <w:r>
        <w:tab/>
      </w:r>
      <w:r>
        <w:tab/>
      </w:r>
      <w:r>
        <w:tab/>
      </w:r>
      <w:r>
        <w:tab/>
      </w:r>
      <w:r>
        <w:tab/>
      </w:r>
      <w:r>
        <w:tab/>
      </w:r>
      <w:r>
        <w:tab/>
      </w:r>
      <w:r>
        <w:tab/>
      </w:r>
      <w:r>
        <w:tab/>
      </w:r>
      <w:r>
        <w:tab/>
      </w:r>
      <w:r>
        <w:tab/>
      </w:r>
      <w:r>
        <w:tab/>
      </w:r>
      <w:r>
        <w:tab/>
      </w:r>
      <w:r>
        <w:tab/>
      </w:r>
      <w:r>
        <w:tab/>
      </w:r>
      <w:r>
        <w:tab/>
      </w:r>
      <w:r>
        <w:tab/>
      </w:r>
      <w:r>
        <w:tab/>
        <w:t>I</w:t>
      </w:r>
      <w:r>
        <w:tab/>
        <w:t>-</w:t>
      </w:r>
      <w:r>
        <w:tab/>
      </w:r>
      <w:r>
        <w:tab/>
      </w:r>
      <w:r>
        <w:tab/>
      </w:r>
      <w:r>
        <w:tab/>
      </w:r>
      <w:r>
        <w:tab/>
      </w:r>
      <w:r>
        <w:tab/>
      </w:r>
      <w:r>
        <w:tab/>
      </w:r>
      <w:r>
        <w:tab/>
      </w:r>
      <w:r>
        <w:tab/>
      </w:r>
      <w:r>
        <w:tab/>
      </w:r>
      <w:r>
        <w:tab/>
      </w:r>
      <w:r>
        <w:tab/>
      </w:r>
      <w:r>
        <w:tab/>
        <w:t>GE0/0/3</w:t>
      </w:r>
    </w:p>
    <w:p w14:paraId="63160FC9" w14:textId="77777777" w:rsidR="00476FD9" w:rsidRPr="000E7838" w:rsidRDefault="00476FD9" w:rsidP="00476FD9">
      <w:pPr>
        <w:pStyle w:val="2f3"/>
        <w:rPr>
          <w:rFonts w:hint="eastAsia"/>
          <w:color w:val="EC7061"/>
        </w:rPr>
      </w:pPr>
      <w:r w:rsidRPr="000E7838">
        <w:rPr>
          <w:color w:val="EC7061"/>
        </w:rPr>
        <w:t>172.16.1.254</w:t>
      </w:r>
      <w:r w:rsidRPr="000E7838">
        <w:rPr>
          <w:color w:val="EC7061"/>
        </w:rPr>
        <w:tab/>
      </w:r>
      <w:r w:rsidRPr="000E7838">
        <w:rPr>
          <w:color w:val="EC7061"/>
        </w:rPr>
        <w:tab/>
      </w:r>
      <w:r w:rsidRPr="000E7838">
        <w:rPr>
          <w:color w:val="EC7061"/>
        </w:rPr>
        <w:tab/>
      </w:r>
      <w:r w:rsidRPr="000E7838">
        <w:rPr>
          <w:color w:val="EC7061"/>
        </w:rPr>
        <w:tab/>
        <w:t>4c1f-ccea-53ea</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18</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D-0</w:t>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r>
      <w:r w:rsidRPr="000E7838">
        <w:rPr>
          <w:color w:val="EC7061"/>
        </w:rPr>
        <w:tab/>
        <w:t>GE0/0/3</w:t>
      </w:r>
    </w:p>
    <w:p w14:paraId="6068852F" w14:textId="77777777" w:rsidR="00476FD9" w:rsidRDefault="00476FD9" w:rsidP="00476FD9">
      <w:pPr>
        <w:pStyle w:val="2f3"/>
        <w:rPr>
          <w:rFonts w:hint="eastAsia"/>
        </w:rPr>
      </w:pPr>
      <w:r>
        <w:t>------------------------------------------------------------------------------</w:t>
      </w:r>
    </w:p>
    <w:p w14:paraId="24CA3CE2" w14:textId="77777777" w:rsidR="00476FD9" w:rsidRDefault="00476FD9" w:rsidP="00476FD9">
      <w:pPr>
        <w:pStyle w:val="2f3"/>
        <w:rPr>
          <w:rFonts w:hint="eastAsia"/>
        </w:rPr>
      </w:pPr>
      <w:r>
        <w:t>Total:2</w:t>
      </w:r>
      <w:r>
        <w:tab/>
      </w:r>
      <w:r>
        <w:tab/>
      </w:r>
      <w:r>
        <w:tab/>
      </w:r>
      <w:r>
        <w:tab/>
      </w:r>
      <w:r>
        <w:tab/>
      </w:r>
      <w:r>
        <w:tab/>
      </w:r>
      <w:r>
        <w:tab/>
      </w:r>
      <w:r>
        <w:tab/>
      </w:r>
      <w:r>
        <w:tab/>
        <w:t>Dynamic:1</w:t>
      </w:r>
      <w:r>
        <w:tab/>
      </w:r>
      <w:r>
        <w:tab/>
      </w:r>
      <w:r>
        <w:tab/>
      </w:r>
      <w:r>
        <w:tab/>
      </w:r>
      <w:r>
        <w:tab/>
      </w:r>
      <w:r>
        <w:tab/>
      </w:r>
      <w:r>
        <w:tab/>
        <w:t>Static:0</w:t>
      </w:r>
      <w:r>
        <w:tab/>
      </w:r>
      <w:r>
        <w:tab/>
      </w:r>
      <w:r>
        <w:tab/>
      </w:r>
      <w:r>
        <w:tab/>
      </w:r>
      <w:r>
        <w:tab/>
        <w:t>Interface:1</w:t>
      </w:r>
      <w:r>
        <w:tab/>
      </w:r>
      <w:r>
        <w:tab/>
      </w:r>
    </w:p>
    <w:p w14:paraId="7D8E77A6" w14:textId="77777777" w:rsidR="00476FD9" w:rsidRDefault="00476FD9" w:rsidP="00476FD9">
      <w:pPr>
        <w:pStyle w:val="1e"/>
      </w:pPr>
      <w:r>
        <w:t>In this case, R1 can learn only the ARP entry of VLANIF 100.</w:t>
      </w:r>
    </w:p>
    <w:p w14:paraId="5D911B6E" w14:textId="77777777" w:rsidR="00476FD9" w:rsidRDefault="00476FD9" w:rsidP="00476FD9">
      <w:pPr>
        <w:pStyle w:val="2f3"/>
        <w:rPr>
          <w:rFonts w:hint="eastAsia"/>
        </w:rPr>
      </w:pPr>
      <w:r>
        <w:t>&lt;S3&gt;display</w:t>
      </w:r>
      <w:r>
        <w:tab/>
        <w:t>arp</w:t>
      </w:r>
      <w:r>
        <w:tab/>
        <w:t>all</w:t>
      </w:r>
      <w:r>
        <w:tab/>
      </w:r>
    </w:p>
    <w:p w14:paraId="22D63C2E" w14:textId="77777777" w:rsidR="00476FD9" w:rsidRDefault="00476FD9" w:rsidP="00476FD9">
      <w:pPr>
        <w:pStyle w:val="2f3"/>
        <w:rPr>
          <w:rFonts w:hint="eastAsia"/>
        </w:rPr>
      </w:pPr>
      <w:r>
        <w:t>IP</w:t>
      </w:r>
      <w:r>
        <w:tab/>
        <w:t>ADDRESS</w:t>
      </w:r>
      <w:r>
        <w:tab/>
      </w:r>
      <w:r>
        <w:tab/>
        <w:t>MAC</w:t>
      </w:r>
      <w:r>
        <w:tab/>
        <w:t>ADDRESS</w:t>
      </w:r>
      <w:r>
        <w:tab/>
      </w:r>
      <w:r>
        <w:tab/>
      </w:r>
      <w:r>
        <w:tab/>
      </w:r>
      <w:r>
        <w:tab/>
      </w:r>
      <w:r>
        <w:tab/>
      </w:r>
      <w:r>
        <w:tab/>
      </w:r>
      <w:r>
        <w:tab/>
      </w:r>
      <w:r>
        <w:tab/>
      </w:r>
      <w:r>
        <w:tab/>
      </w:r>
      <w:r>
        <w:tab/>
      </w:r>
      <w:r>
        <w:tab/>
      </w:r>
      <w:r>
        <w:tab/>
        <w:t>EXPIRE(M)</w:t>
      </w:r>
      <w:r>
        <w:tab/>
        <w:t>TYPE</w:t>
      </w:r>
      <w:r>
        <w:tab/>
      </w:r>
      <w:r>
        <w:tab/>
      </w:r>
      <w:r>
        <w:tab/>
      </w:r>
      <w:r>
        <w:tab/>
      </w:r>
      <w:r>
        <w:tab/>
      </w:r>
      <w:r>
        <w:tab/>
      </w:r>
      <w:r>
        <w:tab/>
      </w:r>
      <w:r>
        <w:tab/>
      </w:r>
      <w:r>
        <w:tab/>
      </w:r>
      <w:r>
        <w:tab/>
      </w:r>
      <w:r>
        <w:tab/>
      </w:r>
      <w:r>
        <w:tab/>
        <w:t>INTERFACE</w:t>
      </w:r>
      <w:r>
        <w:tab/>
      </w:r>
      <w:r>
        <w:tab/>
      </w:r>
      <w:r>
        <w:tab/>
        <w:t>VPN-INSTANCE</w:t>
      </w:r>
      <w:r>
        <w:tab/>
      </w:r>
    </w:p>
    <w:p w14:paraId="0FCF75CC" w14:textId="77777777" w:rsidR="00476FD9" w:rsidRDefault="00476FD9" w:rsidP="00476FD9">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VLAN/CEVLAN</w:t>
      </w:r>
      <w:r>
        <w:tab/>
      </w:r>
      <w:r>
        <w:tab/>
      </w:r>
      <w:r>
        <w:tab/>
      </w:r>
      <w:r>
        <w:tab/>
        <w:t>PVC</w:t>
      </w:r>
      <w:r>
        <w:tab/>
      </w:r>
      <w:r>
        <w:tab/>
      </w:r>
      <w:r>
        <w:tab/>
      </w:r>
      <w:r>
        <w:tab/>
      </w:r>
      <w:r>
        <w:tab/>
      </w:r>
      <w:r>
        <w:tab/>
      </w:r>
      <w:r>
        <w:tab/>
      </w:r>
      <w:r>
        <w:tab/>
      </w:r>
      <w:r>
        <w:tab/>
      </w:r>
      <w:r>
        <w:tab/>
      </w:r>
      <w:r>
        <w:tab/>
      </w:r>
      <w:r>
        <w:tab/>
      </w:r>
      <w:r>
        <w:tab/>
      </w:r>
      <w:r>
        <w:tab/>
      </w:r>
      <w:r>
        <w:tab/>
      </w:r>
      <w:r>
        <w:tab/>
      </w:r>
      <w:r>
        <w:tab/>
      </w:r>
      <w:r>
        <w:tab/>
      </w:r>
      <w:r>
        <w:tab/>
      </w:r>
      <w:r>
        <w:tab/>
      </w:r>
      <w:r>
        <w:tab/>
      </w:r>
      <w:r>
        <w:tab/>
      </w:r>
    </w:p>
    <w:p w14:paraId="24E6D8B8" w14:textId="77777777" w:rsidR="00476FD9" w:rsidRDefault="00476FD9" w:rsidP="00476FD9">
      <w:pPr>
        <w:pStyle w:val="2f3"/>
        <w:rPr>
          <w:rFonts w:hint="eastAsia"/>
        </w:rPr>
      </w:pPr>
      <w:r>
        <w:t>------------------------------------------------------------------------------</w:t>
      </w:r>
    </w:p>
    <w:p w14:paraId="4714DADE" w14:textId="77777777" w:rsidR="00476FD9" w:rsidRDefault="00476FD9" w:rsidP="00476FD9">
      <w:pPr>
        <w:pStyle w:val="2f3"/>
        <w:rPr>
          <w:rFonts w:hint="eastAsia"/>
        </w:rPr>
      </w:pPr>
      <w:r>
        <w:t>172.16.1.254</w:t>
      </w:r>
      <w:r>
        <w:tab/>
      </w:r>
      <w:r>
        <w:tab/>
      </w:r>
      <w:r>
        <w:tab/>
      </w:r>
      <w:r>
        <w:tab/>
        <w:t>4c1f-ccea-53ea</w:t>
      </w:r>
      <w:r>
        <w:tab/>
      </w:r>
      <w:r>
        <w:tab/>
      </w:r>
      <w:r>
        <w:tab/>
      </w:r>
      <w:r>
        <w:tab/>
      </w:r>
      <w:r>
        <w:tab/>
      </w:r>
      <w:r>
        <w:tab/>
      </w:r>
      <w:r>
        <w:tab/>
      </w:r>
      <w:r>
        <w:tab/>
      </w:r>
      <w:r>
        <w:tab/>
      </w:r>
      <w:r>
        <w:tab/>
      </w:r>
      <w:r>
        <w:tab/>
      </w:r>
      <w:r>
        <w:tab/>
      </w:r>
      <w:r>
        <w:tab/>
      </w:r>
      <w:r>
        <w:tab/>
      </w:r>
      <w:r>
        <w:tab/>
      </w:r>
      <w:r>
        <w:tab/>
      </w:r>
      <w:r>
        <w:tab/>
      </w:r>
      <w:r>
        <w:tab/>
      </w:r>
      <w:r>
        <w:tab/>
        <w:t>I</w:t>
      </w:r>
      <w:r>
        <w:tab/>
        <w:t>-</w:t>
      </w:r>
      <w:r>
        <w:tab/>
      </w:r>
      <w:r>
        <w:tab/>
      </w:r>
      <w:r>
        <w:tab/>
      </w:r>
      <w:r>
        <w:tab/>
      </w:r>
      <w:r>
        <w:tab/>
      </w:r>
      <w:r>
        <w:tab/>
      </w:r>
      <w:r>
        <w:tab/>
      </w:r>
      <w:r>
        <w:tab/>
      </w:r>
      <w:r>
        <w:tab/>
      </w:r>
      <w:r>
        <w:tab/>
      </w:r>
      <w:r>
        <w:tab/>
      </w:r>
      <w:r>
        <w:tab/>
      </w:r>
      <w:r>
        <w:tab/>
      </w:r>
      <w:r>
        <w:tab/>
        <w:t>Vlanif100</w:t>
      </w:r>
    </w:p>
    <w:p w14:paraId="061D5031" w14:textId="77777777" w:rsidR="00476FD9" w:rsidRPr="00B36ADD" w:rsidRDefault="00476FD9" w:rsidP="00476FD9">
      <w:pPr>
        <w:pStyle w:val="2f3"/>
        <w:rPr>
          <w:rFonts w:hint="eastAsia"/>
          <w:color w:val="EC7061"/>
        </w:rPr>
      </w:pPr>
      <w:r w:rsidRPr="00B36ADD">
        <w:rPr>
          <w:color w:val="EC7061"/>
        </w:rPr>
        <w:t>172.16.1.10</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5489-98bf-6225</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15</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D-0</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GE0/0/1</w:t>
      </w:r>
    </w:p>
    <w:p w14:paraId="2D9A1D9A" w14:textId="77777777" w:rsidR="00476FD9" w:rsidRPr="00B36ADD" w:rsidRDefault="00476FD9" w:rsidP="00476FD9">
      <w:pPr>
        <w:pStyle w:val="2f3"/>
        <w:rPr>
          <w:rFonts w:hint="eastAsia"/>
          <w:color w:val="EC7061"/>
        </w:rPr>
      </w:pP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10</w:t>
      </w:r>
    </w:p>
    <w:p w14:paraId="0C6E6076" w14:textId="77777777" w:rsidR="00476FD9" w:rsidRPr="00B36ADD" w:rsidRDefault="00476FD9" w:rsidP="00476FD9">
      <w:pPr>
        <w:pStyle w:val="2f3"/>
        <w:rPr>
          <w:rFonts w:hint="eastAsia"/>
          <w:color w:val="EC7061"/>
        </w:rPr>
      </w:pPr>
      <w:r w:rsidRPr="00B36ADD">
        <w:rPr>
          <w:color w:val="EC7061"/>
        </w:rPr>
        <w:t>172.16.1.20</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5489-982a-0ad0</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13</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D-0</w:t>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GE0/0/1</w:t>
      </w:r>
    </w:p>
    <w:p w14:paraId="0177353C" w14:textId="77777777" w:rsidR="00476FD9" w:rsidRPr="00B36ADD" w:rsidRDefault="00476FD9" w:rsidP="00476FD9">
      <w:pPr>
        <w:pStyle w:val="2f3"/>
        <w:rPr>
          <w:rFonts w:hint="eastAsia"/>
          <w:color w:val="EC7061"/>
        </w:rPr>
      </w:pP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r>
      <w:r w:rsidRPr="00B36ADD">
        <w:rPr>
          <w:color w:val="EC7061"/>
        </w:rPr>
        <w:tab/>
        <w:t>20</w:t>
      </w:r>
    </w:p>
    <w:p w14:paraId="5541F246" w14:textId="77777777" w:rsidR="00476FD9" w:rsidRDefault="00476FD9" w:rsidP="00476FD9">
      <w:pPr>
        <w:pStyle w:val="2f3"/>
        <w:rPr>
          <w:rFonts w:hint="eastAsia"/>
        </w:rPr>
      </w:pPr>
      <w:r>
        <w:t>------------------------------------------------------------------------------</w:t>
      </w:r>
    </w:p>
    <w:p w14:paraId="5DF8391A" w14:textId="77777777" w:rsidR="00476FD9" w:rsidRDefault="00476FD9" w:rsidP="00476FD9">
      <w:pPr>
        <w:pStyle w:val="2f3"/>
        <w:rPr>
          <w:rFonts w:hint="eastAsia"/>
        </w:rPr>
      </w:pPr>
      <w:r>
        <w:t>Total:3</w:t>
      </w:r>
      <w:r>
        <w:tab/>
      </w:r>
      <w:r>
        <w:tab/>
      </w:r>
      <w:r>
        <w:tab/>
      </w:r>
      <w:r>
        <w:tab/>
      </w:r>
      <w:r>
        <w:tab/>
      </w:r>
      <w:r>
        <w:tab/>
      </w:r>
      <w:r>
        <w:tab/>
      </w:r>
      <w:r>
        <w:tab/>
      </w:r>
      <w:r>
        <w:tab/>
        <w:t>Dynamic:2</w:t>
      </w:r>
      <w:r>
        <w:tab/>
      </w:r>
      <w:r>
        <w:tab/>
      </w:r>
      <w:r>
        <w:tab/>
      </w:r>
      <w:r>
        <w:tab/>
      </w:r>
      <w:r>
        <w:tab/>
      </w:r>
      <w:r>
        <w:tab/>
      </w:r>
      <w:r>
        <w:tab/>
        <w:t>Static:0</w:t>
      </w:r>
      <w:r>
        <w:tab/>
      </w:r>
      <w:r>
        <w:tab/>
      </w:r>
      <w:r>
        <w:tab/>
      </w:r>
      <w:r>
        <w:tab/>
      </w:r>
      <w:r>
        <w:tab/>
        <w:t>Interface:1</w:t>
      </w:r>
      <w:r>
        <w:tab/>
      </w:r>
    </w:p>
    <w:p w14:paraId="16B37F4D" w14:textId="77777777" w:rsidR="00476FD9" w:rsidRDefault="00476FD9" w:rsidP="00476FD9">
      <w:pPr>
        <w:pStyle w:val="1e"/>
      </w:pPr>
      <w:r>
        <w:lastRenderedPageBreak/>
        <w:t>S3 has ARP entries of R1 and R2. The MAC address of VLANIF 100 is 4c1f-ccea-53ea.</w:t>
      </w:r>
    </w:p>
    <w:p w14:paraId="7F27732D" w14:textId="77777777" w:rsidR="00476FD9" w:rsidRDefault="00476FD9" w:rsidP="00476FD9">
      <w:pPr>
        <w:pStyle w:val="1e"/>
      </w:pPr>
      <w:r>
        <w:t># On S3, enable inter-VLAN proxy ARP on VLANIF 100.</w:t>
      </w:r>
    </w:p>
    <w:p w14:paraId="277A8D1F" w14:textId="77777777" w:rsidR="00476FD9" w:rsidRDefault="00476FD9" w:rsidP="00476FD9">
      <w:pPr>
        <w:pStyle w:val="2f3"/>
        <w:rPr>
          <w:rFonts w:hint="eastAsia"/>
        </w:rPr>
      </w:pPr>
      <w:r>
        <w:t>[S3]interface Vlanif 100</w:t>
      </w:r>
    </w:p>
    <w:p w14:paraId="238496D6" w14:textId="77777777" w:rsidR="00476FD9" w:rsidRDefault="00476FD9" w:rsidP="00476FD9">
      <w:pPr>
        <w:pStyle w:val="2f3"/>
        <w:rPr>
          <w:rFonts w:hint="eastAsia"/>
        </w:rPr>
      </w:pPr>
      <w:r>
        <w:t>[S3-Vlanif100] arp-proxy inter-sub-vlan-proxy enable</w:t>
      </w:r>
    </w:p>
    <w:p w14:paraId="309B488A" w14:textId="77777777" w:rsidR="00476FD9" w:rsidRDefault="00476FD9" w:rsidP="00476FD9">
      <w:pPr>
        <w:pStyle w:val="1e"/>
      </w:pPr>
      <w:r>
        <w:t xml:space="preserve"># Configure </w:t>
      </w:r>
      <w:r w:rsidRPr="00CC4C98">
        <w:t>debugging arp process</w:t>
      </w:r>
      <w:r>
        <w:t xml:space="preserve">, </w:t>
      </w:r>
      <w:r w:rsidRPr="00CC4C98">
        <w:t>debugging arp packet</w:t>
      </w:r>
      <w:r>
        <w:t xml:space="preserve">, and </w:t>
      </w:r>
      <w:r w:rsidRPr="00CC4C98">
        <w:t>debugging arp-proxy</w:t>
      </w:r>
      <w:r>
        <w:t xml:space="preserve"> on S3 to check the ARP proxy process.</w:t>
      </w:r>
    </w:p>
    <w:p w14:paraId="503AA3D5" w14:textId="77777777" w:rsidR="00476FD9" w:rsidRDefault="00476FD9" w:rsidP="00476FD9">
      <w:pPr>
        <w:pStyle w:val="2f3"/>
        <w:rPr>
          <w:rFonts w:hint="eastAsia"/>
        </w:rPr>
      </w:pPr>
      <w:r>
        <w:t>&lt;S3&gt;terminal debugging</w:t>
      </w:r>
    </w:p>
    <w:p w14:paraId="74AC0A14" w14:textId="77777777" w:rsidR="00476FD9" w:rsidRDefault="00476FD9" w:rsidP="00476FD9">
      <w:pPr>
        <w:pStyle w:val="2f3"/>
        <w:rPr>
          <w:rFonts w:hint="eastAsia"/>
        </w:rPr>
      </w:pPr>
      <w:r>
        <w:t>&lt;S3&gt;terminal monitor</w:t>
      </w:r>
    </w:p>
    <w:p w14:paraId="070B8A18" w14:textId="77777777" w:rsidR="00476FD9" w:rsidRDefault="00476FD9" w:rsidP="00476FD9">
      <w:pPr>
        <w:pStyle w:val="2f3"/>
        <w:rPr>
          <w:rFonts w:hint="eastAsia"/>
        </w:rPr>
      </w:pPr>
    </w:p>
    <w:p w14:paraId="60BD72B0" w14:textId="77777777" w:rsidR="00476FD9" w:rsidRDefault="00476FD9" w:rsidP="00476FD9">
      <w:pPr>
        <w:pStyle w:val="2f3"/>
        <w:rPr>
          <w:rFonts w:hint="eastAsia"/>
        </w:rPr>
      </w:pPr>
      <w:r>
        <w:t>&lt;S3&gt;debugging arp process</w:t>
      </w:r>
    </w:p>
    <w:p w14:paraId="5EE5BE13" w14:textId="77777777" w:rsidR="00476FD9" w:rsidRDefault="00476FD9" w:rsidP="00476FD9">
      <w:pPr>
        <w:pStyle w:val="2f3"/>
        <w:rPr>
          <w:rFonts w:hint="eastAsia"/>
        </w:rPr>
      </w:pPr>
      <w:r>
        <w:t>&lt;S3&gt;debugging arp packet</w:t>
      </w:r>
    </w:p>
    <w:p w14:paraId="2EB9CD93" w14:textId="77777777" w:rsidR="00476FD9" w:rsidRDefault="00476FD9" w:rsidP="00476FD9">
      <w:pPr>
        <w:pStyle w:val="2f3"/>
        <w:rPr>
          <w:rFonts w:hint="eastAsia"/>
        </w:rPr>
      </w:pPr>
      <w:r>
        <w:t>&lt;S3&gt;debugging arp-proxy</w:t>
      </w:r>
    </w:p>
    <w:p w14:paraId="29103EBF" w14:textId="77777777" w:rsidR="00476FD9" w:rsidRDefault="00476FD9" w:rsidP="00476FD9">
      <w:pPr>
        <w:pStyle w:val="1e"/>
      </w:pPr>
      <w:r>
        <w:t># On R1, test the connectivity with R2 again.</w:t>
      </w:r>
    </w:p>
    <w:p w14:paraId="6F43DDA8" w14:textId="77777777" w:rsidR="00476FD9" w:rsidRDefault="00476FD9" w:rsidP="00476FD9">
      <w:pPr>
        <w:pStyle w:val="2f3"/>
        <w:rPr>
          <w:rFonts w:hint="eastAsia"/>
        </w:rPr>
      </w:pPr>
      <w:r>
        <w:t>&lt;R1&gt;ping -c 1 172.16.1.20</w:t>
      </w:r>
    </w:p>
    <w:p w14:paraId="199B5FAF" w14:textId="77777777" w:rsidR="00476FD9" w:rsidRDefault="00476FD9" w:rsidP="00476FD9">
      <w:pPr>
        <w:pStyle w:val="2f3"/>
        <w:rPr>
          <w:rFonts w:hint="eastAsia"/>
        </w:rPr>
      </w:pPr>
      <w:r>
        <w:t xml:space="preserve">  PING 172.16.1.20: 56  data bytes, press CTRL_C to break</w:t>
      </w:r>
    </w:p>
    <w:p w14:paraId="78B2748B" w14:textId="77777777" w:rsidR="00476FD9" w:rsidRDefault="00476FD9" w:rsidP="00476FD9">
      <w:pPr>
        <w:pStyle w:val="2f3"/>
        <w:rPr>
          <w:rFonts w:hint="eastAsia"/>
        </w:rPr>
      </w:pPr>
      <w:r>
        <w:t xml:space="preserve">    Reply from 172.16.1.20: bytes=56 Sequence=1 ttl=254 time=190 ms</w:t>
      </w:r>
    </w:p>
    <w:p w14:paraId="712DECA2" w14:textId="77777777" w:rsidR="00476FD9" w:rsidRDefault="00476FD9" w:rsidP="00476FD9">
      <w:pPr>
        <w:pStyle w:val="2f3"/>
        <w:rPr>
          <w:rFonts w:hint="eastAsia"/>
        </w:rPr>
      </w:pPr>
    </w:p>
    <w:p w14:paraId="09DBF1AD" w14:textId="77777777" w:rsidR="00476FD9" w:rsidRDefault="00476FD9" w:rsidP="00476FD9">
      <w:pPr>
        <w:pStyle w:val="2f3"/>
        <w:rPr>
          <w:rFonts w:hint="eastAsia"/>
        </w:rPr>
      </w:pPr>
      <w:r>
        <w:t xml:space="preserve">  --- 172.16.1.20 ping statistics ---</w:t>
      </w:r>
    </w:p>
    <w:p w14:paraId="55D31FD6" w14:textId="77777777" w:rsidR="00476FD9" w:rsidRDefault="00476FD9" w:rsidP="00476FD9">
      <w:pPr>
        <w:pStyle w:val="2f3"/>
        <w:rPr>
          <w:rFonts w:hint="eastAsia"/>
        </w:rPr>
      </w:pPr>
      <w:r>
        <w:t xml:space="preserve">    1 packet(s) transmitted</w:t>
      </w:r>
    </w:p>
    <w:p w14:paraId="1F79321B" w14:textId="77777777" w:rsidR="00476FD9" w:rsidRDefault="00476FD9" w:rsidP="00476FD9">
      <w:pPr>
        <w:pStyle w:val="2f3"/>
        <w:rPr>
          <w:rFonts w:hint="eastAsia"/>
        </w:rPr>
      </w:pPr>
      <w:r>
        <w:t xml:space="preserve">    1 packet(s) received</w:t>
      </w:r>
    </w:p>
    <w:p w14:paraId="0783F5BA" w14:textId="77777777" w:rsidR="00476FD9" w:rsidRDefault="00476FD9" w:rsidP="00476FD9">
      <w:pPr>
        <w:pStyle w:val="2f3"/>
        <w:rPr>
          <w:rFonts w:hint="eastAsia"/>
        </w:rPr>
      </w:pPr>
      <w:r>
        <w:t xml:space="preserve">    0.00% packet loss</w:t>
      </w:r>
    </w:p>
    <w:p w14:paraId="6C7691B9" w14:textId="77777777" w:rsidR="00476FD9" w:rsidRDefault="00476FD9" w:rsidP="00476FD9">
      <w:pPr>
        <w:pStyle w:val="2f3"/>
        <w:rPr>
          <w:rFonts w:hint="eastAsia"/>
        </w:rPr>
      </w:pPr>
      <w:r>
        <w:t xml:space="preserve">    round-trip min/avg/max = 190/190/190 ms</w:t>
      </w:r>
    </w:p>
    <w:p w14:paraId="1BC1460B" w14:textId="77777777" w:rsidR="00476FD9" w:rsidRDefault="00476FD9" w:rsidP="00476FD9">
      <w:pPr>
        <w:pStyle w:val="1e"/>
      </w:pPr>
      <w:r>
        <w:t>R1 and R2 can communicate with each other.</w:t>
      </w:r>
    </w:p>
    <w:p w14:paraId="60A8D3C2" w14:textId="77777777" w:rsidR="00476FD9" w:rsidRDefault="00476FD9" w:rsidP="00476FD9">
      <w:pPr>
        <w:pStyle w:val="1e"/>
      </w:pPr>
      <w:r>
        <w:t># Display debugging information on S3.</w:t>
      </w:r>
    </w:p>
    <w:p w14:paraId="47D0A96B" w14:textId="77777777" w:rsidR="00476FD9" w:rsidRPr="00F97C1E" w:rsidRDefault="00476FD9" w:rsidP="00476FD9">
      <w:pPr>
        <w:pStyle w:val="2f3"/>
        <w:rPr>
          <w:rFonts w:hint="eastAsia"/>
        </w:rPr>
      </w:pPr>
      <w:r>
        <w:t>&lt;S3&gt;</w:t>
      </w:r>
    </w:p>
    <w:p w14:paraId="2B0055F3" w14:textId="77777777" w:rsidR="00476FD9" w:rsidRPr="00F97C1E" w:rsidRDefault="00476FD9" w:rsidP="00476FD9">
      <w:pPr>
        <w:pStyle w:val="2f3"/>
        <w:rPr>
          <w:rFonts w:hint="eastAsia"/>
        </w:rPr>
      </w:pPr>
      <w:r>
        <w:t>Jul 13 2020 14:44:04.730.1-08:00 S3 ARP/7/arp_rcv:Receive an ARP Packet, operation : 1, sender_eth_addr : 5489-98bf-6225, sender_ip_addr : 172.16.1.10, target_eth_addr : 0000-0000-0000, target_ip_addr : 172.16.1.20</w:t>
      </w:r>
    </w:p>
    <w:p w14:paraId="46EE0A38" w14:textId="77777777" w:rsidR="00476FD9" w:rsidRPr="00F97C1E" w:rsidRDefault="00476FD9" w:rsidP="00476FD9">
      <w:pPr>
        <w:pStyle w:val="2f3"/>
        <w:rPr>
          <w:rFonts w:hint="eastAsia"/>
        </w:rPr>
      </w:pPr>
      <w:r>
        <w:t>Jul 13 2020 14:44:04.730.2-08:00 S3 ARP/7/arp_info:ETHARP_ArpInput() Update an ARP entry, IP = 0xa0110ac.</w:t>
      </w:r>
    </w:p>
    <w:p w14:paraId="350AD000" w14:textId="77777777" w:rsidR="00476FD9" w:rsidRPr="00F97C1E" w:rsidRDefault="00476FD9" w:rsidP="00476FD9">
      <w:pPr>
        <w:pStyle w:val="2f3"/>
        <w:rPr>
          <w:rFonts w:hint="eastAsia"/>
        </w:rPr>
      </w:pPr>
      <w:r>
        <w:t xml:space="preserve">Jul 13 2020 14:44:04.730.3-08:00 S3 ARP/7/eth_proxy_reply:The interface Vlanif100 outputs a proxy reply, origin VLAN ID is 10, type of proxy is inter-sub-vlan-proxy </w:t>
      </w:r>
    </w:p>
    <w:p w14:paraId="7ADA58AD" w14:textId="77777777" w:rsidR="00476FD9" w:rsidRPr="00F97C1E" w:rsidRDefault="00476FD9" w:rsidP="00476FD9">
      <w:pPr>
        <w:pStyle w:val="2f3"/>
        <w:rPr>
          <w:rFonts w:hint="eastAsia"/>
        </w:rPr>
      </w:pPr>
      <w:r>
        <w:t>Jul 13 2020 14:44:04.730.4-08:00 S3 ARP/7/arp_proxy:Send an ARP Proxy Packet, operation : 2, sender_eth_addr : 4c1f-ccea-53ea,sender_ip_addr : 172.16.1.20, target_eth_addr : 5489-98bf-6225, target_ip_addr : 172.16.1.10</w:t>
      </w:r>
    </w:p>
    <w:p w14:paraId="2588EC65" w14:textId="77777777" w:rsidR="00476FD9" w:rsidRDefault="00476FD9" w:rsidP="00476FD9">
      <w:pPr>
        <w:pStyle w:val="2f3"/>
        <w:rPr>
          <w:rFonts w:hint="eastAsia"/>
        </w:rPr>
      </w:pPr>
    </w:p>
    <w:p w14:paraId="10E1A8CC" w14:textId="77777777" w:rsidR="00476FD9" w:rsidRPr="00F97C1E" w:rsidRDefault="00476FD9" w:rsidP="00476FD9">
      <w:pPr>
        <w:pStyle w:val="2f3"/>
        <w:rPr>
          <w:rFonts w:hint="eastAsia"/>
        </w:rPr>
      </w:pPr>
    </w:p>
    <w:p w14:paraId="3C15663D" w14:textId="77777777" w:rsidR="00476FD9" w:rsidRPr="00F97C1E" w:rsidRDefault="00476FD9" w:rsidP="00476FD9">
      <w:pPr>
        <w:pStyle w:val="2f3"/>
        <w:rPr>
          <w:rFonts w:hint="eastAsia"/>
        </w:rPr>
      </w:pPr>
      <w:r>
        <w:t>Jul 13 2020 14:44:04.840.1-08:00 S3 ARP/7/arp_rcv:Receive an ARP Packet, operation : 1, sender_eth_addr : 5489-982a-0ad0, sender_ip_addr : 172.16.1.20, target_eth_addr : 0000-0000-0000, target_ip_addr : 172.16.1.10</w:t>
      </w:r>
    </w:p>
    <w:p w14:paraId="1BFFFA9E" w14:textId="77777777" w:rsidR="00476FD9" w:rsidRPr="00F97C1E" w:rsidRDefault="00476FD9" w:rsidP="00476FD9">
      <w:pPr>
        <w:pStyle w:val="2f3"/>
        <w:rPr>
          <w:rFonts w:hint="eastAsia"/>
        </w:rPr>
      </w:pPr>
      <w:r>
        <w:t>Jul 13 2020 14:44:04.840.2-08:00 S3 ARP/7/arp_info:ETHARP_ArpInput() Update an ARP entry, IP = 0x140110ac.</w:t>
      </w:r>
    </w:p>
    <w:p w14:paraId="463E4BAD" w14:textId="77777777" w:rsidR="00476FD9" w:rsidRPr="00F97C1E" w:rsidRDefault="00476FD9" w:rsidP="00476FD9">
      <w:pPr>
        <w:pStyle w:val="2f3"/>
        <w:rPr>
          <w:rFonts w:hint="eastAsia"/>
        </w:rPr>
      </w:pPr>
      <w:r>
        <w:t xml:space="preserve">Jul 13 2020 14:44:04.840.3-08:00 S3 ARP/7/eth_proxy_reply:The interface Vlanif100 outputs a proxy reply, origin VLAN ID is 20, type of proxy is inter-sub-vlan-proxy </w:t>
      </w:r>
    </w:p>
    <w:p w14:paraId="5EEA023D" w14:textId="77777777" w:rsidR="00476FD9" w:rsidRPr="00F97C1E" w:rsidRDefault="00476FD9" w:rsidP="00476FD9">
      <w:pPr>
        <w:pStyle w:val="2f3"/>
        <w:rPr>
          <w:rFonts w:hint="eastAsia"/>
        </w:rPr>
      </w:pPr>
      <w:r>
        <w:t>Jul 13 2020 14:44:04.840.4-08:00 S3 ARP/7/arp_proxy:Send an ARP Proxy Packet, operation : 2, sender_eth_addr : 4c1f-ccea-53ea,sender_ip_addr : 172.16.1.10, target_eth_addr : 5489-982a-0ad0, target_ip_addr : 172.16.1.20</w:t>
      </w:r>
    </w:p>
    <w:p w14:paraId="5264C88F" w14:textId="77777777" w:rsidR="00476FD9" w:rsidRDefault="00476FD9" w:rsidP="00476FD9">
      <w:pPr>
        <w:pStyle w:val="2f3"/>
        <w:rPr>
          <w:rFonts w:hint="eastAsia"/>
        </w:rPr>
      </w:pPr>
    </w:p>
    <w:p w14:paraId="7F6EED16" w14:textId="77777777" w:rsidR="00476FD9" w:rsidRDefault="00476FD9" w:rsidP="00476FD9">
      <w:pPr>
        <w:pStyle w:val="1e"/>
      </w:pPr>
      <w:r>
        <w:t># Analyze debugging information on S3 step by step.</w:t>
      </w:r>
    </w:p>
    <w:p w14:paraId="5D8A6EB5" w14:textId="77777777" w:rsidR="00476FD9" w:rsidRPr="00F97C1E" w:rsidRDefault="00476FD9" w:rsidP="00476FD9">
      <w:pPr>
        <w:pStyle w:val="2f3"/>
        <w:rPr>
          <w:rFonts w:hint="eastAsia"/>
        </w:rPr>
      </w:pPr>
      <w:r>
        <w:t xml:space="preserve">Jul 13 2020 14:44:04.730.1-08:00 S3 ARP/7/arp_rcv:Receive an ARP Packet, </w:t>
      </w:r>
      <w:r>
        <w:rPr>
          <w:color w:val="EC7061"/>
        </w:rPr>
        <w:t xml:space="preserve">operation : 1, </w:t>
      </w:r>
      <w:r>
        <w:t>sender_eth_addr : 5489-98bf-6225, sender_ip_addr : 172.16.1.10, target_eth_addr : 0000-0000-0000, target_ip_addr : 172.16.1.20</w:t>
      </w:r>
    </w:p>
    <w:p w14:paraId="22C61090" w14:textId="77777777" w:rsidR="00476FD9" w:rsidRPr="00F97C1E" w:rsidRDefault="00476FD9" w:rsidP="00476FD9">
      <w:pPr>
        <w:pStyle w:val="2f3"/>
        <w:rPr>
          <w:rFonts w:hint="eastAsia"/>
        </w:rPr>
      </w:pPr>
      <w:r>
        <w:t>Jul 13 2020 14:44:04.730.2-08:00 S3 ARP/7/arp_info:ETHARP_ArpInput() Update an ARP entry, IP = 0xa0110ac.</w:t>
      </w:r>
    </w:p>
    <w:p w14:paraId="237632FD" w14:textId="77777777" w:rsidR="00476FD9" w:rsidRPr="00F97C1E" w:rsidRDefault="00476FD9" w:rsidP="00476FD9">
      <w:pPr>
        <w:pStyle w:val="2f3"/>
        <w:rPr>
          <w:rFonts w:hint="eastAsia"/>
        </w:rPr>
      </w:pPr>
      <w:r>
        <w:lastRenderedPageBreak/>
        <w:t>Jul 13 2020 14:44:04.730.3-08:00 S3 ARP/7/eth_proxy_reply:</w:t>
      </w:r>
      <w:r>
        <w:rPr>
          <w:color w:val="EC7061"/>
        </w:rPr>
        <w:t>The interface Vlanif100 outputs a proxy reply</w:t>
      </w:r>
      <w:r>
        <w:t xml:space="preserve">, origin VLAN ID is 10, type of proxy is inter-sub-vlan-proxy </w:t>
      </w:r>
    </w:p>
    <w:p w14:paraId="088EE31D" w14:textId="77777777" w:rsidR="00476FD9" w:rsidRPr="00F97C1E" w:rsidRDefault="00476FD9" w:rsidP="00476FD9">
      <w:pPr>
        <w:pStyle w:val="2f3"/>
        <w:rPr>
          <w:rFonts w:hint="eastAsia"/>
        </w:rPr>
      </w:pPr>
      <w:r>
        <w:t>Jul 13 2020 14:44:04.730.4-08:00 S3 ARP/7/arp_proxy:</w:t>
      </w:r>
      <w:r>
        <w:rPr>
          <w:color w:val="EC7061"/>
        </w:rPr>
        <w:t>Send an ARP Proxy Packet, operation : 2</w:t>
      </w:r>
      <w:r>
        <w:t xml:space="preserve">, sender_eth_addr : </w:t>
      </w:r>
      <w:r>
        <w:rPr>
          <w:color w:val="EC7061"/>
        </w:rPr>
        <w:t>4c1f-ccea-53ea</w:t>
      </w:r>
      <w:r>
        <w:t>,</w:t>
      </w:r>
      <w:r>
        <w:rPr>
          <w:color w:val="EC7061"/>
        </w:rPr>
        <w:t>sender_ip_addr : 172.16.1.20</w:t>
      </w:r>
      <w:r>
        <w:t>, target_eth_addr : 5489-98bf-6225, target_ip_addr : 172.16.1.10</w:t>
      </w:r>
    </w:p>
    <w:p w14:paraId="6CAB82C9" w14:textId="77777777" w:rsidR="00476FD9" w:rsidRDefault="00476FD9" w:rsidP="00476FD9">
      <w:pPr>
        <w:pStyle w:val="1e"/>
      </w:pPr>
      <w:r>
        <w:t xml:space="preserve">S3 receives the ARP Request packet from R1 at </w:t>
      </w:r>
      <w:r>
        <w:rPr>
          <w:color w:val="EC7061"/>
        </w:rPr>
        <w:t>172.16.1.10</w:t>
      </w:r>
      <w:r>
        <w:t xml:space="preserve"> and requests to resolve the MAC address of R2 at </w:t>
      </w:r>
      <w:r>
        <w:rPr>
          <w:color w:val="EC7061"/>
        </w:rPr>
        <w:t>172.16.1.20</w:t>
      </w:r>
      <w:r>
        <w:t xml:space="preserve">. Proxy ARP allows VLANIF 100 on S3 to respond to the ARP Request packet from R1. The source MAC address in the ARP Reply packet is </w:t>
      </w:r>
      <w:r>
        <w:rPr>
          <w:color w:val="EC7061"/>
        </w:rPr>
        <w:t>4c1f-ccea-53ea</w:t>
      </w:r>
      <w:r>
        <w:t xml:space="preserve"> (MAC address of VLANIF 100), and the source IP address is 172.16.1.20.</w:t>
      </w:r>
    </w:p>
    <w:p w14:paraId="0AC53C27" w14:textId="77777777" w:rsidR="00476FD9" w:rsidRDefault="00476FD9" w:rsidP="00476FD9">
      <w:pPr>
        <w:pStyle w:val="1e"/>
      </w:pPr>
      <w:r>
        <w:t xml:space="preserve">After R1 receives the ARP Reply packet, it sends an ICMP packet with destination IP address 172.16.1.20 and destination MAC address </w:t>
      </w:r>
      <w:r>
        <w:rPr>
          <w:color w:val="EC7061"/>
        </w:rPr>
        <w:t>4c1f-ccea-53ea</w:t>
      </w:r>
      <w:r>
        <w:t xml:space="preserve"> (MAC address of VLANIF 100). After receiving the ICMP packet, S3 forwards the packet.</w:t>
      </w:r>
    </w:p>
    <w:p w14:paraId="4BA163A2" w14:textId="77777777" w:rsidR="00476FD9" w:rsidRPr="00F97C1E" w:rsidRDefault="00476FD9" w:rsidP="00476FD9">
      <w:pPr>
        <w:pStyle w:val="2f3"/>
        <w:rPr>
          <w:rFonts w:hint="eastAsia"/>
        </w:rPr>
      </w:pPr>
      <w:r>
        <w:t>Jul 13 2020 14:44:04.840.1-08:00 S3 ARP/7/arp_rcv:Receive an ARP Packet, operation : 1, sender_eth_addr : 5489-982a-0ad0, sender_ip_addr : 172.16.1.20, target_eth_addr : 0000-0000-0000, target_ip_addr : 172.16.1.10</w:t>
      </w:r>
    </w:p>
    <w:p w14:paraId="097811ED" w14:textId="77777777" w:rsidR="00476FD9" w:rsidRPr="00F97C1E" w:rsidRDefault="00476FD9" w:rsidP="00476FD9">
      <w:pPr>
        <w:pStyle w:val="2f3"/>
        <w:rPr>
          <w:rFonts w:hint="eastAsia"/>
        </w:rPr>
      </w:pPr>
      <w:r>
        <w:t>Jul 13 2020 14:44:04.840.2-08:00 S3 ARP/7/arp_info:ETHARP_ArpInput() Update an ARP entry, IP = 0x140110ac.</w:t>
      </w:r>
    </w:p>
    <w:p w14:paraId="5E545CEE" w14:textId="77777777" w:rsidR="00476FD9" w:rsidRPr="00F97C1E" w:rsidRDefault="00476FD9" w:rsidP="00476FD9">
      <w:pPr>
        <w:pStyle w:val="2f3"/>
        <w:rPr>
          <w:rFonts w:hint="eastAsia"/>
        </w:rPr>
      </w:pPr>
      <w:r>
        <w:t xml:space="preserve">Jul 13 2020 14:44:04.840.3-08:00 S3 ARP/7/eth_proxy_reply:The interface Vlanif100 outputs a proxy reply, origin VLAN ID is 20, type of proxy is inter-sub-vlan-proxy </w:t>
      </w:r>
    </w:p>
    <w:p w14:paraId="657DFA43" w14:textId="77777777" w:rsidR="00476FD9" w:rsidRPr="00F97C1E" w:rsidRDefault="00476FD9" w:rsidP="00476FD9">
      <w:pPr>
        <w:pStyle w:val="2f3"/>
        <w:rPr>
          <w:rFonts w:hint="eastAsia"/>
        </w:rPr>
      </w:pPr>
      <w:r>
        <w:t xml:space="preserve">Jul 13 2020 14:44:04.840.4-08:00 S3 ARP/7/arp_proxy:Send an ARP Proxy Packet, </w:t>
      </w:r>
      <w:r>
        <w:rPr>
          <w:color w:val="EC7061"/>
        </w:rPr>
        <w:t>operation : 2, sender_eth_addr : 4c1f-ccea-53ea,sender_ip_addr : 172.16.1.10,</w:t>
      </w:r>
      <w:r>
        <w:t xml:space="preserve"> target_eth_addr : 5489-982a-0ad0, target_ip_addr : 172.16.1.20</w:t>
      </w:r>
    </w:p>
    <w:p w14:paraId="2CF6DA72" w14:textId="77777777" w:rsidR="00476FD9" w:rsidRPr="001046C8" w:rsidRDefault="00476FD9" w:rsidP="00476FD9">
      <w:pPr>
        <w:pStyle w:val="1e"/>
      </w:pPr>
      <w:r>
        <w:t xml:space="preserve">After receiving the ICMP packet from R1, R2 sends an ARP request to R1 at </w:t>
      </w:r>
      <w:r>
        <w:rPr>
          <w:color w:val="EC7061"/>
        </w:rPr>
        <w:t>172.16.1.20</w:t>
      </w:r>
      <w:r>
        <w:t xml:space="preserve">. After S3 receives the ARP request, proxy ARP enables VLANIF 100 on S3 to respond to the ARP Request packet from R2. In this case, the source MAC address of the ARP packet is </w:t>
      </w:r>
      <w:r>
        <w:rPr>
          <w:color w:val="EC7061"/>
        </w:rPr>
        <w:t>4c1f-ccea-53ea</w:t>
      </w:r>
      <w:r>
        <w:t xml:space="preserve"> (MAC address of VLANIF 100), and the source IP address is 172.16.1.10.</w:t>
      </w:r>
    </w:p>
    <w:p w14:paraId="152715CB" w14:textId="77777777" w:rsidR="00476FD9" w:rsidRDefault="00476FD9" w:rsidP="00476FD9">
      <w:pPr>
        <w:pStyle w:val="1e"/>
      </w:pPr>
      <w:r>
        <w:t>R1 and R2 have learned MAC addresses of VLANIF 100 on S3.</w:t>
      </w:r>
    </w:p>
    <w:p w14:paraId="177BC013" w14:textId="77777777" w:rsidR="00476FD9" w:rsidRDefault="00476FD9" w:rsidP="00476FD9">
      <w:pPr>
        <w:pStyle w:val="1e"/>
      </w:pPr>
      <w:r>
        <w:t># Check ARP entries on R1 and R2.</w:t>
      </w:r>
    </w:p>
    <w:p w14:paraId="01845CA4" w14:textId="77777777" w:rsidR="00476FD9" w:rsidRDefault="00476FD9" w:rsidP="00476FD9">
      <w:pPr>
        <w:pStyle w:val="2f3"/>
        <w:rPr>
          <w:rFonts w:hint="eastAsia"/>
        </w:rPr>
      </w:pPr>
      <w:r>
        <w:t xml:space="preserve">&lt;R1&gt;display arp all </w:t>
      </w:r>
    </w:p>
    <w:p w14:paraId="4DE2BAD9" w14:textId="77777777" w:rsidR="00476FD9" w:rsidRDefault="00476FD9" w:rsidP="00476FD9">
      <w:pPr>
        <w:pStyle w:val="2f3"/>
        <w:rPr>
          <w:rFonts w:hint="eastAsia"/>
        </w:rPr>
      </w:pPr>
      <w:r>
        <w:t xml:space="preserve">IP ADDRESS  MAC ADDRESS     EXPIRE(M) TYPE           </w:t>
      </w:r>
      <w:r>
        <w:tab/>
      </w:r>
      <w:r>
        <w:tab/>
      </w:r>
      <w:r>
        <w:tab/>
        <w:t xml:space="preserve"> INTERFACE   VPN-INSTANCE </w:t>
      </w:r>
    </w:p>
    <w:p w14:paraId="0E26E450" w14:textId="77777777" w:rsidR="00476FD9" w:rsidRDefault="00476FD9" w:rsidP="00476FD9">
      <w:pPr>
        <w:pStyle w:val="2f3"/>
        <w:rPr>
          <w:rFonts w:hint="eastAsia"/>
        </w:rPr>
      </w:pPr>
      <w:r>
        <w:t xml:space="preserve">                                            VLAN/CEVLAN  </w:t>
      </w:r>
      <w:r>
        <w:tab/>
      </w:r>
      <w:r>
        <w:tab/>
        <w:t xml:space="preserve"> PVC                      </w:t>
      </w:r>
    </w:p>
    <w:p w14:paraId="051188F7" w14:textId="77777777" w:rsidR="00476FD9" w:rsidRDefault="00476FD9" w:rsidP="00476FD9">
      <w:pPr>
        <w:pStyle w:val="2f3"/>
        <w:rPr>
          <w:rFonts w:hint="eastAsia"/>
        </w:rPr>
      </w:pPr>
      <w:r>
        <w:t>------------------------------------------------------------------------------</w:t>
      </w:r>
    </w:p>
    <w:p w14:paraId="0CC00C2E" w14:textId="77777777" w:rsidR="00476FD9" w:rsidRDefault="00476FD9" w:rsidP="00476FD9">
      <w:pPr>
        <w:pStyle w:val="2f3"/>
        <w:rPr>
          <w:rFonts w:hint="eastAsia"/>
        </w:rPr>
      </w:pPr>
      <w:r>
        <w:t>172.16.1.10     5489-98bf-6225                  I -               GE0/0/3</w:t>
      </w:r>
    </w:p>
    <w:p w14:paraId="3E9FE6C6" w14:textId="77777777" w:rsidR="00476FD9" w:rsidRPr="00B36ADD" w:rsidRDefault="00476FD9" w:rsidP="00476FD9">
      <w:pPr>
        <w:pStyle w:val="2f3"/>
        <w:rPr>
          <w:rFonts w:hint="eastAsia"/>
          <w:color w:val="EC7061"/>
        </w:rPr>
      </w:pPr>
      <w:r w:rsidRPr="00B36ADD">
        <w:rPr>
          <w:color w:val="EC7061"/>
        </w:rPr>
        <w:t>172.16.1.254    4c1f-ccea-53ea        3         D-0              GE0/0/3</w:t>
      </w:r>
    </w:p>
    <w:p w14:paraId="17651E43" w14:textId="77777777" w:rsidR="00476FD9" w:rsidRPr="00B36ADD" w:rsidRDefault="00476FD9" w:rsidP="00476FD9">
      <w:pPr>
        <w:pStyle w:val="2f3"/>
        <w:rPr>
          <w:rFonts w:hint="eastAsia"/>
          <w:color w:val="EC7061"/>
        </w:rPr>
      </w:pPr>
      <w:r w:rsidRPr="00B36ADD">
        <w:rPr>
          <w:color w:val="EC7061"/>
        </w:rPr>
        <w:t>172.16.1.20     4c1f-ccea-53ea        3         D-0              GE0/0/3</w:t>
      </w:r>
    </w:p>
    <w:p w14:paraId="1D46AC23" w14:textId="77777777" w:rsidR="00476FD9" w:rsidRDefault="00476FD9" w:rsidP="00476FD9">
      <w:pPr>
        <w:pStyle w:val="2f3"/>
        <w:rPr>
          <w:rFonts w:hint="eastAsia"/>
        </w:rPr>
      </w:pPr>
      <w:r>
        <w:t>------------------------------------------------------------------------------</w:t>
      </w:r>
    </w:p>
    <w:p w14:paraId="3B466C3E" w14:textId="77777777" w:rsidR="00476FD9" w:rsidRDefault="00476FD9" w:rsidP="00476FD9">
      <w:pPr>
        <w:pStyle w:val="2f3"/>
        <w:rPr>
          <w:rFonts w:hint="eastAsia"/>
        </w:rPr>
      </w:pPr>
      <w:r>
        <w:t xml:space="preserve">Total:3         Dynamic:2       Static:0     Interface:1    </w:t>
      </w:r>
    </w:p>
    <w:p w14:paraId="17B362D6" w14:textId="77777777" w:rsidR="00476FD9" w:rsidRDefault="00476FD9" w:rsidP="00476FD9">
      <w:pPr>
        <w:pStyle w:val="2f3"/>
        <w:rPr>
          <w:rFonts w:hint="eastAsia"/>
        </w:rPr>
      </w:pPr>
    </w:p>
    <w:p w14:paraId="57E37D30" w14:textId="77777777" w:rsidR="00476FD9" w:rsidRDefault="00476FD9" w:rsidP="00476FD9">
      <w:pPr>
        <w:pStyle w:val="2f3"/>
        <w:rPr>
          <w:rFonts w:hint="eastAsia"/>
        </w:rPr>
      </w:pPr>
      <w:r>
        <w:t xml:space="preserve">&lt;R2&gt;display arp all </w:t>
      </w:r>
    </w:p>
    <w:p w14:paraId="4D468549" w14:textId="77777777" w:rsidR="00476FD9" w:rsidRDefault="00476FD9" w:rsidP="00476FD9">
      <w:pPr>
        <w:pStyle w:val="2f3"/>
        <w:rPr>
          <w:rFonts w:hint="eastAsia"/>
        </w:rPr>
      </w:pPr>
      <w:r>
        <w:t xml:space="preserve">IP ADDRESS  MAC ADDRESS     EXPIRE(M) TYPE            </w:t>
      </w:r>
      <w:r>
        <w:tab/>
      </w:r>
      <w:r>
        <w:tab/>
      </w:r>
      <w:r>
        <w:tab/>
        <w:t xml:space="preserve">INTERFACE   VPN-INSTANCE </w:t>
      </w:r>
    </w:p>
    <w:p w14:paraId="25741C1C" w14:textId="77777777" w:rsidR="00476FD9" w:rsidRDefault="00476FD9" w:rsidP="00476FD9">
      <w:pPr>
        <w:pStyle w:val="2f3"/>
        <w:rPr>
          <w:rFonts w:hint="eastAsia"/>
        </w:rPr>
      </w:pPr>
      <w:r>
        <w:t xml:space="preserve">                                            VLAN/CEVLAN   </w:t>
      </w:r>
      <w:r>
        <w:tab/>
      </w:r>
      <w:r>
        <w:tab/>
        <w:t xml:space="preserve">PVC                      </w:t>
      </w:r>
    </w:p>
    <w:p w14:paraId="726728CC" w14:textId="77777777" w:rsidR="00476FD9" w:rsidRDefault="00476FD9" w:rsidP="00476FD9">
      <w:pPr>
        <w:pStyle w:val="2f3"/>
        <w:rPr>
          <w:rFonts w:hint="eastAsia"/>
        </w:rPr>
      </w:pPr>
      <w:r>
        <w:t>------------------------------------------------------------------------------</w:t>
      </w:r>
    </w:p>
    <w:p w14:paraId="7A951703" w14:textId="77777777" w:rsidR="00476FD9" w:rsidRDefault="00476FD9" w:rsidP="00476FD9">
      <w:pPr>
        <w:pStyle w:val="2f3"/>
        <w:rPr>
          <w:rFonts w:hint="eastAsia"/>
        </w:rPr>
      </w:pPr>
      <w:r>
        <w:t xml:space="preserve">172.16.1.20     5489-982a-0ad0                 I -               </w:t>
      </w:r>
      <w:r>
        <w:tab/>
        <w:t>GE0/0/4</w:t>
      </w:r>
    </w:p>
    <w:p w14:paraId="44A0C680" w14:textId="77777777" w:rsidR="00476FD9" w:rsidRPr="00B36ADD" w:rsidRDefault="00476FD9" w:rsidP="00476FD9">
      <w:pPr>
        <w:pStyle w:val="2f3"/>
        <w:rPr>
          <w:rFonts w:hint="eastAsia"/>
          <w:color w:val="EC7061"/>
        </w:rPr>
      </w:pPr>
      <w:r w:rsidRPr="00B36ADD">
        <w:rPr>
          <w:color w:val="EC7061"/>
        </w:rPr>
        <w:t>172.16.1.254    4c1f-ccea-53ea        2         D-0              GE0/0/4</w:t>
      </w:r>
    </w:p>
    <w:p w14:paraId="66EBF271" w14:textId="77777777" w:rsidR="00476FD9" w:rsidRPr="00B36ADD" w:rsidRDefault="00476FD9" w:rsidP="00476FD9">
      <w:pPr>
        <w:pStyle w:val="2f3"/>
        <w:rPr>
          <w:rFonts w:hint="eastAsia"/>
          <w:color w:val="EC7061"/>
        </w:rPr>
      </w:pPr>
      <w:r w:rsidRPr="00B36ADD">
        <w:rPr>
          <w:color w:val="EC7061"/>
        </w:rPr>
        <w:t>172.16.1.10     4c1f-ccea-53ea        2         D-0              GE0/0/4</w:t>
      </w:r>
    </w:p>
    <w:p w14:paraId="04C0C002" w14:textId="77777777" w:rsidR="00476FD9" w:rsidRDefault="00476FD9" w:rsidP="00476FD9">
      <w:pPr>
        <w:pStyle w:val="2f3"/>
        <w:rPr>
          <w:rFonts w:hint="eastAsia"/>
        </w:rPr>
      </w:pPr>
      <w:r>
        <w:t>------------------------------------------------------------------------------</w:t>
      </w:r>
    </w:p>
    <w:p w14:paraId="7192AFDE" w14:textId="77777777" w:rsidR="00476FD9" w:rsidRDefault="00476FD9" w:rsidP="00476FD9">
      <w:pPr>
        <w:pStyle w:val="2f3"/>
        <w:rPr>
          <w:rFonts w:hint="eastAsia"/>
        </w:rPr>
      </w:pPr>
      <w:r>
        <w:t xml:space="preserve">Total:3         Dynamic:2       Static:0     Interface:1  </w:t>
      </w:r>
    </w:p>
    <w:p w14:paraId="2371B8C2" w14:textId="77777777" w:rsidR="00476FD9" w:rsidRDefault="00476FD9" w:rsidP="00476FD9">
      <w:pPr>
        <w:pStyle w:val="1e"/>
      </w:pPr>
      <w:r>
        <w:t>The peer MAC addresses in the ARP entries learned by R1 and R2 are the MAC address of VLANIF 100 on S3.</w:t>
      </w:r>
    </w:p>
    <w:p w14:paraId="5CC9AD89" w14:textId="77777777" w:rsidR="00476FD9" w:rsidRDefault="00476FD9" w:rsidP="00D07FAA">
      <w:pPr>
        <w:pStyle w:val="3"/>
      </w:pPr>
      <w:r>
        <w:t>Configure Layer 3 communication between sub-VLANs and the external network.</w:t>
      </w:r>
    </w:p>
    <w:p w14:paraId="4013506A" w14:textId="77777777" w:rsidR="00476FD9" w:rsidRDefault="00476FD9" w:rsidP="00476FD9">
      <w:pPr>
        <w:pStyle w:val="1e"/>
      </w:pPr>
      <w:r>
        <w:lastRenderedPageBreak/>
        <w:t>Create VLAN 200 on S1, S2, and S3 and create VLANIF 200 on S3 to simulate Layer 3 communication between sub-VLANs and the external network.</w:t>
      </w:r>
    </w:p>
    <w:p w14:paraId="4000BEB6" w14:textId="77777777" w:rsidR="00476FD9" w:rsidRDefault="00476FD9" w:rsidP="00476FD9">
      <w:pPr>
        <w:pStyle w:val="1e"/>
      </w:pPr>
      <w:r>
        <w:t># Create VLAN 200.</w:t>
      </w:r>
    </w:p>
    <w:p w14:paraId="77A11B8A" w14:textId="77777777" w:rsidR="00476FD9" w:rsidRDefault="00476FD9" w:rsidP="00476FD9">
      <w:pPr>
        <w:pStyle w:val="2f3"/>
        <w:rPr>
          <w:rFonts w:hint="eastAsia"/>
        </w:rPr>
      </w:pPr>
      <w:r>
        <w:t>[S1]vlan 200</w:t>
      </w:r>
    </w:p>
    <w:p w14:paraId="7AAA6BA6" w14:textId="77777777" w:rsidR="00476FD9" w:rsidRDefault="00476FD9" w:rsidP="00476FD9">
      <w:pPr>
        <w:pStyle w:val="2f3"/>
        <w:rPr>
          <w:rFonts w:hint="eastAsia"/>
        </w:rPr>
      </w:pPr>
    </w:p>
    <w:p w14:paraId="76F0BC82" w14:textId="77777777" w:rsidR="00476FD9" w:rsidRDefault="00476FD9" w:rsidP="00476FD9">
      <w:pPr>
        <w:pStyle w:val="2f3"/>
        <w:rPr>
          <w:rFonts w:hint="eastAsia"/>
        </w:rPr>
      </w:pPr>
      <w:r>
        <w:t>[S2]vlan 200</w:t>
      </w:r>
    </w:p>
    <w:p w14:paraId="0C7CB526" w14:textId="77777777" w:rsidR="00476FD9" w:rsidRDefault="00476FD9" w:rsidP="00476FD9">
      <w:pPr>
        <w:pStyle w:val="2f3"/>
        <w:rPr>
          <w:rFonts w:hint="eastAsia"/>
        </w:rPr>
      </w:pPr>
    </w:p>
    <w:p w14:paraId="273E3844" w14:textId="77777777" w:rsidR="00476FD9" w:rsidRDefault="00476FD9" w:rsidP="00476FD9">
      <w:pPr>
        <w:pStyle w:val="2f3"/>
        <w:rPr>
          <w:rFonts w:hint="eastAsia"/>
        </w:rPr>
      </w:pPr>
      <w:r>
        <w:t>[S3]vlan 200</w:t>
      </w:r>
    </w:p>
    <w:p w14:paraId="19014ACB" w14:textId="77777777" w:rsidR="00476FD9" w:rsidRDefault="00476FD9" w:rsidP="00476FD9">
      <w:pPr>
        <w:pStyle w:val="1e"/>
      </w:pPr>
      <w:r>
        <w:t># Configure interconnection interfaces between S1 and S3 to allow packets from VLAN 200 to pass through.</w:t>
      </w:r>
    </w:p>
    <w:p w14:paraId="619F092A" w14:textId="77777777" w:rsidR="00476FD9" w:rsidRDefault="00476FD9" w:rsidP="00476FD9">
      <w:pPr>
        <w:pStyle w:val="2f3"/>
        <w:rPr>
          <w:rFonts w:hint="eastAsia"/>
        </w:rPr>
      </w:pPr>
      <w:r>
        <w:t>[S3]interface GigabitEthernet0/0/1</w:t>
      </w:r>
    </w:p>
    <w:p w14:paraId="2D2F6BAC" w14:textId="77777777" w:rsidR="00476FD9" w:rsidRDefault="00476FD9" w:rsidP="00476FD9">
      <w:pPr>
        <w:pStyle w:val="2f3"/>
        <w:rPr>
          <w:rFonts w:hint="eastAsia"/>
        </w:rPr>
      </w:pPr>
      <w:r>
        <w:t>[S3-GigabitEthernet0/0/1] port link-type trunk</w:t>
      </w:r>
    </w:p>
    <w:p w14:paraId="0F42700B" w14:textId="77777777" w:rsidR="00476FD9" w:rsidRDefault="00476FD9" w:rsidP="00476FD9">
      <w:pPr>
        <w:pStyle w:val="2f3"/>
        <w:rPr>
          <w:rFonts w:hint="eastAsia"/>
        </w:rPr>
      </w:pPr>
      <w:r>
        <w:t>[S3-GigabitEthernet0/0/1] port trunk allow-pass vlan 200</w:t>
      </w:r>
    </w:p>
    <w:p w14:paraId="02D0FF36" w14:textId="77777777" w:rsidR="00476FD9" w:rsidRDefault="00476FD9" w:rsidP="00476FD9">
      <w:pPr>
        <w:pStyle w:val="2f3"/>
        <w:rPr>
          <w:rFonts w:hint="eastAsia"/>
        </w:rPr>
      </w:pPr>
      <w:r>
        <w:t>[S3-GigabitEthernet0/0/1] quit</w:t>
      </w:r>
    </w:p>
    <w:p w14:paraId="26DB6A59" w14:textId="77777777" w:rsidR="00476FD9" w:rsidRDefault="00476FD9" w:rsidP="00476FD9">
      <w:pPr>
        <w:pStyle w:val="2f3"/>
        <w:rPr>
          <w:rFonts w:hint="eastAsia"/>
        </w:rPr>
      </w:pPr>
    </w:p>
    <w:p w14:paraId="4A8BA6DC" w14:textId="77777777" w:rsidR="00476FD9" w:rsidRDefault="00476FD9" w:rsidP="00476FD9">
      <w:pPr>
        <w:pStyle w:val="2f3"/>
        <w:rPr>
          <w:rFonts w:hint="eastAsia"/>
        </w:rPr>
      </w:pPr>
      <w:r>
        <w:t>[S1]interface GigabitEthernet0/0/12</w:t>
      </w:r>
    </w:p>
    <w:p w14:paraId="6A8D1E2F" w14:textId="77777777" w:rsidR="00476FD9" w:rsidRDefault="00476FD9" w:rsidP="00476FD9">
      <w:pPr>
        <w:pStyle w:val="2f3"/>
        <w:rPr>
          <w:rFonts w:hint="eastAsia"/>
        </w:rPr>
      </w:pPr>
      <w:r>
        <w:t>[S1-GigabitEthernet0/0/12] port link-type trunk</w:t>
      </w:r>
    </w:p>
    <w:p w14:paraId="42CBF03A" w14:textId="77777777" w:rsidR="00476FD9" w:rsidRDefault="00476FD9" w:rsidP="00476FD9">
      <w:pPr>
        <w:pStyle w:val="2f3"/>
        <w:rPr>
          <w:rFonts w:hint="eastAsia"/>
        </w:rPr>
      </w:pPr>
      <w:r>
        <w:t>[S1-GigabitEthernet0/0/12] port trunk allow-pass vlan 200</w:t>
      </w:r>
    </w:p>
    <w:p w14:paraId="24CBC447" w14:textId="77777777" w:rsidR="00476FD9" w:rsidRDefault="00476FD9" w:rsidP="00476FD9">
      <w:pPr>
        <w:pStyle w:val="2f3"/>
        <w:rPr>
          <w:rFonts w:hint="eastAsia"/>
        </w:rPr>
      </w:pPr>
      <w:r>
        <w:t>[S1-GigabitEthernet0/0/12] quit</w:t>
      </w:r>
    </w:p>
    <w:p w14:paraId="38359E27" w14:textId="77777777" w:rsidR="00476FD9" w:rsidRPr="006C6213" w:rsidRDefault="00476FD9" w:rsidP="00476FD9">
      <w:pPr>
        <w:pStyle w:val="2f3"/>
        <w:rPr>
          <w:rFonts w:hint="eastAsia"/>
        </w:rPr>
      </w:pPr>
      <w:r>
        <w:t>[S1]interface GigabitEthernet0/0/10</w:t>
      </w:r>
    </w:p>
    <w:p w14:paraId="7C010725" w14:textId="77777777" w:rsidR="00476FD9" w:rsidRPr="006C6213" w:rsidRDefault="00476FD9" w:rsidP="00476FD9">
      <w:pPr>
        <w:pStyle w:val="2f3"/>
        <w:rPr>
          <w:rFonts w:hint="eastAsia"/>
        </w:rPr>
      </w:pPr>
      <w:r>
        <w:t>[S1-GigabitEthernet0/0/10] port link-type access</w:t>
      </w:r>
    </w:p>
    <w:p w14:paraId="4E7C137F" w14:textId="77777777" w:rsidR="00476FD9" w:rsidRPr="006C6213" w:rsidRDefault="00476FD9" w:rsidP="00476FD9">
      <w:pPr>
        <w:pStyle w:val="2f3"/>
        <w:rPr>
          <w:rFonts w:hint="eastAsia"/>
        </w:rPr>
      </w:pPr>
      <w:r>
        <w:t>[S1-GigabitEthernet0/0/10] port default vlan 200</w:t>
      </w:r>
    </w:p>
    <w:p w14:paraId="0904CF20" w14:textId="77777777" w:rsidR="00476FD9" w:rsidRDefault="00476FD9" w:rsidP="00476FD9">
      <w:pPr>
        <w:pStyle w:val="2f3"/>
        <w:rPr>
          <w:rFonts w:hint="eastAsia"/>
        </w:rPr>
      </w:pPr>
      <w:r>
        <w:t>[S1-GigabitEthernet0/0/10] quit</w:t>
      </w:r>
    </w:p>
    <w:p w14:paraId="188AA5E4" w14:textId="77777777" w:rsidR="00476FD9" w:rsidRDefault="00476FD9" w:rsidP="00476FD9">
      <w:pPr>
        <w:pStyle w:val="1e"/>
      </w:pPr>
      <w:r>
        <w:t>Note that GE0/0/10 on S1 is configured as the access interface.</w:t>
      </w:r>
    </w:p>
    <w:p w14:paraId="1A0AD633" w14:textId="77777777" w:rsidR="00476FD9" w:rsidRDefault="00476FD9" w:rsidP="00476FD9">
      <w:pPr>
        <w:pStyle w:val="1e"/>
      </w:pPr>
      <w:r>
        <w:t># Create VLANIF 200 on S3 and set its IP address to 172.16.200.xx/24 (x indicates the device number).</w:t>
      </w:r>
    </w:p>
    <w:p w14:paraId="2CC8291C" w14:textId="77777777" w:rsidR="00476FD9" w:rsidRDefault="00476FD9" w:rsidP="00476FD9">
      <w:pPr>
        <w:pStyle w:val="2f3"/>
        <w:rPr>
          <w:rFonts w:hint="eastAsia"/>
        </w:rPr>
      </w:pPr>
      <w:r>
        <w:t>[S3]interface Vlanif200</w:t>
      </w:r>
    </w:p>
    <w:p w14:paraId="15DDF50F" w14:textId="77777777" w:rsidR="00476FD9" w:rsidRDefault="00476FD9" w:rsidP="00476FD9">
      <w:pPr>
        <w:pStyle w:val="2f3"/>
        <w:rPr>
          <w:rFonts w:hint="eastAsia"/>
        </w:rPr>
      </w:pPr>
      <w:r>
        <w:t>[S3-Vlanif200] ip address 172.16.200.33 255.255.255.0</w:t>
      </w:r>
    </w:p>
    <w:p w14:paraId="7F0F0AC6" w14:textId="77777777" w:rsidR="00476FD9" w:rsidRPr="004A4E2A" w:rsidRDefault="00476FD9" w:rsidP="00476FD9">
      <w:pPr>
        <w:pStyle w:val="2f3"/>
        <w:rPr>
          <w:rFonts w:hint="eastAsia"/>
        </w:rPr>
      </w:pPr>
      <w:r>
        <w:t>[S3-Vlanif200] quit</w:t>
      </w:r>
    </w:p>
    <w:p w14:paraId="7F1D5552" w14:textId="77777777" w:rsidR="00476FD9" w:rsidRDefault="00476FD9" w:rsidP="00476FD9">
      <w:pPr>
        <w:pStyle w:val="1e"/>
      </w:pPr>
      <w:r>
        <w:t># Configure static routes to the external network on R1 and R2.</w:t>
      </w:r>
    </w:p>
    <w:p w14:paraId="235F33AF" w14:textId="77777777" w:rsidR="00476FD9" w:rsidRDefault="00476FD9" w:rsidP="00476FD9">
      <w:pPr>
        <w:pStyle w:val="2f3"/>
        <w:rPr>
          <w:rFonts w:hint="eastAsia"/>
        </w:rPr>
      </w:pPr>
      <w:r>
        <w:t>[R1]ip route-static 172.16.200.0 24 172.16.1.254</w:t>
      </w:r>
    </w:p>
    <w:p w14:paraId="164E9505" w14:textId="77777777" w:rsidR="00476FD9" w:rsidRDefault="00476FD9" w:rsidP="00476FD9">
      <w:pPr>
        <w:pStyle w:val="2f3"/>
        <w:rPr>
          <w:rFonts w:hint="eastAsia"/>
        </w:rPr>
      </w:pPr>
    </w:p>
    <w:p w14:paraId="5FB7AF7D" w14:textId="77777777" w:rsidR="00476FD9" w:rsidRDefault="00476FD9" w:rsidP="00476FD9">
      <w:pPr>
        <w:pStyle w:val="2f3"/>
        <w:rPr>
          <w:rFonts w:hint="eastAsia"/>
        </w:rPr>
      </w:pPr>
      <w:r>
        <w:t>[R2]ip route-static 172.16.200.0 24 172.16.1.254</w:t>
      </w:r>
    </w:p>
    <w:p w14:paraId="24D443FA" w14:textId="77777777" w:rsidR="00476FD9" w:rsidRDefault="00476FD9" w:rsidP="00D07FAA">
      <w:pPr>
        <w:pStyle w:val="3"/>
      </w:pPr>
      <w:r>
        <w:t>Configure MUX VLAN.</w:t>
      </w:r>
    </w:p>
    <w:p w14:paraId="7E408111" w14:textId="77777777" w:rsidR="00476FD9" w:rsidRDefault="00476FD9" w:rsidP="00476FD9">
      <w:pPr>
        <w:pStyle w:val="1e"/>
      </w:pPr>
      <w:r>
        <w:t>Configure MUX VLAN on S2, configure VLAN 200 as the principal VLAN, configure VLAN 201 as the group VLAN, configure VLAN 202 as the separate VLAN, and configure IP addresses for interfaces on R3 and R4 to verify isolation through MUX VLAN.</w:t>
      </w:r>
    </w:p>
    <w:p w14:paraId="0BA472AC" w14:textId="77777777" w:rsidR="00476FD9" w:rsidRDefault="00476FD9" w:rsidP="00476FD9">
      <w:pPr>
        <w:pStyle w:val="1e"/>
      </w:pPr>
      <w:r>
        <w:t># Create VLANs 201 and 202.</w:t>
      </w:r>
    </w:p>
    <w:p w14:paraId="3ECFEFF3" w14:textId="77777777" w:rsidR="00476FD9" w:rsidRDefault="00476FD9" w:rsidP="00476FD9">
      <w:pPr>
        <w:pStyle w:val="2f3"/>
        <w:rPr>
          <w:rFonts w:hint="eastAsia"/>
        </w:rPr>
      </w:pPr>
      <w:r>
        <w:t>[S2]vlan batch 201 202</w:t>
      </w:r>
    </w:p>
    <w:p w14:paraId="4A351159" w14:textId="77777777" w:rsidR="00476FD9" w:rsidRDefault="00476FD9" w:rsidP="00476FD9">
      <w:pPr>
        <w:pStyle w:val="1e"/>
      </w:pPr>
      <w:r>
        <w:t># Configure VLAN 200 as the principal VLAN, VLAN 201 as the group VLAN, and VLAN 202 as the separate VLAN.</w:t>
      </w:r>
    </w:p>
    <w:p w14:paraId="70E75587" w14:textId="77777777" w:rsidR="00476FD9" w:rsidRPr="00715570" w:rsidRDefault="00476FD9" w:rsidP="00476FD9">
      <w:pPr>
        <w:pStyle w:val="2f3"/>
        <w:rPr>
          <w:rFonts w:hint="eastAsia"/>
        </w:rPr>
      </w:pPr>
      <w:r>
        <w:t>[S2]vlan 200</w:t>
      </w:r>
    </w:p>
    <w:p w14:paraId="75C8FFD8" w14:textId="77777777" w:rsidR="00476FD9" w:rsidRPr="00715570" w:rsidRDefault="00476FD9" w:rsidP="00476FD9">
      <w:pPr>
        <w:pStyle w:val="2f3"/>
        <w:rPr>
          <w:rFonts w:hint="eastAsia"/>
        </w:rPr>
      </w:pPr>
      <w:r>
        <w:t>[S2-vlan200] mux-vlan</w:t>
      </w:r>
    </w:p>
    <w:p w14:paraId="3B0BFF93" w14:textId="77777777" w:rsidR="00476FD9" w:rsidRPr="00715570" w:rsidRDefault="00476FD9" w:rsidP="00476FD9">
      <w:pPr>
        <w:pStyle w:val="2f3"/>
        <w:rPr>
          <w:rFonts w:hint="eastAsia"/>
        </w:rPr>
      </w:pPr>
      <w:r>
        <w:lastRenderedPageBreak/>
        <w:t>[S2-vlan200] subordinate separate 202</w:t>
      </w:r>
    </w:p>
    <w:p w14:paraId="565878DA" w14:textId="77777777" w:rsidR="00476FD9" w:rsidRPr="00715570" w:rsidRDefault="00476FD9" w:rsidP="00476FD9">
      <w:pPr>
        <w:pStyle w:val="2f3"/>
        <w:rPr>
          <w:rFonts w:hint="eastAsia"/>
        </w:rPr>
      </w:pPr>
      <w:r>
        <w:t>[S2-vlan200] subordinate group 201</w:t>
      </w:r>
    </w:p>
    <w:p w14:paraId="1B2123DB" w14:textId="77777777" w:rsidR="00476FD9" w:rsidRDefault="00476FD9" w:rsidP="00476FD9">
      <w:pPr>
        <w:pStyle w:val="2f3"/>
        <w:rPr>
          <w:rFonts w:hint="eastAsia"/>
        </w:rPr>
      </w:pPr>
      <w:r>
        <w:t>[S2-vlan200] quit</w:t>
      </w:r>
    </w:p>
    <w:p w14:paraId="6169482C" w14:textId="77777777" w:rsidR="00476FD9" w:rsidRDefault="00476FD9" w:rsidP="00476FD9">
      <w:pPr>
        <w:pStyle w:val="1e"/>
      </w:pPr>
      <w:r>
        <w:t># Add interfaces to the VLANs and enable the MUX VLAN function.</w:t>
      </w:r>
    </w:p>
    <w:p w14:paraId="1F02A1FE" w14:textId="77777777" w:rsidR="00476FD9" w:rsidRDefault="00476FD9" w:rsidP="00476FD9">
      <w:pPr>
        <w:pStyle w:val="2f3"/>
        <w:rPr>
          <w:rFonts w:hint="eastAsia"/>
        </w:rPr>
      </w:pPr>
      <w:r>
        <w:t>[S2]interface GigabitEthernet0/0/10</w:t>
      </w:r>
    </w:p>
    <w:p w14:paraId="430D573A" w14:textId="77777777" w:rsidR="00476FD9" w:rsidRDefault="00476FD9" w:rsidP="00476FD9">
      <w:pPr>
        <w:pStyle w:val="2f3"/>
        <w:rPr>
          <w:rFonts w:hint="eastAsia"/>
        </w:rPr>
      </w:pPr>
      <w:r>
        <w:t>[S2-GigabitEthernet0/0/10] port link-type access</w:t>
      </w:r>
    </w:p>
    <w:p w14:paraId="71D8309F" w14:textId="77777777" w:rsidR="00476FD9" w:rsidRDefault="00476FD9" w:rsidP="00476FD9">
      <w:pPr>
        <w:pStyle w:val="2f3"/>
        <w:rPr>
          <w:rFonts w:hint="eastAsia"/>
        </w:rPr>
      </w:pPr>
      <w:r>
        <w:t>[S2-GigabitEthernet0/0/10] port default vlan 200</w:t>
      </w:r>
    </w:p>
    <w:p w14:paraId="0DCE3AD3" w14:textId="77777777" w:rsidR="00476FD9" w:rsidRDefault="00476FD9" w:rsidP="00476FD9">
      <w:pPr>
        <w:pStyle w:val="2f3"/>
        <w:rPr>
          <w:rFonts w:hint="eastAsia"/>
        </w:rPr>
      </w:pPr>
      <w:r>
        <w:t>[S2-GigabitEthernet0/0/10] port mux-vlan enable</w:t>
      </w:r>
    </w:p>
    <w:p w14:paraId="3BB37C41" w14:textId="77777777" w:rsidR="00476FD9" w:rsidRDefault="00476FD9" w:rsidP="00476FD9">
      <w:pPr>
        <w:pStyle w:val="2f3"/>
        <w:rPr>
          <w:rFonts w:hint="eastAsia"/>
        </w:rPr>
      </w:pPr>
      <w:r>
        <w:t>[S2-GigabitEthernet0/0/10] quit</w:t>
      </w:r>
    </w:p>
    <w:p w14:paraId="6FB2AE04" w14:textId="77777777" w:rsidR="00476FD9" w:rsidRDefault="00476FD9" w:rsidP="00476FD9">
      <w:pPr>
        <w:pStyle w:val="2f3"/>
        <w:rPr>
          <w:rFonts w:hint="eastAsia"/>
        </w:rPr>
      </w:pPr>
      <w:r>
        <w:t>[S2]interface GigabitEthernet0/0/3</w:t>
      </w:r>
    </w:p>
    <w:p w14:paraId="34CAB894" w14:textId="77777777" w:rsidR="00476FD9" w:rsidRDefault="00476FD9" w:rsidP="00476FD9">
      <w:pPr>
        <w:pStyle w:val="2f3"/>
        <w:rPr>
          <w:rFonts w:hint="eastAsia"/>
        </w:rPr>
      </w:pPr>
      <w:r>
        <w:t>[S2-GigabitEthernet0/0/3] port link-type access</w:t>
      </w:r>
    </w:p>
    <w:p w14:paraId="6017D99C" w14:textId="77777777" w:rsidR="00476FD9" w:rsidRDefault="00476FD9" w:rsidP="00476FD9">
      <w:pPr>
        <w:pStyle w:val="2f3"/>
        <w:rPr>
          <w:rFonts w:hint="eastAsia"/>
        </w:rPr>
      </w:pPr>
      <w:r>
        <w:t>[S2-GigabitEthernet0/0/3] port default vlan 201</w:t>
      </w:r>
    </w:p>
    <w:p w14:paraId="0E041954" w14:textId="77777777" w:rsidR="00476FD9" w:rsidRDefault="00476FD9" w:rsidP="00476FD9">
      <w:pPr>
        <w:pStyle w:val="2f3"/>
        <w:rPr>
          <w:rFonts w:hint="eastAsia"/>
        </w:rPr>
      </w:pPr>
      <w:r>
        <w:t xml:space="preserve">[S2-GigabitEthernet0/0/3] port mux-vlan enable </w:t>
      </w:r>
    </w:p>
    <w:p w14:paraId="4E4C7552" w14:textId="77777777" w:rsidR="00476FD9" w:rsidRDefault="00476FD9" w:rsidP="00476FD9">
      <w:pPr>
        <w:pStyle w:val="2f3"/>
        <w:rPr>
          <w:rFonts w:hint="eastAsia"/>
        </w:rPr>
      </w:pPr>
      <w:r>
        <w:t>[S2-GigabitEthernet0/0/3]quit</w:t>
      </w:r>
    </w:p>
    <w:p w14:paraId="663DA167" w14:textId="77777777" w:rsidR="00476FD9" w:rsidRDefault="00476FD9" w:rsidP="00476FD9">
      <w:pPr>
        <w:pStyle w:val="2f3"/>
        <w:rPr>
          <w:rFonts w:hint="eastAsia"/>
        </w:rPr>
      </w:pPr>
      <w:r>
        <w:t>[S2]interface GigabitEthernet0/0/4</w:t>
      </w:r>
    </w:p>
    <w:p w14:paraId="6565EBB8" w14:textId="77777777" w:rsidR="00476FD9" w:rsidRDefault="00476FD9" w:rsidP="00476FD9">
      <w:pPr>
        <w:pStyle w:val="2f3"/>
        <w:rPr>
          <w:rFonts w:hint="eastAsia"/>
        </w:rPr>
      </w:pPr>
      <w:r>
        <w:t>[S2-GigabitEthernet0/0/4] port link-type access</w:t>
      </w:r>
    </w:p>
    <w:p w14:paraId="1210E2FD" w14:textId="77777777" w:rsidR="00476FD9" w:rsidRDefault="00476FD9" w:rsidP="00476FD9">
      <w:pPr>
        <w:pStyle w:val="2f3"/>
        <w:rPr>
          <w:rFonts w:hint="eastAsia"/>
        </w:rPr>
      </w:pPr>
      <w:r>
        <w:t>[S2-GigabitEthernet0/0/4] port default vlan 202</w:t>
      </w:r>
    </w:p>
    <w:p w14:paraId="2CE0C207" w14:textId="77777777" w:rsidR="00476FD9" w:rsidRDefault="00476FD9" w:rsidP="00476FD9">
      <w:pPr>
        <w:pStyle w:val="2f3"/>
        <w:rPr>
          <w:rFonts w:hint="eastAsia"/>
        </w:rPr>
      </w:pPr>
      <w:r>
        <w:t xml:space="preserve">[S2-GigabitEthernet0/0/4] port mux-vlan enable </w:t>
      </w:r>
    </w:p>
    <w:p w14:paraId="45805046" w14:textId="77777777" w:rsidR="00476FD9" w:rsidRDefault="00476FD9" w:rsidP="00476FD9">
      <w:pPr>
        <w:pStyle w:val="2f3"/>
        <w:rPr>
          <w:rFonts w:hint="eastAsia"/>
        </w:rPr>
      </w:pPr>
      <w:r>
        <w:t>[S2-GigabitEthernet0/0/4]quit</w:t>
      </w:r>
    </w:p>
    <w:p w14:paraId="66945D14" w14:textId="77777777" w:rsidR="00476FD9" w:rsidRDefault="00476FD9" w:rsidP="00476FD9">
      <w:pPr>
        <w:pStyle w:val="1e"/>
      </w:pPr>
      <w:r>
        <w:t># Check the MUX VLAN configuration.</w:t>
      </w:r>
    </w:p>
    <w:p w14:paraId="64C3A553" w14:textId="77777777" w:rsidR="00476FD9" w:rsidRDefault="00476FD9" w:rsidP="00476FD9">
      <w:pPr>
        <w:pStyle w:val="2f3"/>
        <w:rPr>
          <w:rFonts w:hint="eastAsia"/>
        </w:rPr>
      </w:pPr>
      <w:r>
        <w:t xml:space="preserve">[S2]display mux-vlan </w:t>
      </w:r>
    </w:p>
    <w:p w14:paraId="40AA51EB" w14:textId="77777777" w:rsidR="00476FD9" w:rsidRDefault="00476FD9" w:rsidP="00476FD9">
      <w:pPr>
        <w:pStyle w:val="2f3"/>
        <w:rPr>
          <w:rFonts w:hint="eastAsia"/>
        </w:rPr>
      </w:pPr>
      <w:r>
        <w:t xml:space="preserve">Principal Subordinate     Type        Interface  </w:t>
      </w:r>
    </w:p>
    <w:p w14:paraId="61158C5F" w14:textId="77777777" w:rsidR="00476FD9" w:rsidRDefault="00476FD9" w:rsidP="00476FD9">
      <w:pPr>
        <w:pStyle w:val="2f3"/>
        <w:rPr>
          <w:rFonts w:hint="eastAsia"/>
        </w:rPr>
      </w:pPr>
      <w:r>
        <w:t>-----------------------------------------------------------------------------</w:t>
      </w:r>
    </w:p>
    <w:p w14:paraId="12B6F6D9" w14:textId="77777777" w:rsidR="00476FD9" w:rsidRDefault="00476FD9" w:rsidP="00476FD9">
      <w:pPr>
        <w:pStyle w:val="2f3"/>
        <w:rPr>
          <w:rFonts w:hint="eastAsia"/>
        </w:rPr>
      </w:pPr>
      <w:r>
        <w:t xml:space="preserve">200       -            principal     </w:t>
      </w:r>
      <w:r>
        <w:tab/>
        <w:t>GigabitEthernet0/0/10</w:t>
      </w:r>
    </w:p>
    <w:p w14:paraId="1028B09C" w14:textId="77777777" w:rsidR="00476FD9" w:rsidRDefault="00476FD9" w:rsidP="00476FD9">
      <w:pPr>
        <w:pStyle w:val="2f3"/>
        <w:rPr>
          <w:rFonts w:hint="eastAsia"/>
        </w:rPr>
      </w:pPr>
      <w:r>
        <w:t xml:space="preserve">200       202         </w:t>
      </w:r>
      <w:r>
        <w:tab/>
        <w:t>separate      GigabitEthernet0/0/4</w:t>
      </w:r>
    </w:p>
    <w:p w14:paraId="040C18FB" w14:textId="77777777" w:rsidR="00476FD9" w:rsidRDefault="00476FD9" w:rsidP="00476FD9">
      <w:pPr>
        <w:pStyle w:val="2f3"/>
        <w:rPr>
          <w:rFonts w:hint="eastAsia"/>
        </w:rPr>
      </w:pPr>
      <w:r>
        <w:t xml:space="preserve">200       201         </w:t>
      </w:r>
      <w:r>
        <w:tab/>
        <w:t xml:space="preserve">group        </w:t>
      </w:r>
      <w:r>
        <w:tab/>
        <w:t>GigabitEthernet0/0/3</w:t>
      </w:r>
    </w:p>
    <w:p w14:paraId="5F271386" w14:textId="77777777" w:rsidR="00476FD9" w:rsidRDefault="00476FD9" w:rsidP="00476FD9">
      <w:pPr>
        <w:pStyle w:val="2f3"/>
        <w:rPr>
          <w:rFonts w:hint="eastAsia"/>
        </w:rPr>
      </w:pPr>
      <w:r>
        <w:t>-----------------------------------------------------------------------------</w:t>
      </w:r>
    </w:p>
    <w:p w14:paraId="7924DA50" w14:textId="77777777" w:rsidR="00476FD9" w:rsidRDefault="00476FD9" w:rsidP="00476FD9">
      <w:pPr>
        <w:pStyle w:val="1e"/>
      </w:pPr>
      <w:r>
        <w:t># Configure IP addresses for interfaces on R3 and R4.</w:t>
      </w:r>
    </w:p>
    <w:p w14:paraId="15D818B7" w14:textId="77777777" w:rsidR="00476FD9" w:rsidRDefault="00476FD9" w:rsidP="00476FD9">
      <w:pPr>
        <w:pStyle w:val="2f3"/>
        <w:rPr>
          <w:rFonts w:hint="eastAsia"/>
        </w:rPr>
      </w:pPr>
      <w:r>
        <w:t>[R3]interface GigabitEthernet0/0/5</w:t>
      </w:r>
    </w:p>
    <w:p w14:paraId="1E38DC74" w14:textId="77777777" w:rsidR="00476FD9" w:rsidRDefault="00476FD9" w:rsidP="00476FD9">
      <w:pPr>
        <w:pStyle w:val="2f3"/>
        <w:rPr>
          <w:rFonts w:hint="eastAsia"/>
        </w:rPr>
      </w:pPr>
      <w:r>
        <w:t>[R3-GigabitEthernet0/0/5] ip address 172.16.200.3 255.255.255.0</w:t>
      </w:r>
    </w:p>
    <w:p w14:paraId="066E1BEC" w14:textId="77777777" w:rsidR="00476FD9" w:rsidRDefault="00476FD9" w:rsidP="00476FD9">
      <w:pPr>
        <w:pStyle w:val="2f3"/>
        <w:rPr>
          <w:rFonts w:hint="eastAsia"/>
        </w:rPr>
      </w:pPr>
      <w:r>
        <w:t>[R3-GigabitEthernet0/0/5] quit</w:t>
      </w:r>
    </w:p>
    <w:p w14:paraId="4931CEAD" w14:textId="77777777" w:rsidR="00476FD9" w:rsidRDefault="00476FD9" w:rsidP="00476FD9">
      <w:pPr>
        <w:pStyle w:val="2f3"/>
        <w:rPr>
          <w:rFonts w:hint="eastAsia"/>
        </w:rPr>
      </w:pPr>
    </w:p>
    <w:p w14:paraId="16D2A78E" w14:textId="77777777" w:rsidR="00476FD9" w:rsidRDefault="00476FD9" w:rsidP="00476FD9">
      <w:pPr>
        <w:pStyle w:val="2f3"/>
        <w:rPr>
          <w:rFonts w:hint="eastAsia"/>
        </w:rPr>
      </w:pPr>
      <w:r>
        <w:t>[R4]interface GigabitEthernet0/0/5</w:t>
      </w:r>
    </w:p>
    <w:p w14:paraId="2A72AADC" w14:textId="77777777" w:rsidR="00476FD9" w:rsidRDefault="00476FD9" w:rsidP="00476FD9">
      <w:pPr>
        <w:pStyle w:val="2f3"/>
        <w:rPr>
          <w:rFonts w:hint="eastAsia"/>
        </w:rPr>
      </w:pPr>
      <w:r>
        <w:t>[R4-GigabitEthernet0/0/5] ip address 172.16.200.4 255.255.255.0</w:t>
      </w:r>
    </w:p>
    <w:p w14:paraId="0C117D36" w14:textId="77777777" w:rsidR="00476FD9" w:rsidRDefault="00476FD9" w:rsidP="00476FD9">
      <w:pPr>
        <w:pStyle w:val="2f3"/>
        <w:rPr>
          <w:rFonts w:hint="eastAsia"/>
        </w:rPr>
      </w:pPr>
      <w:r>
        <w:t>[R4-GigabitEthernet0/0/5] quit</w:t>
      </w:r>
    </w:p>
    <w:p w14:paraId="15FD3871" w14:textId="77777777" w:rsidR="00476FD9" w:rsidRDefault="00476FD9" w:rsidP="00476FD9">
      <w:pPr>
        <w:pStyle w:val="1e"/>
      </w:pPr>
      <w:r>
        <w:t># Configure static routes on R3 and R4 to communicate with the network segment 172.16.1.0/24.</w:t>
      </w:r>
    </w:p>
    <w:p w14:paraId="2E6B06E4" w14:textId="77777777" w:rsidR="00476FD9" w:rsidRDefault="00476FD9" w:rsidP="00476FD9">
      <w:pPr>
        <w:pStyle w:val="2f3"/>
        <w:rPr>
          <w:rFonts w:hint="eastAsia"/>
        </w:rPr>
      </w:pPr>
      <w:r>
        <w:t>[R3]ip route-static 172.16.1.0 24 172.16.200.33</w:t>
      </w:r>
    </w:p>
    <w:p w14:paraId="5AF42960" w14:textId="77777777" w:rsidR="00476FD9" w:rsidRDefault="00476FD9" w:rsidP="00476FD9">
      <w:pPr>
        <w:pStyle w:val="2f3"/>
        <w:rPr>
          <w:rFonts w:hint="eastAsia"/>
        </w:rPr>
      </w:pPr>
    </w:p>
    <w:p w14:paraId="63E42BD4" w14:textId="77777777" w:rsidR="00476FD9" w:rsidRDefault="00476FD9" w:rsidP="00476FD9">
      <w:pPr>
        <w:pStyle w:val="2f3"/>
        <w:rPr>
          <w:rFonts w:hint="eastAsia"/>
        </w:rPr>
      </w:pPr>
      <w:r>
        <w:t>[R4]ip route-static 172.16.1.0 24 172.16.200.33</w:t>
      </w:r>
    </w:p>
    <w:p w14:paraId="437249B2" w14:textId="77777777" w:rsidR="00476FD9" w:rsidRDefault="00476FD9" w:rsidP="00476FD9">
      <w:pPr>
        <w:pStyle w:val="1e"/>
      </w:pPr>
      <w:r>
        <w:t># Check the connectivity.</w:t>
      </w:r>
    </w:p>
    <w:p w14:paraId="1281F7CD" w14:textId="77777777" w:rsidR="00476FD9" w:rsidRDefault="00476FD9" w:rsidP="00476FD9">
      <w:pPr>
        <w:pStyle w:val="2f3"/>
        <w:rPr>
          <w:rFonts w:hint="eastAsia"/>
        </w:rPr>
      </w:pPr>
      <w:r>
        <w:t>&lt;R3&gt;ping -c 1 172.16.1.10</w:t>
      </w:r>
    </w:p>
    <w:p w14:paraId="1F0C278D" w14:textId="77777777" w:rsidR="00476FD9" w:rsidRDefault="00476FD9" w:rsidP="00476FD9">
      <w:pPr>
        <w:pStyle w:val="2f3"/>
        <w:rPr>
          <w:rFonts w:hint="eastAsia"/>
        </w:rPr>
      </w:pPr>
      <w:r>
        <w:t xml:space="preserve">  PING 172.16.1.10: 56  data bytes, press CTRL_C to break</w:t>
      </w:r>
    </w:p>
    <w:p w14:paraId="305608EA" w14:textId="77777777" w:rsidR="00476FD9" w:rsidRDefault="00476FD9" w:rsidP="00476FD9">
      <w:pPr>
        <w:pStyle w:val="2f3"/>
        <w:rPr>
          <w:rFonts w:hint="eastAsia"/>
        </w:rPr>
      </w:pPr>
      <w:r>
        <w:t xml:space="preserve">    Reply from 172.16.1.10: bytes=56 Sequence=1 ttl=254 time=190 ms</w:t>
      </w:r>
    </w:p>
    <w:p w14:paraId="6FA0D7CA" w14:textId="77777777" w:rsidR="00476FD9" w:rsidRDefault="00476FD9" w:rsidP="00476FD9">
      <w:pPr>
        <w:pStyle w:val="2f3"/>
        <w:rPr>
          <w:rFonts w:hint="eastAsia"/>
        </w:rPr>
      </w:pPr>
    </w:p>
    <w:p w14:paraId="088357F9" w14:textId="77777777" w:rsidR="00476FD9" w:rsidRDefault="00476FD9" w:rsidP="00476FD9">
      <w:pPr>
        <w:pStyle w:val="2f3"/>
        <w:rPr>
          <w:rFonts w:hint="eastAsia"/>
        </w:rPr>
      </w:pPr>
      <w:r>
        <w:t xml:space="preserve">  --- 172.16.1.10 ping statistics ---</w:t>
      </w:r>
    </w:p>
    <w:p w14:paraId="31D29B0A" w14:textId="77777777" w:rsidR="00476FD9" w:rsidRDefault="00476FD9" w:rsidP="00476FD9">
      <w:pPr>
        <w:pStyle w:val="2f3"/>
        <w:rPr>
          <w:rFonts w:hint="eastAsia"/>
        </w:rPr>
      </w:pPr>
      <w:r>
        <w:t xml:space="preserve">    1 packet(s) transmitted</w:t>
      </w:r>
    </w:p>
    <w:p w14:paraId="77928F38" w14:textId="77777777" w:rsidR="00476FD9" w:rsidRDefault="00476FD9" w:rsidP="00476FD9">
      <w:pPr>
        <w:pStyle w:val="2f3"/>
        <w:rPr>
          <w:rFonts w:hint="eastAsia"/>
        </w:rPr>
      </w:pPr>
      <w:r>
        <w:t xml:space="preserve">    1 packet(s) received</w:t>
      </w:r>
    </w:p>
    <w:p w14:paraId="4C8D4736" w14:textId="77777777" w:rsidR="00476FD9" w:rsidRDefault="00476FD9" w:rsidP="00476FD9">
      <w:pPr>
        <w:pStyle w:val="2f3"/>
        <w:rPr>
          <w:rFonts w:hint="eastAsia"/>
        </w:rPr>
      </w:pPr>
      <w:r>
        <w:lastRenderedPageBreak/>
        <w:t xml:space="preserve">    0.00% packet loss</w:t>
      </w:r>
    </w:p>
    <w:p w14:paraId="62F1C3CC" w14:textId="77777777" w:rsidR="00476FD9" w:rsidRDefault="00476FD9" w:rsidP="00476FD9">
      <w:pPr>
        <w:pStyle w:val="2f3"/>
        <w:rPr>
          <w:rFonts w:hint="eastAsia"/>
        </w:rPr>
      </w:pPr>
      <w:r>
        <w:t xml:space="preserve">    round-trip min/avg/max = 190/190/190 ms</w:t>
      </w:r>
    </w:p>
    <w:p w14:paraId="6FF15980" w14:textId="77777777" w:rsidR="00476FD9" w:rsidRDefault="00476FD9" w:rsidP="00476FD9">
      <w:pPr>
        <w:pStyle w:val="2f3"/>
        <w:rPr>
          <w:rFonts w:hint="eastAsia"/>
        </w:rPr>
      </w:pPr>
    </w:p>
    <w:p w14:paraId="19036F06" w14:textId="77777777" w:rsidR="00476FD9" w:rsidRDefault="00476FD9" w:rsidP="00476FD9">
      <w:pPr>
        <w:pStyle w:val="2f3"/>
        <w:rPr>
          <w:rFonts w:hint="eastAsia"/>
        </w:rPr>
      </w:pPr>
      <w:r>
        <w:t>&lt;R3&gt;ping -c 1 172.16.200.4</w:t>
      </w:r>
    </w:p>
    <w:p w14:paraId="33C705D5" w14:textId="77777777" w:rsidR="00476FD9" w:rsidRDefault="00476FD9" w:rsidP="00476FD9">
      <w:pPr>
        <w:pStyle w:val="2f3"/>
        <w:rPr>
          <w:rFonts w:hint="eastAsia"/>
        </w:rPr>
      </w:pPr>
      <w:r>
        <w:t xml:space="preserve">  PING 172.16.200.4: 56  data bytes, press CTRL_C to break</w:t>
      </w:r>
    </w:p>
    <w:p w14:paraId="75378F3F" w14:textId="77777777" w:rsidR="00476FD9" w:rsidRDefault="00476FD9" w:rsidP="00476FD9">
      <w:pPr>
        <w:pStyle w:val="2f3"/>
        <w:rPr>
          <w:rFonts w:hint="eastAsia"/>
        </w:rPr>
      </w:pPr>
      <w:r>
        <w:t xml:space="preserve">    Request time out</w:t>
      </w:r>
    </w:p>
    <w:p w14:paraId="6F7F600A" w14:textId="77777777" w:rsidR="00476FD9" w:rsidRDefault="00476FD9" w:rsidP="00476FD9">
      <w:pPr>
        <w:pStyle w:val="2f3"/>
        <w:rPr>
          <w:rFonts w:hint="eastAsia"/>
        </w:rPr>
      </w:pPr>
    </w:p>
    <w:p w14:paraId="04945F17" w14:textId="77777777" w:rsidR="00476FD9" w:rsidRDefault="00476FD9" w:rsidP="00476FD9">
      <w:pPr>
        <w:pStyle w:val="2f3"/>
        <w:rPr>
          <w:rFonts w:hint="eastAsia"/>
        </w:rPr>
      </w:pPr>
      <w:r>
        <w:t xml:space="preserve">  --- 172.16.200.4 ping statistics ---</w:t>
      </w:r>
    </w:p>
    <w:p w14:paraId="4B10A7C8" w14:textId="77777777" w:rsidR="00476FD9" w:rsidRDefault="00476FD9" w:rsidP="00476FD9">
      <w:pPr>
        <w:pStyle w:val="2f3"/>
        <w:rPr>
          <w:rFonts w:hint="eastAsia"/>
        </w:rPr>
      </w:pPr>
      <w:r>
        <w:t xml:space="preserve">    1 packet(s) transmitted</w:t>
      </w:r>
    </w:p>
    <w:p w14:paraId="590186DC" w14:textId="77777777" w:rsidR="00476FD9" w:rsidRDefault="00476FD9" w:rsidP="00476FD9">
      <w:pPr>
        <w:pStyle w:val="2f3"/>
        <w:rPr>
          <w:rFonts w:hint="eastAsia"/>
        </w:rPr>
      </w:pPr>
      <w:r>
        <w:t xml:space="preserve">    0 packet(s) received</w:t>
      </w:r>
    </w:p>
    <w:p w14:paraId="2A9F92A5" w14:textId="77777777" w:rsidR="00476FD9" w:rsidRDefault="00476FD9" w:rsidP="00476FD9">
      <w:pPr>
        <w:pStyle w:val="2f3"/>
        <w:rPr>
          <w:rFonts w:hint="eastAsia"/>
        </w:rPr>
      </w:pPr>
      <w:r>
        <w:t xml:space="preserve">    100.00% packet loss</w:t>
      </w:r>
    </w:p>
    <w:p w14:paraId="46C98CEC" w14:textId="77777777" w:rsidR="00476FD9" w:rsidRDefault="00476FD9" w:rsidP="00476FD9">
      <w:pPr>
        <w:pStyle w:val="1e"/>
      </w:pPr>
      <w:r>
        <w:t>R3 in the group VLAN can communicate with R1 through the principal VLAN, but cannot communicate with R4 in the separate VLAN.</w:t>
      </w:r>
    </w:p>
    <w:p w14:paraId="3D30106D" w14:textId="77777777" w:rsidR="00476FD9" w:rsidRDefault="00476FD9" w:rsidP="00476FD9">
      <w:pPr>
        <w:pStyle w:val="2f3"/>
        <w:rPr>
          <w:rFonts w:hint="eastAsia"/>
        </w:rPr>
      </w:pPr>
      <w:r>
        <w:t>&lt;R4&gt;ping -c 1 172.16.1.10</w:t>
      </w:r>
    </w:p>
    <w:p w14:paraId="77F30581" w14:textId="77777777" w:rsidR="00476FD9" w:rsidRDefault="00476FD9" w:rsidP="00476FD9">
      <w:pPr>
        <w:pStyle w:val="2f3"/>
        <w:rPr>
          <w:rFonts w:hint="eastAsia"/>
        </w:rPr>
      </w:pPr>
      <w:r>
        <w:t xml:space="preserve">  PING 172.16.1.10: 56  data bytes, press CTRL_C to break</w:t>
      </w:r>
    </w:p>
    <w:p w14:paraId="412712E2" w14:textId="77777777" w:rsidR="00476FD9" w:rsidRDefault="00476FD9" w:rsidP="00476FD9">
      <w:pPr>
        <w:pStyle w:val="2f3"/>
        <w:rPr>
          <w:rFonts w:hint="eastAsia"/>
        </w:rPr>
      </w:pPr>
      <w:r>
        <w:t xml:space="preserve">    Reply from 172.16.1.10: bytes=56 Sequence=1 ttl=254 time=190 ms</w:t>
      </w:r>
    </w:p>
    <w:p w14:paraId="130C4D08" w14:textId="77777777" w:rsidR="00476FD9" w:rsidRDefault="00476FD9" w:rsidP="00476FD9">
      <w:pPr>
        <w:pStyle w:val="2f3"/>
        <w:rPr>
          <w:rFonts w:hint="eastAsia"/>
        </w:rPr>
      </w:pPr>
    </w:p>
    <w:p w14:paraId="59F3F915" w14:textId="77777777" w:rsidR="00476FD9" w:rsidRDefault="00476FD9" w:rsidP="00476FD9">
      <w:pPr>
        <w:pStyle w:val="2f3"/>
        <w:rPr>
          <w:rFonts w:hint="eastAsia"/>
        </w:rPr>
      </w:pPr>
      <w:r>
        <w:t xml:space="preserve">  --- 172.16.1.10 ping statistics ---</w:t>
      </w:r>
    </w:p>
    <w:p w14:paraId="7FA777E9" w14:textId="77777777" w:rsidR="00476FD9" w:rsidRDefault="00476FD9" w:rsidP="00476FD9">
      <w:pPr>
        <w:pStyle w:val="2f3"/>
        <w:rPr>
          <w:rFonts w:hint="eastAsia"/>
        </w:rPr>
      </w:pPr>
      <w:r>
        <w:t xml:space="preserve">    1 packet(s) transmitted</w:t>
      </w:r>
    </w:p>
    <w:p w14:paraId="56B02B51" w14:textId="77777777" w:rsidR="00476FD9" w:rsidRDefault="00476FD9" w:rsidP="00476FD9">
      <w:pPr>
        <w:pStyle w:val="2f3"/>
        <w:rPr>
          <w:rFonts w:hint="eastAsia"/>
        </w:rPr>
      </w:pPr>
      <w:r>
        <w:t xml:space="preserve">    1 packet(s) received</w:t>
      </w:r>
    </w:p>
    <w:p w14:paraId="3F7A9E10" w14:textId="77777777" w:rsidR="00476FD9" w:rsidRDefault="00476FD9" w:rsidP="00476FD9">
      <w:pPr>
        <w:pStyle w:val="2f3"/>
        <w:rPr>
          <w:rFonts w:hint="eastAsia"/>
        </w:rPr>
      </w:pPr>
      <w:r>
        <w:t xml:space="preserve">    0.00% packet loss</w:t>
      </w:r>
    </w:p>
    <w:p w14:paraId="5E0EAB45" w14:textId="77777777" w:rsidR="00476FD9" w:rsidRDefault="00476FD9" w:rsidP="00476FD9">
      <w:pPr>
        <w:pStyle w:val="2f3"/>
        <w:rPr>
          <w:rFonts w:hint="eastAsia"/>
        </w:rPr>
      </w:pPr>
      <w:r>
        <w:t xml:space="preserve">    round-trip min/avg/max = 190/190/190 ms</w:t>
      </w:r>
    </w:p>
    <w:p w14:paraId="73CD5FA3" w14:textId="77777777" w:rsidR="00476FD9" w:rsidRDefault="00476FD9" w:rsidP="00476FD9">
      <w:pPr>
        <w:pStyle w:val="2f3"/>
        <w:rPr>
          <w:rFonts w:hint="eastAsia"/>
        </w:rPr>
      </w:pPr>
    </w:p>
    <w:p w14:paraId="28DAEDCC" w14:textId="77777777" w:rsidR="00476FD9" w:rsidRDefault="00476FD9" w:rsidP="00476FD9">
      <w:pPr>
        <w:pStyle w:val="2f3"/>
        <w:rPr>
          <w:rFonts w:hint="eastAsia"/>
        </w:rPr>
      </w:pPr>
      <w:r>
        <w:t>&lt;R4&gt;ping -c 1 172.16.200.3</w:t>
      </w:r>
    </w:p>
    <w:p w14:paraId="71E16F11" w14:textId="77777777" w:rsidR="00476FD9" w:rsidRDefault="00476FD9" w:rsidP="00476FD9">
      <w:pPr>
        <w:pStyle w:val="2f3"/>
        <w:rPr>
          <w:rFonts w:hint="eastAsia"/>
        </w:rPr>
      </w:pPr>
      <w:r>
        <w:t xml:space="preserve">  PING 172.16.200.3: 56  data bytes, press CTRL_C to break</w:t>
      </w:r>
    </w:p>
    <w:p w14:paraId="706ED5B6" w14:textId="77777777" w:rsidR="00476FD9" w:rsidRDefault="00476FD9" w:rsidP="00476FD9">
      <w:pPr>
        <w:pStyle w:val="2f3"/>
        <w:rPr>
          <w:rFonts w:hint="eastAsia"/>
        </w:rPr>
      </w:pPr>
      <w:r>
        <w:t xml:space="preserve">    Request time out</w:t>
      </w:r>
    </w:p>
    <w:p w14:paraId="67098EBE" w14:textId="77777777" w:rsidR="00476FD9" w:rsidRDefault="00476FD9" w:rsidP="00476FD9">
      <w:pPr>
        <w:pStyle w:val="2f3"/>
        <w:rPr>
          <w:rFonts w:hint="eastAsia"/>
        </w:rPr>
      </w:pPr>
    </w:p>
    <w:p w14:paraId="74B5F0F4" w14:textId="77777777" w:rsidR="00476FD9" w:rsidRDefault="00476FD9" w:rsidP="00476FD9">
      <w:pPr>
        <w:pStyle w:val="2f3"/>
        <w:rPr>
          <w:rFonts w:hint="eastAsia"/>
        </w:rPr>
      </w:pPr>
      <w:r>
        <w:t xml:space="preserve">  --- 172.16.200.3 ping statistics ---</w:t>
      </w:r>
    </w:p>
    <w:p w14:paraId="02E9A9FE" w14:textId="77777777" w:rsidR="00476FD9" w:rsidRDefault="00476FD9" w:rsidP="00476FD9">
      <w:pPr>
        <w:pStyle w:val="2f3"/>
        <w:rPr>
          <w:rFonts w:hint="eastAsia"/>
        </w:rPr>
      </w:pPr>
      <w:r>
        <w:t xml:space="preserve">    1 packet(s) transmitted</w:t>
      </w:r>
    </w:p>
    <w:p w14:paraId="592B37BC" w14:textId="77777777" w:rsidR="00476FD9" w:rsidRDefault="00476FD9" w:rsidP="00476FD9">
      <w:pPr>
        <w:pStyle w:val="2f3"/>
        <w:rPr>
          <w:rFonts w:hint="eastAsia"/>
        </w:rPr>
      </w:pPr>
      <w:r>
        <w:t xml:space="preserve">    0 packet(s) received</w:t>
      </w:r>
    </w:p>
    <w:p w14:paraId="6A06058F" w14:textId="77777777" w:rsidR="00476FD9" w:rsidRDefault="00476FD9" w:rsidP="00476FD9">
      <w:pPr>
        <w:pStyle w:val="2f3"/>
        <w:rPr>
          <w:rFonts w:hint="eastAsia"/>
        </w:rPr>
      </w:pPr>
      <w:r>
        <w:t xml:space="preserve">    100.00% packet loss</w:t>
      </w:r>
    </w:p>
    <w:p w14:paraId="04101CC3" w14:textId="77777777" w:rsidR="00476FD9" w:rsidRDefault="00476FD9" w:rsidP="00476FD9">
      <w:pPr>
        <w:pStyle w:val="1e"/>
      </w:pPr>
      <w:r>
        <w:t>R4 in the separate VLAN can communicate with R1 through the principal VLAN, but cannot communicate with R3 in the group VLAN.</w:t>
      </w:r>
    </w:p>
    <w:p w14:paraId="792C2832" w14:textId="77777777" w:rsidR="00476FD9" w:rsidRDefault="00476FD9" w:rsidP="00476FD9">
      <w:pPr>
        <w:pStyle w:val="2f3"/>
        <w:rPr>
          <w:rFonts w:hint="eastAsia"/>
        </w:rPr>
      </w:pPr>
      <w:r>
        <w:t>&lt;R1&gt;ping -c 1 172.16.200.3</w:t>
      </w:r>
    </w:p>
    <w:p w14:paraId="2E0F11AF" w14:textId="77777777" w:rsidR="00476FD9" w:rsidRDefault="00476FD9" w:rsidP="00476FD9">
      <w:pPr>
        <w:pStyle w:val="2f3"/>
        <w:rPr>
          <w:rFonts w:hint="eastAsia"/>
        </w:rPr>
      </w:pPr>
      <w:r>
        <w:t xml:space="preserve">  PING 172.16.200.3: 56  data bytes, press CTRL_C to break</w:t>
      </w:r>
    </w:p>
    <w:p w14:paraId="13262272" w14:textId="77777777" w:rsidR="00476FD9" w:rsidRDefault="00476FD9" w:rsidP="00476FD9">
      <w:pPr>
        <w:pStyle w:val="2f3"/>
        <w:rPr>
          <w:rFonts w:hint="eastAsia"/>
        </w:rPr>
      </w:pPr>
      <w:r>
        <w:t xml:space="preserve">    Reply from 172.16.200.3: bytes=56 Sequence=1 ttl=254 time=110 ms</w:t>
      </w:r>
    </w:p>
    <w:p w14:paraId="390427E9" w14:textId="77777777" w:rsidR="00476FD9" w:rsidRDefault="00476FD9" w:rsidP="00476FD9">
      <w:pPr>
        <w:pStyle w:val="2f3"/>
        <w:rPr>
          <w:rFonts w:hint="eastAsia"/>
        </w:rPr>
      </w:pPr>
    </w:p>
    <w:p w14:paraId="6F7BEDD5" w14:textId="77777777" w:rsidR="00476FD9" w:rsidRDefault="00476FD9" w:rsidP="00476FD9">
      <w:pPr>
        <w:pStyle w:val="2f3"/>
        <w:rPr>
          <w:rFonts w:hint="eastAsia"/>
        </w:rPr>
      </w:pPr>
      <w:r>
        <w:t xml:space="preserve">  --- 172.16.200.3 ping statistics ---</w:t>
      </w:r>
    </w:p>
    <w:p w14:paraId="005FFC91" w14:textId="77777777" w:rsidR="00476FD9" w:rsidRDefault="00476FD9" w:rsidP="00476FD9">
      <w:pPr>
        <w:pStyle w:val="2f3"/>
        <w:rPr>
          <w:rFonts w:hint="eastAsia"/>
        </w:rPr>
      </w:pPr>
      <w:r>
        <w:t xml:space="preserve">    1 packet(s) transmitted</w:t>
      </w:r>
    </w:p>
    <w:p w14:paraId="7D6907A3" w14:textId="77777777" w:rsidR="00476FD9" w:rsidRDefault="00476FD9" w:rsidP="00476FD9">
      <w:pPr>
        <w:pStyle w:val="2f3"/>
        <w:rPr>
          <w:rFonts w:hint="eastAsia"/>
        </w:rPr>
      </w:pPr>
      <w:r>
        <w:t xml:space="preserve">    1 packet(s) received</w:t>
      </w:r>
    </w:p>
    <w:p w14:paraId="4156E490" w14:textId="77777777" w:rsidR="00476FD9" w:rsidRDefault="00476FD9" w:rsidP="00476FD9">
      <w:pPr>
        <w:pStyle w:val="2f3"/>
        <w:rPr>
          <w:rFonts w:hint="eastAsia"/>
        </w:rPr>
      </w:pPr>
      <w:r>
        <w:t xml:space="preserve">    0.00% packet loss</w:t>
      </w:r>
    </w:p>
    <w:p w14:paraId="3D8B4333" w14:textId="77777777" w:rsidR="00476FD9" w:rsidRDefault="00476FD9" w:rsidP="00476FD9">
      <w:pPr>
        <w:pStyle w:val="2f3"/>
        <w:rPr>
          <w:rFonts w:hint="eastAsia"/>
        </w:rPr>
      </w:pPr>
      <w:r>
        <w:t xml:space="preserve">    round-trip min/avg/max = 110/110/110 ms</w:t>
      </w:r>
    </w:p>
    <w:p w14:paraId="229DE208" w14:textId="77777777" w:rsidR="00476FD9" w:rsidRDefault="00476FD9" w:rsidP="00476FD9">
      <w:pPr>
        <w:pStyle w:val="2f3"/>
        <w:rPr>
          <w:rFonts w:hint="eastAsia"/>
        </w:rPr>
      </w:pPr>
    </w:p>
    <w:p w14:paraId="1DF512F7" w14:textId="77777777" w:rsidR="00476FD9" w:rsidRDefault="00476FD9" w:rsidP="00476FD9">
      <w:pPr>
        <w:pStyle w:val="2f3"/>
        <w:rPr>
          <w:rFonts w:hint="eastAsia"/>
        </w:rPr>
      </w:pPr>
      <w:r>
        <w:t>&lt;R1&gt;ping -c 1 172.16.200.4</w:t>
      </w:r>
    </w:p>
    <w:p w14:paraId="5DE56133" w14:textId="77777777" w:rsidR="00476FD9" w:rsidRDefault="00476FD9" w:rsidP="00476FD9">
      <w:pPr>
        <w:pStyle w:val="2f3"/>
        <w:rPr>
          <w:rFonts w:hint="eastAsia"/>
        </w:rPr>
      </w:pPr>
      <w:r>
        <w:t xml:space="preserve">  PING 172.16.200.4: 56  data bytes, press CTRL_C to break</w:t>
      </w:r>
    </w:p>
    <w:p w14:paraId="43CEC8B4" w14:textId="77777777" w:rsidR="00476FD9" w:rsidRDefault="00476FD9" w:rsidP="00476FD9">
      <w:pPr>
        <w:pStyle w:val="2f3"/>
        <w:rPr>
          <w:rFonts w:hint="eastAsia"/>
        </w:rPr>
      </w:pPr>
      <w:r>
        <w:t xml:space="preserve">    Reply from 172.16.200.4: bytes=56 Sequence=1 ttl=254 time=120 ms</w:t>
      </w:r>
    </w:p>
    <w:p w14:paraId="6EF67FCC" w14:textId="77777777" w:rsidR="00476FD9" w:rsidRDefault="00476FD9" w:rsidP="00476FD9">
      <w:pPr>
        <w:pStyle w:val="2f3"/>
        <w:rPr>
          <w:rFonts w:hint="eastAsia"/>
        </w:rPr>
      </w:pPr>
    </w:p>
    <w:p w14:paraId="0191B038" w14:textId="77777777" w:rsidR="00476FD9" w:rsidRDefault="00476FD9" w:rsidP="00476FD9">
      <w:pPr>
        <w:pStyle w:val="2f3"/>
        <w:rPr>
          <w:rFonts w:hint="eastAsia"/>
        </w:rPr>
      </w:pPr>
      <w:r>
        <w:t xml:space="preserve">  --- 172.16.200.4 ping statistics ---</w:t>
      </w:r>
    </w:p>
    <w:p w14:paraId="4D22189A" w14:textId="77777777" w:rsidR="00476FD9" w:rsidRDefault="00476FD9" w:rsidP="00476FD9">
      <w:pPr>
        <w:pStyle w:val="2f3"/>
        <w:rPr>
          <w:rFonts w:hint="eastAsia"/>
        </w:rPr>
      </w:pPr>
      <w:r>
        <w:t xml:space="preserve">    1 packet(s) transmitted</w:t>
      </w:r>
    </w:p>
    <w:p w14:paraId="3016B7FF" w14:textId="77777777" w:rsidR="00476FD9" w:rsidRDefault="00476FD9" w:rsidP="00476FD9">
      <w:pPr>
        <w:pStyle w:val="2f3"/>
        <w:rPr>
          <w:rFonts w:hint="eastAsia"/>
        </w:rPr>
      </w:pPr>
      <w:r>
        <w:t xml:space="preserve">    1 packet(s) received</w:t>
      </w:r>
    </w:p>
    <w:p w14:paraId="729D6DBA" w14:textId="77777777" w:rsidR="00476FD9" w:rsidRDefault="00476FD9" w:rsidP="00476FD9">
      <w:pPr>
        <w:pStyle w:val="2f3"/>
        <w:rPr>
          <w:rFonts w:hint="eastAsia"/>
        </w:rPr>
      </w:pPr>
      <w:r>
        <w:t xml:space="preserve">    0.00% packet loss</w:t>
      </w:r>
    </w:p>
    <w:p w14:paraId="1C876C56" w14:textId="77777777" w:rsidR="00476FD9" w:rsidRDefault="00476FD9" w:rsidP="00476FD9">
      <w:pPr>
        <w:pStyle w:val="2f3"/>
        <w:rPr>
          <w:rFonts w:hint="eastAsia"/>
        </w:rPr>
      </w:pPr>
      <w:r>
        <w:t xml:space="preserve">    round-trip min/avg/max = 120/120/120 ms</w:t>
      </w:r>
    </w:p>
    <w:p w14:paraId="1253EB26" w14:textId="77777777" w:rsidR="00476FD9" w:rsidRDefault="00476FD9" w:rsidP="00476FD9">
      <w:pPr>
        <w:pStyle w:val="1e"/>
      </w:pPr>
      <w:r>
        <w:lastRenderedPageBreak/>
        <w:t>R1 can communicate with R3 and R4 in the group VLAN and separate VLAN through the principal VLAN.</w:t>
      </w:r>
    </w:p>
    <w:p w14:paraId="2E29C80C" w14:textId="77777777" w:rsidR="004C1386" w:rsidRPr="000D4F94" w:rsidRDefault="004C1386" w:rsidP="00D04637">
      <w:pPr>
        <w:pStyle w:val="30"/>
        <w:numPr>
          <w:ilvl w:val="2"/>
          <w:numId w:val="11"/>
        </w:numPr>
      </w:pPr>
      <w:bookmarkStart w:id="68" w:name="_Toc49938674"/>
      <w:bookmarkStart w:id="69" w:name="_Toc50042889"/>
      <w:r w:rsidRPr="000D4F94">
        <w:t>Quiz</w:t>
      </w:r>
      <w:bookmarkEnd w:id="68"/>
      <w:bookmarkEnd w:id="69"/>
    </w:p>
    <w:p w14:paraId="6928073A" w14:textId="77777777" w:rsidR="004C1386" w:rsidRDefault="004C1386" w:rsidP="004C1386">
      <w:pPr>
        <w:pStyle w:val="1e"/>
      </w:pPr>
      <w:r>
        <w:t>After inter-VLAN proxy ARP is enabled on a VLANIF interface in a super-VLAN, in which situation will the VLANIF interface respond to ARP Request packets?</w:t>
      </w:r>
    </w:p>
    <w:p w14:paraId="7D9E2037" w14:textId="77777777" w:rsidR="004C1386" w:rsidRPr="000D4F94" w:rsidRDefault="004C1386" w:rsidP="00D04637">
      <w:pPr>
        <w:pStyle w:val="30"/>
        <w:numPr>
          <w:ilvl w:val="2"/>
          <w:numId w:val="11"/>
        </w:numPr>
      </w:pPr>
      <w:bookmarkStart w:id="70" w:name="_Toc49938675"/>
      <w:bookmarkStart w:id="71" w:name="_Toc50042890"/>
      <w:r w:rsidRPr="000D4F94">
        <w:t>Configuration Reference</w:t>
      </w:r>
      <w:bookmarkEnd w:id="70"/>
      <w:bookmarkEnd w:id="71"/>
    </w:p>
    <w:p w14:paraId="1AD252D7" w14:textId="77777777" w:rsidR="004C1386" w:rsidRDefault="004C1386" w:rsidP="004C1386">
      <w:pPr>
        <w:pStyle w:val="1e"/>
      </w:pPr>
      <w:r>
        <w:t>Configuration on R1</w:t>
      </w:r>
    </w:p>
    <w:p w14:paraId="11C0C133" w14:textId="77777777" w:rsidR="004C1386" w:rsidRDefault="004C1386" w:rsidP="004C1386">
      <w:pPr>
        <w:pStyle w:val="2f3"/>
        <w:rPr>
          <w:rFonts w:hint="eastAsia"/>
        </w:rPr>
      </w:pPr>
      <w:r>
        <w:t>#</w:t>
      </w:r>
    </w:p>
    <w:p w14:paraId="2AC072C2" w14:textId="77777777" w:rsidR="004C1386" w:rsidRDefault="004C1386" w:rsidP="004C1386">
      <w:pPr>
        <w:pStyle w:val="2f3"/>
        <w:rPr>
          <w:rFonts w:hint="eastAsia"/>
        </w:rPr>
      </w:pPr>
      <w:r>
        <w:t>sysname R1</w:t>
      </w:r>
    </w:p>
    <w:p w14:paraId="33FF3CEA" w14:textId="77777777" w:rsidR="004C1386" w:rsidRDefault="004C1386" w:rsidP="004C1386">
      <w:pPr>
        <w:pStyle w:val="2f3"/>
        <w:rPr>
          <w:rFonts w:hint="eastAsia"/>
        </w:rPr>
      </w:pPr>
      <w:r>
        <w:t>#</w:t>
      </w:r>
    </w:p>
    <w:p w14:paraId="61D0BEF0" w14:textId="77777777" w:rsidR="004C1386" w:rsidRDefault="004C1386" w:rsidP="004C1386">
      <w:pPr>
        <w:pStyle w:val="2f3"/>
        <w:rPr>
          <w:rFonts w:hint="eastAsia"/>
        </w:rPr>
      </w:pPr>
      <w:r>
        <w:t>interface GigabitEthernet0/0/3</w:t>
      </w:r>
    </w:p>
    <w:p w14:paraId="2039E68A" w14:textId="77777777" w:rsidR="004C1386" w:rsidRDefault="004C1386" w:rsidP="004C1386">
      <w:pPr>
        <w:pStyle w:val="2f3"/>
        <w:rPr>
          <w:rFonts w:hint="eastAsia"/>
        </w:rPr>
      </w:pPr>
      <w:r>
        <w:t xml:space="preserve"> ip address 172.16.1.10 255.255.255.0</w:t>
      </w:r>
    </w:p>
    <w:p w14:paraId="684DFE71" w14:textId="77777777" w:rsidR="004C1386" w:rsidRDefault="004C1386" w:rsidP="004C1386">
      <w:pPr>
        <w:pStyle w:val="2f3"/>
        <w:rPr>
          <w:rFonts w:hint="eastAsia"/>
        </w:rPr>
      </w:pPr>
      <w:r>
        <w:t>#</w:t>
      </w:r>
    </w:p>
    <w:p w14:paraId="13272BBE" w14:textId="77777777" w:rsidR="004C1386" w:rsidRDefault="004C1386" w:rsidP="004C1386">
      <w:pPr>
        <w:pStyle w:val="2f3"/>
        <w:rPr>
          <w:rFonts w:hint="eastAsia"/>
        </w:rPr>
      </w:pPr>
      <w:r>
        <w:t>ip route-static 172.16.200.0 255.255.255.0 172.16.1.254</w:t>
      </w:r>
    </w:p>
    <w:p w14:paraId="60C5C0B5" w14:textId="77777777" w:rsidR="004C1386" w:rsidRDefault="004C1386" w:rsidP="004C1386">
      <w:pPr>
        <w:pStyle w:val="1e"/>
      </w:pPr>
      <w:r>
        <w:t>Configuration on R2</w:t>
      </w:r>
    </w:p>
    <w:p w14:paraId="1D7ED1CC" w14:textId="77777777" w:rsidR="004C1386" w:rsidRDefault="004C1386" w:rsidP="004C1386">
      <w:pPr>
        <w:pStyle w:val="2f3"/>
        <w:rPr>
          <w:rFonts w:hint="eastAsia"/>
        </w:rPr>
      </w:pPr>
      <w:r>
        <w:t>#</w:t>
      </w:r>
    </w:p>
    <w:p w14:paraId="2543441F" w14:textId="77777777" w:rsidR="004C1386" w:rsidRDefault="004C1386" w:rsidP="004C1386">
      <w:pPr>
        <w:pStyle w:val="2f3"/>
        <w:rPr>
          <w:rFonts w:hint="eastAsia"/>
        </w:rPr>
      </w:pPr>
      <w:r>
        <w:t>sysname R2</w:t>
      </w:r>
    </w:p>
    <w:p w14:paraId="209917E7" w14:textId="77777777" w:rsidR="004C1386" w:rsidRDefault="004C1386" w:rsidP="004C1386">
      <w:pPr>
        <w:pStyle w:val="2f3"/>
        <w:rPr>
          <w:rFonts w:hint="eastAsia"/>
        </w:rPr>
      </w:pPr>
      <w:r>
        <w:t>#</w:t>
      </w:r>
    </w:p>
    <w:p w14:paraId="2C36CD10" w14:textId="77777777" w:rsidR="004C1386" w:rsidRDefault="004C1386" w:rsidP="004C1386">
      <w:pPr>
        <w:pStyle w:val="2f3"/>
        <w:rPr>
          <w:rFonts w:hint="eastAsia"/>
        </w:rPr>
      </w:pPr>
      <w:r>
        <w:t>interface GigabitEthernet0/0/4</w:t>
      </w:r>
    </w:p>
    <w:p w14:paraId="4D65B7FA" w14:textId="77777777" w:rsidR="004C1386" w:rsidRDefault="004C1386" w:rsidP="004C1386">
      <w:pPr>
        <w:pStyle w:val="2f3"/>
        <w:rPr>
          <w:rFonts w:hint="eastAsia"/>
        </w:rPr>
      </w:pPr>
      <w:r>
        <w:t xml:space="preserve"> ip address 172.16.1.20 255.255.255.0</w:t>
      </w:r>
    </w:p>
    <w:p w14:paraId="524FD181" w14:textId="77777777" w:rsidR="004C1386" w:rsidRDefault="004C1386" w:rsidP="004C1386">
      <w:pPr>
        <w:pStyle w:val="2f3"/>
        <w:rPr>
          <w:rFonts w:hint="eastAsia"/>
        </w:rPr>
      </w:pPr>
      <w:r>
        <w:t>#</w:t>
      </w:r>
    </w:p>
    <w:p w14:paraId="5B2519FA" w14:textId="77777777" w:rsidR="004C1386" w:rsidRDefault="004C1386" w:rsidP="004C1386">
      <w:pPr>
        <w:pStyle w:val="2f3"/>
        <w:rPr>
          <w:rFonts w:hint="eastAsia"/>
        </w:rPr>
      </w:pPr>
      <w:r>
        <w:t>ip route-static 172.16.200.0 255.255.255.0 172.16.1.254</w:t>
      </w:r>
    </w:p>
    <w:p w14:paraId="39627D0A" w14:textId="77777777" w:rsidR="004C1386" w:rsidRDefault="004C1386" w:rsidP="004C1386">
      <w:pPr>
        <w:pStyle w:val="2f3"/>
        <w:rPr>
          <w:rFonts w:hint="eastAsia"/>
        </w:rPr>
      </w:pPr>
      <w:r>
        <w:t>#</w:t>
      </w:r>
    </w:p>
    <w:p w14:paraId="1263ADB8" w14:textId="77777777" w:rsidR="004C1386" w:rsidRDefault="004C1386" w:rsidP="004C1386">
      <w:pPr>
        <w:pStyle w:val="2f3"/>
        <w:rPr>
          <w:rFonts w:hint="eastAsia"/>
        </w:rPr>
      </w:pPr>
      <w:r>
        <w:t>return</w:t>
      </w:r>
    </w:p>
    <w:p w14:paraId="150C3175" w14:textId="77777777" w:rsidR="004C1386" w:rsidRDefault="004C1386" w:rsidP="004C1386">
      <w:pPr>
        <w:pStyle w:val="1e"/>
      </w:pPr>
      <w:r>
        <w:t>Configuration on R3</w:t>
      </w:r>
    </w:p>
    <w:p w14:paraId="0FD1FF2B" w14:textId="77777777" w:rsidR="004C1386" w:rsidRDefault="004C1386" w:rsidP="004C1386">
      <w:pPr>
        <w:pStyle w:val="2f3"/>
        <w:rPr>
          <w:rFonts w:hint="eastAsia"/>
        </w:rPr>
      </w:pPr>
      <w:r>
        <w:t>#</w:t>
      </w:r>
    </w:p>
    <w:p w14:paraId="0636C7CD" w14:textId="77777777" w:rsidR="004C1386" w:rsidRDefault="004C1386" w:rsidP="004C1386">
      <w:pPr>
        <w:pStyle w:val="2f3"/>
        <w:rPr>
          <w:rFonts w:hint="eastAsia"/>
        </w:rPr>
      </w:pPr>
      <w:r>
        <w:t>sysname R3</w:t>
      </w:r>
    </w:p>
    <w:p w14:paraId="7E9BB945" w14:textId="77777777" w:rsidR="004C1386" w:rsidRDefault="004C1386" w:rsidP="004C1386">
      <w:pPr>
        <w:pStyle w:val="2f3"/>
        <w:rPr>
          <w:rFonts w:hint="eastAsia"/>
        </w:rPr>
      </w:pPr>
      <w:r>
        <w:t>#</w:t>
      </w:r>
    </w:p>
    <w:p w14:paraId="371F75F1" w14:textId="77777777" w:rsidR="004C1386" w:rsidRDefault="004C1386" w:rsidP="004C1386">
      <w:pPr>
        <w:pStyle w:val="2f3"/>
        <w:rPr>
          <w:rFonts w:hint="eastAsia"/>
        </w:rPr>
      </w:pPr>
      <w:r>
        <w:t>interface GigabitEthernet0/0/5</w:t>
      </w:r>
    </w:p>
    <w:p w14:paraId="4CFC6B5A" w14:textId="77777777" w:rsidR="004C1386" w:rsidRDefault="004C1386" w:rsidP="004C1386">
      <w:pPr>
        <w:pStyle w:val="2f3"/>
        <w:rPr>
          <w:rFonts w:hint="eastAsia"/>
        </w:rPr>
      </w:pPr>
      <w:r>
        <w:t xml:space="preserve"> ip address 172.16.200.3 255.255.255.0</w:t>
      </w:r>
    </w:p>
    <w:p w14:paraId="0AAF3C82" w14:textId="77777777" w:rsidR="004C1386" w:rsidRDefault="004C1386" w:rsidP="004C1386">
      <w:pPr>
        <w:pStyle w:val="2f3"/>
        <w:rPr>
          <w:rFonts w:hint="eastAsia"/>
        </w:rPr>
      </w:pPr>
      <w:r>
        <w:t>#</w:t>
      </w:r>
    </w:p>
    <w:p w14:paraId="7FB0EE69" w14:textId="77777777" w:rsidR="004C1386" w:rsidRDefault="004C1386" w:rsidP="004C1386">
      <w:pPr>
        <w:pStyle w:val="2f3"/>
        <w:rPr>
          <w:rFonts w:hint="eastAsia"/>
        </w:rPr>
      </w:pPr>
      <w:r>
        <w:t>ip route-static 172.16.1.0 255.255.255.0 172.16.200.33</w:t>
      </w:r>
    </w:p>
    <w:p w14:paraId="41B73246" w14:textId="77777777" w:rsidR="004C1386" w:rsidRDefault="004C1386" w:rsidP="004C1386">
      <w:pPr>
        <w:pStyle w:val="2f3"/>
        <w:rPr>
          <w:rFonts w:hint="eastAsia"/>
        </w:rPr>
      </w:pPr>
      <w:r>
        <w:t>#</w:t>
      </w:r>
    </w:p>
    <w:p w14:paraId="2C107249" w14:textId="77777777" w:rsidR="004C1386" w:rsidRDefault="004C1386" w:rsidP="004C1386">
      <w:pPr>
        <w:pStyle w:val="2f3"/>
        <w:rPr>
          <w:rFonts w:hint="eastAsia"/>
        </w:rPr>
      </w:pPr>
      <w:r>
        <w:t>return</w:t>
      </w:r>
    </w:p>
    <w:p w14:paraId="0DFD1F9B" w14:textId="77777777" w:rsidR="004C1386" w:rsidRDefault="004C1386" w:rsidP="004C1386">
      <w:pPr>
        <w:pStyle w:val="1e"/>
      </w:pPr>
      <w:r>
        <w:t>Configuration on R4</w:t>
      </w:r>
    </w:p>
    <w:p w14:paraId="42B242EB" w14:textId="77777777" w:rsidR="004C1386" w:rsidRDefault="004C1386" w:rsidP="004C1386">
      <w:pPr>
        <w:pStyle w:val="2f3"/>
        <w:rPr>
          <w:rFonts w:hint="eastAsia"/>
        </w:rPr>
      </w:pPr>
      <w:r>
        <w:t>#</w:t>
      </w:r>
    </w:p>
    <w:p w14:paraId="4BBE0165" w14:textId="77777777" w:rsidR="004C1386" w:rsidRDefault="004C1386" w:rsidP="004C1386">
      <w:pPr>
        <w:pStyle w:val="2f3"/>
        <w:rPr>
          <w:rFonts w:hint="eastAsia"/>
        </w:rPr>
      </w:pPr>
      <w:r>
        <w:t>sysname R4</w:t>
      </w:r>
    </w:p>
    <w:p w14:paraId="5348593B" w14:textId="77777777" w:rsidR="004C1386" w:rsidRDefault="004C1386" w:rsidP="004C1386">
      <w:pPr>
        <w:pStyle w:val="2f3"/>
        <w:rPr>
          <w:rFonts w:hint="eastAsia"/>
        </w:rPr>
      </w:pPr>
      <w:r>
        <w:t>#</w:t>
      </w:r>
    </w:p>
    <w:p w14:paraId="19940899" w14:textId="77777777" w:rsidR="004C1386" w:rsidRDefault="004C1386" w:rsidP="004C1386">
      <w:pPr>
        <w:pStyle w:val="2f3"/>
        <w:rPr>
          <w:rFonts w:hint="eastAsia"/>
        </w:rPr>
      </w:pPr>
      <w:r>
        <w:t>interface GigabitEthernet0/0/5</w:t>
      </w:r>
    </w:p>
    <w:p w14:paraId="5F1A9917" w14:textId="77777777" w:rsidR="004C1386" w:rsidRDefault="004C1386" w:rsidP="004C1386">
      <w:pPr>
        <w:pStyle w:val="2f3"/>
        <w:rPr>
          <w:rFonts w:hint="eastAsia"/>
        </w:rPr>
      </w:pPr>
      <w:r>
        <w:t xml:space="preserve"> ip address 172.16.200.4 255.255.255.0</w:t>
      </w:r>
    </w:p>
    <w:p w14:paraId="1A6FFA73" w14:textId="77777777" w:rsidR="004C1386" w:rsidRDefault="004C1386" w:rsidP="004C1386">
      <w:pPr>
        <w:pStyle w:val="2f3"/>
        <w:rPr>
          <w:rFonts w:hint="eastAsia"/>
        </w:rPr>
      </w:pPr>
      <w:r>
        <w:t>#</w:t>
      </w:r>
    </w:p>
    <w:p w14:paraId="54E7C141" w14:textId="77777777" w:rsidR="004C1386" w:rsidRDefault="004C1386" w:rsidP="004C1386">
      <w:pPr>
        <w:pStyle w:val="2f3"/>
        <w:rPr>
          <w:rFonts w:hint="eastAsia"/>
        </w:rPr>
      </w:pPr>
      <w:r>
        <w:t>ip route-static 172.16.1.0 255.255.255.0 172.16.200.33</w:t>
      </w:r>
    </w:p>
    <w:p w14:paraId="59EDAC49" w14:textId="77777777" w:rsidR="004C1386" w:rsidRDefault="004C1386" w:rsidP="004C1386">
      <w:pPr>
        <w:pStyle w:val="2f3"/>
        <w:rPr>
          <w:rFonts w:hint="eastAsia"/>
        </w:rPr>
      </w:pPr>
      <w:r>
        <w:t>#</w:t>
      </w:r>
    </w:p>
    <w:p w14:paraId="0DF745EA" w14:textId="77777777" w:rsidR="004C1386" w:rsidRDefault="004C1386" w:rsidP="004C1386">
      <w:pPr>
        <w:pStyle w:val="2f3"/>
        <w:rPr>
          <w:rFonts w:hint="eastAsia"/>
        </w:rPr>
      </w:pPr>
      <w:r>
        <w:t>return</w:t>
      </w:r>
    </w:p>
    <w:p w14:paraId="6241C9DE" w14:textId="77777777" w:rsidR="004C1386" w:rsidRDefault="004C1386" w:rsidP="004C1386">
      <w:pPr>
        <w:pStyle w:val="1e"/>
      </w:pPr>
      <w:r>
        <w:lastRenderedPageBreak/>
        <w:t>Configuration on S1</w:t>
      </w:r>
    </w:p>
    <w:p w14:paraId="10EA3BC4" w14:textId="77777777" w:rsidR="004C1386" w:rsidRDefault="004C1386" w:rsidP="009467B9">
      <w:pPr>
        <w:pStyle w:val="2f3"/>
        <w:rPr>
          <w:rFonts w:hint="eastAsia"/>
        </w:rPr>
      </w:pPr>
      <w:r>
        <w:t>#</w:t>
      </w:r>
    </w:p>
    <w:p w14:paraId="05039A2F" w14:textId="77777777" w:rsidR="004C1386" w:rsidRDefault="004C1386" w:rsidP="009467B9">
      <w:pPr>
        <w:pStyle w:val="2f3"/>
        <w:rPr>
          <w:rFonts w:hint="eastAsia"/>
        </w:rPr>
      </w:pPr>
      <w:r>
        <w:t>sysname S1</w:t>
      </w:r>
    </w:p>
    <w:p w14:paraId="763EB797" w14:textId="77777777" w:rsidR="004C1386" w:rsidRDefault="004C1386" w:rsidP="009467B9">
      <w:pPr>
        <w:pStyle w:val="2f3"/>
        <w:rPr>
          <w:rFonts w:hint="eastAsia"/>
        </w:rPr>
      </w:pPr>
      <w:r>
        <w:t>#</w:t>
      </w:r>
    </w:p>
    <w:p w14:paraId="5F1616BC" w14:textId="77777777" w:rsidR="004C1386" w:rsidRDefault="004C1386" w:rsidP="009467B9">
      <w:pPr>
        <w:pStyle w:val="2f3"/>
        <w:rPr>
          <w:rFonts w:hint="eastAsia"/>
        </w:rPr>
      </w:pPr>
      <w:r>
        <w:t>vlan batch 10 20 200</w:t>
      </w:r>
    </w:p>
    <w:p w14:paraId="6D73264D" w14:textId="77777777" w:rsidR="004C1386" w:rsidRDefault="004C1386" w:rsidP="009467B9">
      <w:pPr>
        <w:pStyle w:val="2f3"/>
        <w:rPr>
          <w:rFonts w:hint="eastAsia"/>
        </w:rPr>
      </w:pPr>
      <w:r>
        <w:t>#</w:t>
      </w:r>
    </w:p>
    <w:p w14:paraId="75914969" w14:textId="77777777" w:rsidR="004C1386" w:rsidRDefault="004C1386" w:rsidP="009467B9">
      <w:pPr>
        <w:pStyle w:val="2f3"/>
        <w:rPr>
          <w:rFonts w:hint="eastAsia"/>
        </w:rPr>
      </w:pPr>
      <w:r>
        <w:t>interface GigabitEthernet0/0/1</w:t>
      </w:r>
    </w:p>
    <w:p w14:paraId="61BA41A5" w14:textId="77777777" w:rsidR="004C1386" w:rsidRDefault="004C1386" w:rsidP="009467B9">
      <w:pPr>
        <w:pStyle w:val="2f3"/>
        <w:rPr>
          <w:rFonts w:hint="eastAsia"/>
        </w:rPr>
      </w:pPr>
      <w:r>
        <w:t xml:space="preserve"> port link-type access</w:t>
      </w:r>
    </w:p>
    <w:p w14:paraId="41754490" w14:textId="77777777" w:rsidR="004C1386" w:rsidRDefault="004C1386" w:rsidP="009467B9">
      <w:pPr>
        <w:pStyle w:val="2f3"/>
        <w:rPr>
          <w:rFonts w:hint="eastAsia"/>
        </w:rPr>
      </w:pPr>
      <w:r>
        <w:t xml:space="preserve"> port default vlan 10</w:t>
      </w:r>
    </w:p>
    <w:p w14:paraId="4AD41830" w14:textId="77777777" w:rsidR="004C1386" w:rsidRDefault="004C1386" w:rsidP="009467B9">
      <w:pPr>
        <w:pStyle w:val="2f3"/>
        <w:rPr>
          <w:rFonts w:hint="eastAsia"/>
        </w:rPr>
      </w:pPr>
      <w:r>
        <w:t>#</w:t>
      </w:r>
    </w:p>
    <w:p w14:paraId="45B0B50A" w14:textId="77777777" w:rsidR="004C1386" w:rsidRDefault="004C1386" w:rsidP="009467B9">
      <w:pPr>
        <w:pStyle w:val="2f3"/>
        <w:rPr>
          <w:rFonts w:hint="eastAsia"/>
        </w:rPr>
      </w:pPr>
      <w:r>
        <w:t>interface GigabitEthernet0/0/2</w:t>
      </w:r>
    </w:p>
    <w:p w14:paraId="271E250A" w14:textId="77777777" w:rsidR="004C1386" w:rsidRDefault="004C1386" w:rsidP="009467B9">
      <w:pPr>
        <w:pStyle w:val="2f3"/>
        <w:rPr>
          <w:rFonts w:hint="eastAsia"/>
        </w:rPr>
      </w:pPr>
      <w:r>
        <w:t xml:space="preserve"> port link-type access</w:t>
      </w:r>
    </w:p>
    <w:p w14:paraId="4A7FB365" w14:textId="77777777" w:rsidR="004C1386" w:rsidRDefault="004C1386" w:rsidP="009467B9">
      <w:pPr>
        <w:pStyle w:val="2f3"/>
        <w:rPr>
          <w:rFonts w:hint="eastAsia"/>
        </w:rPr>
      </w:pPr>
      <w:r>
        <w:t xml:space="preserve"> port default vlan 20</w:t>
      </w:r>
    </w:p>
    <w:p w14:paraId="2011FD77" w14:textId="77777777" w:rsidR="004C1386" w:rsidRDefault="004C1386" w:rsidP="009467B9">
      <w:pPr>
        <w:pStyle w:val="2f3"/>
        <w:rPr>
          <w:rFonts w:hint="eastAsia"/>
        </w:rPr>
      </w:pPr>
      <w:r>
        <w:t>#</w:t>
      </w:r>
    </w:p>
    <w:p w14:paraId="6D35748D" w14:textId="77777777" w:rsidR="004C1386" w:rsidRDefault="004C1386" w:rsidP="009467B9">
      <w:pPr>
        <w:pStyle w:val="2f3"/>
        <w:rPr>
          <w:rFonts w:hint="eastAsia"/>
        </w:rPr>
      </w:pPr>
      <w:r>
        <w:t>interface GigabitEthernet0/0/10</w:t>
      </w:r>
    </w:p>
    <w:p w14:paraId="36C53983" w14:textId="77777777" w:rsidR="004C1386" w:rsidRDefault="004C1386" w:rsidP="009467B9">
      <w:pPr>
        <w:pStyle w:val="2f3"/>
        <w:rPr>
          <w:rFonts w:hint="eastAsia"/>
        </w:rPr>
      </w:pPr>
      <w:r>
        <w:t xml:space="preserve"> port link-type access</w:t>
      </w:r>
    </w:p>
    <w:p w14:paraId="473C2CD5" w14:textId="77777777" w:rsidR="004C1386" w:rsidRDefault="004C1386" w:rsidP="009467B9">
      <w:pPr>
        <w:pStyle w:val="2f3"/>
        <w:rPr>
          <w:rFonts w:hint="eastAsia"/>
        </w:rPr>
      </w:pPr>
      <w:r>
        <w:t xml:space="preserve"> port default vlan 200</w:t>
      </w:r>
    </w:p>
    <w:p w14:paraId="6A90C3D7" w14:textId="77777777" w:rsidR="004C1386" w:rsidRDefault="004C1386" w:rsidP="009467B9">
      <w:pPr>
        <w:pStyle w:val="2f3"/>
        <w:rPr>
          <w:rFonts w:hint="eastAsia"/>
        </w:rPr>
      </w:pPr>
      <w:r>
        <w:t>#</w:t>
      </w:r>
    </w:p>
    <w:p w14:paraId="4EB5EE7D" w14:textId="77777777" w:rsidR="004C1386" w:rsidRDefault="004C1386" w:rsidP="009467B9">
      <w:pPr>
        <w:pStyle w:val="2f3"/>
        <w:rPr>
          <w:rFonts w:hint="eastAsia"/>
        </w:rPr>
      </w:pPr>
      <w:r>
        <w:t>interface GigabitEthernet0/0/12</w:t>
      </w:r>
    </w:p>
    <w:p w14:paraId="348B1404" w14:textId="77777777" w:rsidR="004C1386" w:rsidRDefault="004C1386" w:rsidP="009467B9">
      <w:pPr>
        <w:pStyle w:val="2f3"/>
        <w:rPr>
          <w:rFonts w:hint="eastAsia"/>
        </w:rPr>
      </w:pPr>
      <w:r>
        <w:t xml:space="preserve"> port link-type trunk</w:t>
      </w:r>
    </w:p>
    <w:p w14:paraId="568BB8CA" w14:textId="77777777" w:rsidR="004C1386" w:rsidRDefault="004C1386" w:rsidP="009467B9">
      <w:pPr>
        <w:pStyle w:val="2f3"/>
        <w:rPr>
          <w:rFonts w:hint="eastAsia"/>
        </w:rPr>
      </w:pPr>
      <w:r>
        <w:t xml:space="preserve"> port trunk allow-pass vlan 10 20 200</w:t>
      </w:r>
    </w:p>
    <w:p w14:paraId="493D0755" w14:textId="77777777" w:rsidR="004C1386" w:rsidRDefault="004C1386" w:rsidP="009467B9">
      <w:pPr>
        <w:pStyle w:val="2f3"/>
        <w:rPr>
          <w:rFonts w:hint="eastAsia"/>
        </w:rPr>
      </w:pPr>
      <w:r>
        <w:t>#</w:t>
      </w:r>
    </w:p>
    <w:p w14:paraId="454F1B93" w14:textId="77777777" w:rsidR="004C1386" w:rsidRDefault="004C1386" w:rsidP="009467B9">
      <w:pPr>
        <w:pStyle w:val="2f3"/>
        <w:rPr>
          <w:rFonts w:hint="eastAsia"/>
        </w:rPr>
      </w:pPr>
      <w:r>
        <w:t>return</w:t>
      </w:r>
    </w:p>
    <w:p w14:paraId="06E1AC20" w14:textId="77777777" w:rsidR="004C1386" w:rsidRDefault="004C1386" w:rsidP="009467B9">
      <w:pPr>
        <w:pStyle w:val="1e"/>
      </w:pPr>
      <w:r>
        <w:t>Configuration on S2</w:t>
      </w:r>
    </w:p>
    <w:p w14:paraId="1A94F350" w14:textId="77777777" w:rsidR="004C1386" w:rsidRDefault="004C1386" w:rsidP="009467B9">
      <w:pPr>
        <w:pStyle w:val="2f3"/>
        <w:rPr>
          <w:rFonts w:hint="eastAsia"/>
        </w:rPr>
      </w:pPr>
      <w:r>
        <w:t>#</w:t>
      </w:r>
    </w:p>
    <w:p w14:paraId="5F46F391" w14:textId="77777777" w:rsidR="004C1386" w:rsidRDefault="004C1386" w:rsidP="009467B9">
      <w:pPr>
        <w:pStyle w:val="2f3"/>
        <w:rPr>
          <w:rFonts w:hint="eastAsia"/>
        </w:rPr>
      </w:pPr>
      <w:r>
        <w:t>sysname S2</w:t>
      </w:r>
    </w:p>
    <w:p w14:paraId="3FFAE1A9" w14:textId="77777777" w:rsidR="004C1386" w:rsidRDefault="004C1386" w:rsidP="009467B9">
      <w:pPr>
        <w:pStyle w:val="2f3"/>
        <w:rPr>
          <w:rFonts w:hint="eastAsia"/>
        </w:rPr>
      </w:pPr>
      <w:r>
        <w:t>#</w:t>
      </w:r>
    </w:p>
    <w:p w14:paraId="16AFDE06" w14:textId="77777777" w:rsidR="004C1386" w:rsidRDefault="004C1386" w:rsidP="009467B9">
      <w:pPr>
        <w:pStyle w:val="2f3"/>
        <w:rPr>
          <w:rFonts w:hint="eastAsia"/>
        </w:rPr>
      </w:pPr>
      <w:r>
        <w:t>vlan batch 200 to 202</w:t>
      </w:r>
    </w:p>
    <w:p w14:paraId="73E5468C" w14:textId="77777777" w:rsidR="004C1386" w:rsidRDefault="004C1386" w:rsidP="009467B9">
      <w:pPr>
        <w:pStyle w:val="2f3"/>
        <w:rPr>
          <w:rFonts w:hint="eastAsia"/>
        </w:rPr>
      </w:pPr>
      <w:r>
        <w:t>#</w:t>
      </w:r>
    </w:p>
    <w:p w14:paraId="3DD055CE" w14:textId="77777777" w:rsidR="004C1386" w:rsidRDefault="004C1386" w:rsidP="009467B9">
      <w:pPr>
        <w:pStyle w:val="2f3"/>
        <w:rPr>
          <w:rFonts w:hint="eastAsia"/>
        </w:rPr>
      </w:pPr>
      <w:r>
        <w:t>vlan 200</w:t>
      </w:r>
    </w:p>
    <w:p w14:paraId="7C789DDE" w14:textId="77777777" w:rsidR="004C1386" w:rsidRDefault="004C1386" w:rsidP="009467B9">
      <w:pPr>
        <w:pStyle w:val="2f3"/>
        <w:rPr>
          <w:rFonts w:hint="eastAsia"/>
        </w:rPr>
      </w:pPr>
      <w:r>
        <w:t xml:space="preserve"> mux-vlan</w:t>
      </w:r>
    </w:p>
    <w:p w14:paraId="3A4D4C47" w14:textId="77777777" w:rsidR="004C1386" w:rsidRDefault="004C1386" w:rsidP="009467B9">
      <w:pPr>
        <w:pStyle w:val="2f3"/>
        <w:rPr>
          <w:rFonts w:hint="eastAsia"/>
        </w:rPr>
      </w:pPr>
      <w:r>
        <w:t xml:space="preserve"> subordinate separate 202</w:t>
      </w:r>
    </w:p>
    <w:p w14:paraId="427418BC" w14:textId="77777777" w:rsidR="004C1386" w:rsidRDefault="004C1386" w:rsidP="009467B9">
      <w:pPr>
        <w:pStyle w:val="2f3"/>
        <w:rPr>
          <w:rFonts w:hint="eastAsia"/>
        </w:rPr>
      </w:pPr>
      <w:r>
        <w:t xml:space="preserve"> subordinate group 201</w:t>
      </w:r>
    </w:p>
    <w:p w14:paraId="7AE5AF12" w14:textId="77777777" w:rsidR="004C1386" w:rsidRDefault="004C1386" w:rsidP="009467B9">
      <w:pPr>
        <w:pStyle w:val="2f3"/>
        <w:rPr>
          <w:rFonts w:hint="eastAsia"/>
        </w:rPr>
      </w:pPr>
      <w:r>
        <w:t>#</w:t>
      </w:r>
    </w:p>
    <w:p w14:paraId="587A5061" w14:textId="77777777" w:rsidR="004C1386" w:rsidRDefault="004C1386" w:rsidP="009467B9">
      <w:pPr>
        <w:pStyle w:val="2f3"/>
        <w:rPr>
          <w:rFonts w:hint="eastAsia"/>
        </w:rPr>
      </w:pPr>
      <w:r>
        <w:t>interface GigabitEthernet0/0/3</w:t>
      </w:r>
    </w:p>
    <w:p w14:paraId="676A8967" w14:textId="77777777" w:rsidR="004C1386" w:rsidRDefault="004C1386" w:rsidP="009467B9">
      <w:pPr>
        <w:pStyle w:val="2f3"/>
        <w:rPr>
          <w:rFonts w:hint="eastAsia"/>
        </w:rPr>
      </w:pPr>
      <w:r>
        <w:t xml:space="preserve"> port link-type access</w:t>
      </w:r>
    </w:p>
    <w:p w14:paraId="7D263165" w14:textId="77777777" w:rsidR="004C1386" w:rsidRDefault="004C1386" w:rsidP="009467B9">
      <w:pPr>
        <w:pStyle w:val="2f3"/>
        <w:rPr>
          <w:rFonts w:hint="eastAsia"/>
        </w:rPr>
      </w:pPr>
      <w:r>
        <w:t xml:space="preserve"> port default vlan 201</w:t>
      </w:r>
    </w:p>
    <w:p w14:paraId="3D41EEFF" w14:textId="77777777" w:rsidR="004C1386" w:rsidRDefault="004C1386" w:rsidP="009467B9">
      <w:pPr>
        <w:pStyle w:val="2f3"/>
        <w:rPr>
          <w:rFonts w:hint="eastAsia"/>
        </w:rPr>
      </w:pPr>
      <w:r>
        <w:t xml:space="preserve"> port mux-vlan enable</w:t>
      </w:r>
    </w:p>
    <w:p w14:paraId="257A777E" w14:textId="77777777" w:rsidR="004C1386" w:rsidRDefault="004C1386" w:rsidP="009467B9">
      <w:pPr>
        <w:pStyle w:val="2f3"/>
        <w:rPr>
          <w:rFonts w:hint="eastAsia"/>
        </w:rPr>
      </w:pPr>
      <w:r>
        <w:t>#</w:t>
      </w:r>
    </w:p>
    <w:p w14:paraId="6646E1DB" w14:textId="77777777" w:rsidR="004C1386" w:rsidRDefault="004C1386" w:rsidP="009467B9">
      <w:pPr>
        <w:pStyle w:val="2f3"/>
        <w:rPr>
          <w:rFonts w:hint="eastAsia"/>
        </w:rPr>
      </w:pPr>
      <w:r>
        <w:t>interface GigabitEthernet0/0/4</w:t>
      </w:r>
    </w:p>
    <w:p w14:paraId="48537A88" w14:textId="77777777" w:rsidR="004C1386" w:rsidRDefault="004C1386" w:rsidP="009467B9">
      <w:pPr>
        <w:pStyle w:val="2f3"/>
        <w:rPr>
          <w:rFonts w:hint="eastAsia"/>
        </w:rPr>
      </w:pPr>
      <w:r>
        <w:t xml:space="preserve"> port link-type access</w:t>
      </w:r>
    </w:p>
    <w:p w14:paraId="4590836E" w14:textId="77777777" w:rsidR="004C1386" w:rsidRDefault="004C1386" w:rsidP="009467B9">
      <w:pPr>
        <w:pStyle w:val="2f3"/>
        <w:rPr>
          <w:rFonts w:hint="eastAsia"/>
        </w:rPr>
      </w:pPr>
      <w:r>
        <w:t xml:space="preserve"> port default vlan 202</w:t>
      </w:r>
    </w:p>
    <w:p w14:paraId="540EEC80" w14:textId="77777777" w:rsidR="004C1386" w:rsidRDefault="004C1386" w:rsidP="009467B9">
      <w:pPr>
        <w:pStyle w:val="2f3"/>
        <w:rPr>
          <w:rFonts w:hint="eastAsia"/>
        </w:rPr>
      </w:pPr>
      <w:r>
        <w:t xml:space="preserve"> port mux-vlan enable</w:t>
      </w:r>
    </w:p>
    <w:p w14:paraId="5B93C6A9" w14:textId="77777777" w:rsidR="004C1386" w:rsidRDefault="004C1386" w:rsidP="009467B9">
      <w:pPr>
        <w:pStyle w:val="2f3"/>
        <w:rPr>
          <w:rFonts w:hint="eastAsia"/>
        </w:rPr>
      </w:pPr>
      <w:r>
        <w:t>#</w:t>
      </w:r>
    </w:p>
    <w:p w14:paraId="4F392B45" w14:textId="77777777" w:rsidR="004C1386" w:rsidRDefault="004C1386" w:rsidP="009467B9">
      <w:pPr>
        <w:pStyle w:val="2f3"/>
        <w:rPr>
          <w:rFonts w:hint="eastAsia"/>
        </w:rPr>
      </w:pPr>
      <w:r>
        <w:t>interface GigabitEthernet0/0/10</w:t>
      </w:r>
    </w:p>
    <w:p w14:paraId="5F3DC2CB" w14:textId="77777777" w:rsidR="004C1386" w:rsidRDefault="004C1386" w:rsidP="009467B9">
      <w:pPr>
        <w:pStyle w:val="2f3"/>
        <w:rPr>
          <w:rFonts w:hint="eastAsia"/>
        </w:rPr>
      </w:pPr>
      <w:r>
        <w:t xml:space="preserve"> port link-type access</w:t>
      </w:r>
    </w:p>
    <w:p w14:paraId="5F66BF95" w14:textId="77777777" w:rsidR="004C1386" w:rsidRDefault="004C1386" w:rsidP="009467B9">
      <w:pPr>
        <w:pStyle w:val="2f3"/>
        <w:rPr>
          <w:rFonts w:hint="eastAsia"/>
        </w:rPr>
      </w:pPr>
      <w:r>
        <w:t xml:space="preserve"> port default vlan 200</w:t>
      </w:r>
    </w:p>
    <w:p w14:paraId="03D0AF2B" w14:textId="77777777" w:rsidR="004C1386" w:rsidRDefault="004C1386" w:rsidP="009467B9">
      <w:pPr>
        <w:pStyle w:val="2f3"/>
        <w:rPr>
          <w:rFonts w:hint="eastAsia"/>
        </w:rPr>
      </w:pPr>
      <w:r>
        <w:t xml:space="preserve"> port mux-vlan enable</w:t>
      </w:r>
    </w:p>
    <w:p w14:paraId="77DCB7A5" w14:textId="77777777" w:rsidR="004C1386" w:rsidRDefault="004C1386" w:rsidP="009467B9">
      <w:pPr>
        <w:pStyle w:val="2f3"/>
        <w:rPr>
          <w:rFonts w:hint="eastAsia"/>
        </w:rPr>
      </w:pPr>
      <w:r>
        <w:t>#</w:t>
      </w:r>
    </w:p>
    <w:p w14:paraId="697E2987" w14:textId="77777777" w:rsidR="004C1386" w:rsidRDefault="004C1386" w:rsidP="009467B9">
      <w:pPr>
        <w:pStyle w:val="2f3"/>
        <w:rPr>
          <w:rFonts w:hint="eastAsia"/>
        </w:rPr>
      </w:pPr>
      <w:r>
        <w:t>ip route-static 172.16.1.0 255.255.255.0 172.16.200.3</w:t>
      </w:r>
    </w:p>
    <w:p w14:paraId="280C1229" w14:textId="77777777" w:rsidR="004C1386" w:rsidRDefault="004C1386" w:rsidP="009467B9">
      <w:pPr>
        <w:pStyle w:val="2f3"/>
        <w:rPr>
          <w:rFonts w:hint="eastAsia"/>
        </w:rPr>
      </w:pPr>
      <w:r>
        <w:t>#</w:t>
      </w:r>
    </w:p>
    <w:p w14:paraId="72217ADE" w14:textId="77777777" w:rsidR="004C1386" w:rsidRDefault="004C1386" w:rsidP="009467B9">
      <w:pPr>
        <w:pStyle w:val="2f3"/>
        <w:rPr>
          <w:rFonts w:hint="eastAsia"/>
        </w:rPr>
      </w:pPr>
      <w:r>
        <w:t>return</w:t>
      </w:r>
    </w:p>
    <w:p w14:paraId="09739DE6" w14:textId="77777777" w:rsidR="004C1386" w:rsidRDefault="004C1386" w:rsidP="009467B9">
      <w:pPr>
        <w:pStyle w:val="1e"/>
      </w:pPr>
      <w:r>
        <w:lastRenderedPageBreak/>
        <w:t>Configuration on S3</w:t>
      </w:r>
    </w:p>
    <w:p w14:paraId="337D2EC9" w14:textId="77777777" w:rsidR="004C1386" w:rsidRDefault="004C1386" w:rsidP="009467B9">
      <w:pPr>
        <w:pStyle w:val="2f3"/>
        <w:rPr>
          <w:rFonts w:hint="eastAsia"/>
        </w:rPr>
      </w:pPr>
      <w:r>
        <w:t>#</w:t>
      </w:r>
    </w:p>
    <w:p w14:paraId="6478B1A1" w14:textId="77777777" w:rsidR="004C1386" w:rsidRDefault="004C1386" w:rsidP="009467B9">
      <w:pPr>
        <w:pStyle w:val="2f3"/>
        <w:rPr>
          <w:rFonts w:hint="eastAsia"/>
        </w:rPr>
      </w:pPr>
      <w:r>
        <w:t>sysname S3</w:t>
      </w:r>
    </w:p>
    <w:p w14:paraId="05435AD0" w14:textId="77777777" w:rsidR="004C1386" w:rsidRDefault="004C1386" w:rsidP="009467B9">
      <w:pPr>
        <w:pStyle w:val="2f3"/>
        <w:rPr>
          <w:rFonts w:hint="eastAsia"/>
        </w:rPr>
      </w:pPr>
      <w:r>
        <w:t>#</w:t>
      </w:r>
    </w:p>
    <w:p w14:paraId="03FF9191" w14:textId="77777777" w:rsidR="004C1386" w:rsidRDefault="004C1386" w:rsidP="009467B9">
      <w:pPr>
        <w:pStyle w:val="2f3"/>
        <w:rPr>
          <w:rFonts w:hint="eastAsia"/>
        </w:rPr>
      </w:pPr>
      <w:r>
        <w:t>vlan batch 10 20 100 200</w:t>
      </w:r>
    </w:p>
    <w:p w14:paraId="7E801D65" w14:textId="77777777" w:rsidR="004C1386" w:rsidRDefault="004C1386" w:rsidP="009467B9">
      <w:pPr>
        <w:pStyle w:val="2f3"/>
        <w:rPr>
          <w:rFonts w:hint="eastAsia"/>
        </w:rPr>
      </w:pPr>
      <w:r>
        <w:t>#</w:t>
      </w:r>
    </w:p>
    <w:p w14:paraId="13F4B4F7" w14:textId="77777777" w:rsidR="004C1386" w:rsidRDefault="004C1386" w:rsidP="009467B9">
      <w:pPr>
        <w:pStyle w:val="2f3"/>
        <w:rPr>
          <w:rFonts w:hint="eastAsia"/>
        </w:rPr>
      </w:pPr>
      <w:r>
        <w:t>vlan 100</w:t>
      </w:r>
    </w:p>
    <w:p w14:paraId="2DCF1237" w14:textId="77777777" w:rsidR="004C1386" w:rsidRDefault="004C1386" w:rsidP="009467B9">
      <w:pPr>
        <w:pStyle w:val="2f3"/>
        <w:rPr>
          <w:rFonts w:hint="eastAsia"/>
        </w:rPr>
      </w:pPr>
      <w:r>
        <w:t xml:space="preserve"> aggregate-vlan</w:t>
      </w:r>
    </w:p>
    <w:p w14:paraId="7BFAA171" w14:textId="77777777" w:rsidR="004C1386" w:rsidRDefault="004C1386" w:rsidP="009467B9">
      <w:pPr>
        <w:pStyle w:val="2f3"/>
        <w:rPr>
          <w:rFonts w:hint="eastAsia"/>
        </w:rPr>
      </w:pPr>
      <w:r>
        <w:t xml:space="preserve"> access-vlan 10 20</w:t>
      </w:r>
    </w:p>
    <w:p w14:paraId="5910679B" w14:textId="77777777" w:rsidR="004C1386" w:rsidRDefault="004C1386" w:rsidP="009467B9">
      <w:pPr>
        <w:pStyle w:val="2f3"/>
        <w:rPr>
          <w:rFonts w:hint="eastAsia"/>
        </w:rPr>
      </w:pPr>
      <w:r>
        <w:t>#</w:t>
      </w:r>
    </w:p>
    <w:p w14:paraId="65639360" w14:textId="77777777" w:rsidR="004C1386" w:rsidRDefault="004C1386" w:rsidP="009467B9">
      <w:pPr>
        <w:pStyle w:val="2f3"/>
        <w:rPr>
          <w:rFonts w:hint="eastAsia"/>
        </w:rPr>
      </w:pPr>
      <w:r>
        <w:t>interface Vlanif100</w:t>
      </w:r>
    </w:p>
    <w:p w14:paraId="3819C38F" w14:textId="77777777" w:rsidR="004C1386" w:rsidRDefault="004C1386" w:rsidP="009467B9">
      <w:pPr>
        <w:pStyle w:val="2f3"/>
        <w:rPr>
          <w:rFonts w:hint="eastAsia"/>
        </w:rPr>
      </w:pPr>
      <w:r>
        <w:t xml:space="preserve"> ip address 172.16.1.254 255.255.255.0</w:t>
      </w:r>
    </w:p>
    <w:p w14:paraId="4F701E30" w14:textId="77777777" w:rsidR="004C1386" w:rsidRDefault="004C1386" w:rsidP="009467B9">
      <w:pPr>
        <w:pStyle w:val="2f3"/>
        <w:rPr>
          <w:rFonts w:hint="eastAsia"/>
        </w:rPr>
      </w:pPr>
      <w:r>
        <w:t xml:space="preserve"> arp-proxy inter-sub-vlan-proxy enable</w:t>
      </w:r>
    </w:p>
    <w:p w14:paraId="1B42FE18" w14:textId="77777777" w:rsidR="004C1386" w:rsidRDefault="004C1386" w:rsidP="009467B9">
      <w:pPr>
        <w:pStyle w:val="2f3"/>
        <w:rPr>
          <w:rFonts w:hint="eastAsia"/>
        </w:rPr>
      </w:pPr>
      <w:r>
        <w:t>#</w:t>
      </w:r>
    </w:p>
    <w:p w14:paraId="741A8C59" w14:textId="77777777" w:rsidR="004C1386" w:rsidRDefault="004C1386" w:rsidP="009467B9">
      <w:pPr>
        <w:pStyle w:val="2f3"/>
        <w:rPr>
          <w:rFonts w:hint="eastAsia"/>
        </w:rPr>
      </w:pPr>
      <w:r>
        <w:t>interface Vlanif200</w:t>
      </w:r>
    </w:p>
    <w:p w14:paraId="398723ED" w14:textId="77777777" w:rsidR="004C1386" w:rsidRDefault="004C1386" w:rsidP="009467B9">
      <w:pPr>
        <w:pStyle w:val="2f3"/>
        <w:rPr>
          <w:rFonts w:hint="eastAsia"/>
        </w:rPr>
      </w:pPr>
      <w:r>
        <w:t xml:space="preserve"> ip address 172.16.200.33 255.255.255.0</w:t>
      </w:r>
    </w:p>
    <w:p w14:paraId="1079FCAA" w14:textId="77777777" w:rsidR="004C1386" w:rsidRDefault="004C1386" w:rsidP="009467B9">
      <w:pPr>
        <w:pStyle w:val="2f3"/>
        <w:rPr>
          <w:rFonts w:hint="eastAsia"/>
        </w:rPr>
      </w:pPr>
      <w:r>
        <w:t>#</w:t>
      </w:r>
    </w:p>
    <w:p w14:paraId="32DEB6C3" w14:textId="77777777" w:rsidR="004C1386" w:rsidRDefault="004C1386" w:rsidP="009467B9">
      <w:pPr>
        <w:pStyle w:val="2f3"/>
        <w:rPr>
          <w:rFonts w:hint="eastAsia"/>
        </w:rPr>
      </w:pPr>
      <w:r>
        <w:t>interface GigabitEthernet0/0/1</w:t>
      </w:r>
    </w:p>
    <w:p w14:paraId="251628BD" w14:textId="77777777" w:rsidR="004C1386" w:rsidRDefault="004C1386" w:rsidP="009467B9">
      <w:pPr>
        <w:pStyle w:val="2f3"/>
        <w:rPr>
          <w:rFonts w:hint="eastAsia"/>
        </w:rPr>
      </w:pPr>
      <w:r>
        <w:t xml:space="preserve"> port link-type trunk</w:t>
      </w:r>
    </w:p>
    <w:p w14:paraId="5E25A297" w14:textId="77777777" w:rsidR="004C1386" w:rsidRDefault="004C1386" w:rsidP="009467B9">
      <w:pPr>
        <w:pStyle w:val="2f3"/>
        <w:rPr>
          <w:rFonts w:hint="eastAsia"/>
        </w:rPr>
      </w:pPr>
      <w:r>
        <w:t xml:space="preserve"> port trunk allow-pass vlan 10 20 200</w:t>
      </w:r>
    </w:p>
    <w:p w14:paraId="64DB6314" w14:textId="77777777" w:rsidR="004C1386" w:rsidRDefault="004C1386" w:rsidP="009467B9">
      <w:pPr>
        <w:pStyle w:val="2f3"/>
        <w:rPr>
          <w:rFonts w:hint="eastAsia"/>
        </w:rPr>
      </w:pPr>
      <w:r>
        <w:t>#</w:t>
      </w:r>
    </w:p>
    <w:p w14:paraId="4F74E981" w14:textId="77777777" w:rsidR="004C1386" w:rsidRDefault="004C1386" w:rsidP="009467B9">
      <w:pPr>
        <w:pStyle w:val="2f3"/>
        <w:rPr>
          <w:rFonts w:hint="eastAsia"/>
        </w:rPr>
      </w:pPr>
      <w:r>
        <w:t>return</w:t>
      </w:r>
    </w:p>
    <w:p w14:paraId="045AEF6A" w14:textId="3D20E793" w:rsidR="0058269D" w:rsidRDefault="0058269D">
      <w:pPr>
        <w:topLinePunct w:val="0"/>
        <w:adjustRightInd/>
        <w:snapToGrid/>
        <w:spacing w:before="0" w:after="0" w:line="240" w:lineRule="auto"/>
        <w:ind w:left="0"/>
        <w:rPr>
          <w:rFonts w:cs="Huawei Sans"/>
        </w:rPr>
      </w:pPr>
      <w:r>
        <w:br w:type="page"/>
      </w:r>
    </w:p>
    <w:p w14:paraId="3260D370" w14:textId="4D8AA4AA" w:rsidR="00D63D35" w:rsidRDefault="0058269D" w:rsidP="0058269D">
      <w:pPr>
        <w:pStyle w:val="1"/>
        <w:wordWrap w:val="0"/>
      </w:pPr>
      <w:bookmarkStart w:id="72" w:name="_Toc50042891"/>
      <w:r>
        <w:lastRenderedPageBreak/>
        <w:t>E</w:t>
      </w:r>
      <w:r>
        <w:rPr>
          <w:rFonts w:hint="eastAsia"/>
        </w:rPr>
        <w:t>thernet</w:t>
      </w:r>
      <w:r>
        <w:t xml:space="preserve"> Switching Security</w:t>
      </w:r>
      <w:bookmarkEnd w:id="72"/>
    </w:p>
    <w:p w14:paraId="59914898" w14:textId="77777777" w:rsidR="00A91C00" w:rsidRPr="00A91C00" w:rsidRDefault="00A91C00" w:rsidP="00A91C00">
      <w:pPr>
        <w:pStyle w:val="2"/>
        <w:rPr>
          <w:lang w:eastAsia="zh-CN"/>
        </w:rPr>
      </w:pPr>
      <w:bookmarkStart w:id="73" w:name="_Toc50042892"/>
      <w:r w:rsidRPr="00A91C00">
        <w:rPr>
          <w:lang w:eastAsia="zh-CN"/>
        </w:rPr>
        <w:t>Ethernet Switching Security</w:t>
      </w:r>
      <w:bookmarkEnd w:id="73"/>
    </w:p>
    <w:p w14:paraId="6FF285B8" w14:textId="11B74CF3" w:rsidR="00A91C00" w:rsidRDefault="00A91C00" w:rsidP="00A91C00">
      <w:pPr>
        <w:pStyle w:val="30"/>
      </w:pPr>
      <w:bookmarkStart w:id="74" w:name="_Toc50042893"/>
      <w:r>
        <w:t>I</w:t>
      </w:r>
      <w:r>
        <w:rPr>
          <w:rFonts w:hint="eastAsia"/>
        </w:rPr>
        <w:t>ntroduction</w:t>
      </w:r>
      <w:bookmarkEnd w:id="74"/>
    </w:p>
    <w:p w14:paraId="400FD421" w14:textId="0E9BEBBF" w:rsidR="00A91C00" w:rsidRDefault="00A91C00" w:rsidP="00A91C00">
      <w:pPr>
        <w:pStyle w:val="40"/>
      </w:pPr>
      <w:r>
        <w:t>Objectives</w:t>
      </w:r>
    </w:p>
    <w:p w14:paraId="3E163276" w14:textId="77777777" w:rsidR="00A91C00" w:rsidRPr="00C211B3" w:rsidRDefault="00A91C00" w:rsidP="00A91C00">
      <w:pPr>
        <w:pStyle w:val="1e"/>
      </w:pPr>
      <w:r>
        <w:t>Upon completion of this task, you will be able to:</w:t>
      </w:r>
    </w:p>
    <w:p w14:paraId="34C004B1" w14:textId="77777777" w:rsidR="00A91C00" w:rsidRPr="00A91C00" w:rsidRDefault="00A91C00" w:rsidP="00A91C00">
      <w:pPr>
        <w:pStyle w:val="4a"/>
      </w:pPr>
      <w:r w:rsidRPr="00A91C00">
        <w:t>Configure basic functions of DHCP snooping.</w:t>
      </w:r>
    </w:p>
    <w:p w14:paraId="2A4A1D32" w14:textId="77777777" w:rsidR="00A91C00" w:rsidRDefault="00A91C00" w:rsidP="00A91C00">
      <w:pPr>
        <w:pStyle w:val="4a"/>
      </w:pPr>
      <w:r>
        <w:t>Configure IP Source Guard (IPSG) to prevent users from changing terminal IP addresses without permission.</w:t>
      </w:r>
    </w:p>
    <w:p w14:paraId="784ED1DD" w14:textId="77777777" w:rsidR="00A91C00" w:rsidRDefault="00A91C00" w:rsidP="00A91C00">
      <w:pPr>
        <w:pStyle w:val="4a"/>
      </w:pPr>
      <w:r>
        <w:t>Configure port security to limit the number of access terminals.</w:t>
      </w:r>
    </w:p>
    <w:p w14:paraId="02D60F2A" w14:textId="77777777" w:rsidR="00A91C00" w:rsidRDefault="00A91C00" w:rsidP="00A91C00">
      <w:pPr>
        <w:pStyle w:val="4a"/>
      </w:pPr>
      <w:r>
        <w:t>Configure port isolation to restrict Layer 2 communication between users on the same network segment.</w:t>
      </w:r>
    </w:p>
    <w:p w14:paraId="0EAFBE27" w14:textId="77777777" w:rsidR="00A91C00" w:rsidRDefault="00A91C00" w:rsidP="00A91C00">
      <w:pPr>
        <w:pStyle w:val="4a"/>
        <w:numPr>
          <w:ilvl w:val="0"/>
          <w:numId w:val="0"/>
        </w:numPr>
        <w:ind w:left="1418"/>
      </w:pPr>
    </w:p>
    <w:p w14:paraId="1FA15789" w14:textId="77777777" w:rsidR="00A91C00" w:rsidRPr="00A91C00" w:rsidRDefault="00A91C00" w:rsidP="00A91C00">
      <w:pPr>
        <w:pStyle w:val="40"/>
      </w:pPr>
      <w:r w:rsidRPr="00A91C00">
        <w:lastRenderedPageBreak/>
        <w:t>Networking Topology</w:t>
      </w:r>
    </w:p>
    <w:p w14:paraId="6AF9A46D" w14:textId="77777777" w:rsidR="00A91C00" w:rsidRPr="00A91C00" w:rsidRDefault="00A91C00" w:rsidP="00A91C00">
      <w:pPr>
        <w:pStyle w:val="afffff1"/>
      </w:pPr>
      <w:r w:rsidRPr="00A91C00">
        <w:t>Networking of Ethernet switching security</w:t>
      </w:r>
    </w:p>
    <w:p w14:paraId="691065BE" w14:textId="64F44065" w:rsidR="00A91C00" w:rsidRDefault="00A91C00" w:rsidP="00A91C00">
      <w:pPr>
        <w:pStyle w:val="1e"/>
      </w:pPr>
      <w:r w:rsidRPr="003C0B58">
        <w:rPr>
          <w:noProof/>
        </w:rPr>
        <w:drawing>
          <wp:inline distT="0" distB="0" distL="0" distR="0" wp14:anchorId="095759E8" wp14:editId="7720CC61">
            <wp:extent cx="4460400" cy="3554932"/>
            <wp:effectExtent l="0" t="0" r="0" b="0"/>
            <wp:docPr id="2" name="图片 2" descr="D:\01-排版\03-简单排版\2020\7月\7-28\李永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1-排版\03-简单排版\2020\7月\7-28\李永丹\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60400" cy="3554932"/>
                    </a:xfrm>
                    <a:prstGeom prst="rect">
                      <a:avLst/>
                    </a:prstGeom>
                    <a:noFill/>
                    <a:ln>
                      <a:noFill/>
                    </a:ln>
                  </pic:spPr>
                </pic:pic>
              </a:graphicData>
            </a:graphic>
          </wp:inline>
        </w:drawing>
      </w:r>
    </w:p>
    <w:p w14:paraId="6A105D4B" w14:textId="77777777" w:rsidR="00A91C00" w:rsidRDefault="00A91C00" w:rsidP="00A91C00">
      <w:pPr>
        <w:pStyle w:val="1e"/>
      </w:pPr>
      <w:r>
        <w:t>R1 and R2 are connected to GE0/0/1 and GE0/0/2 of S1 and are assigned to VLAN 10. The interfaces connecting S1 and S3 are configured as trunk interfaces and configured to allow packets from VLAN 10 to pass through.</w:t>
      </w:r>
    </w:p>
    <w:p w14:paraId="0ADFBC21" w14:textId="10D7EC14" w:rsidR="00A91C00" w:rsidRDefault="00A91C00" w:rsidP="00A91C00">
      <w:pPr>
        <w:pStyle w:val="1e"/>
      </w:pPr>
      <w:r>
        <w:t>The DHCP server is configured on S3 to statically assign fixed IP addresses to R1 and R2, and DHCP snooping, IPSG, port security, and port isolation are configured on S1.</w:t>
      </w:r>
    </w:p>
    <w:p w14:paraId="2CA67856" w14:textId="77777777" w:rsidR="00A91C00" w:rsidRPr="00A91C00" w:rsidRDefault="00A91C00" w:rsidP="00A91C00">
      <w:pPr>
        <w:pStyle w:val="40"/>
      </w:pPr>
      <w:r w:rsidRPr="00A91C00">
        <w:t>Lab Background</w:t>
      </w:r>
    </w:p>
    <w:p w14:paraId="468868F9" w14:textId="13A44718" w:rsidR="00A91C00" w:rsidRDefault="00A91C00" w:rsidP="00A91C00">
      <w:pPr>
        <w:pStyle w:val="1e"/>
      </w:pPr>
      <w:r w:rsidRPr="00A91C00">
        <w:t>You are a network administrator of a company. To improve network security, you need to deploy the following security technologies on access switches: DHCP snooping, IPSG, port security, and port isolation.</w:t>
      </w:r>
    </w:p>
    <w:p w14:paraId="536FCAE4" w14:textId="77777777" w:rsidR="00142089" w:rsidRPr="000D4F94" w:rsidRDefault="00142089" w:rsidP="00D04637">
      <w:pPr>
        <w:pStyle w:val="30"/>
        <w:numPr>
          <w:ilvl w:val="2"/>
          <w:numId w:val="11"/>
        </w:numPr>
      </w:pPr>
      <w:bookmarkStart w:id="75" w:name="_Toc49938682"/>
      <w:bookmarkStart w:id="76" w:name="_Toc50042894"/>
      <w:r w:rsidRPr="000D4F94">
        <w:t>Lab Configuration</w:t>
      </w:r>
      <w:bookmarkEnd w:id="75"/>
      <w:bookmarkEnd w:id="76"/>
    </w:p>
    <w:p w14:paraId="5E28F792" w14:textId="77777777" w:rsidR="00142089" w:rsidRPr="00142089" w:rsidRDefault="00142089" w:rsidP="00142089">
      <w:pPr>
        <w:pStyle w:val="40"/>
      </w:pPr>
      <w:r w:rsidRPr="00142089">
        <w:t>Configuration Roadmap</w:t>
      </w:r>
    </w:p>
    <w:p w14:paraId="4067EAC8" w14:textId="77777777" w:rsidR="00142089" w:rsidRDefault="00142089" w:rsidP="00E8437B">
      <w:pPr>
        <w:pStyle w:val="1e"/>
        <w:numPr>
          <w:ilvl w:val="0"/>
          <w:numId w:val="28"/>
        </w:numPr>
      </w:pPr>
      <w:r>
        <w:t>Complete basic Layer 2 configurations on S1 and S2, and enable the DHCP service on S3 to assign fixed IP addresses to R1 and R2.</w:t>
      </w:r>
    </w:p>
    <w:p w14:paraId="6DA6BF70" w14:textId="77777777" w:rsidR="00142089" w:rsidRDefault="00142089" w:rsidP="00E8437B">
      <w:pPr>
        <w:pStyle w:val="1e"/>
        <w:numPr>
          <w:ilvl w:val="0"/>
          <w:numId w:val="28"/>
        </w:numPr>
      </w:pPr>
      <w:r>
        <w:t>Enable DHCP snooping on S1 and configure the interface connected to S3 as the trusted interface.</w:t>
      </w:r>
    </w:p>
    <w:p w14:paraId="310B2226" w14:textId="77777777" w:rsidR="00142089" w:rsidRDefault="00142089" w:rsidP="00E8437B">
      <w:pPr>
        <w:pStyle w:val="1e"/>
        <w:numPr>
          <w:ilvl w:val="0"/>
          <w:numId w:val="28"/>
        </w:numPr>
      </w:pPr>
      <w:r>
        <w:t>Enable IPSG on S1 to check packets against dynamic binding entries generated by DHCP snooping.</w:t>
      </w:r>
    </w:p>
    <w:p w14:paraId="1329EC64" w14:textId="77777777" w:rsidR="00142089" w:rsidRDefault="00142089" w:rsidP="00E8437B">
      <w:pPr>
        <w:pStyle w:val="1e"/>
        <w:numPr>
          <w:ilvl w:val="0"/>
          <w:numId w:val="28"/>
        </w:numPr>
      </w:pPr>
      <w:r>
        <w:lastRenderedPageBreak/>
        <w:t>Configure port security on S1 to limit the number of MAC addresses learned by the interface.</w:t>
      </w:r>
    </w:p>
    <w:p w14:paraId="4A5E70F9" w14:textId="77777777" w:rsidR="00142089" w:rsidRPr="00AA1AA8" w:rsidRDefault="00142089" w:rsidP="00E8437B">
      <w:pPr>
        <w:pStyle w:val="1e"/>
        <w:numPr>
          <w:ilvl w:val="0"/>
          <w:numId w:val="28"/>
        </w:numPr>
      </w:pPr>
      <w:r>
        <w:t>Configure a port isolation group on S1 to restrict Layer 2 communication between R1 and R2. Configure proxy ARP on VLANIF 10 of S3 to implement mutual access between R1 and R2.</w:t>
      </w:r>
    </w:p>
    <w:p w14:paraId="303333BD" w14:textId="77777777" w:rsidR="00142089" w:rsidRPr="000D4F94" w:rsidRDefault="00142089" w:rsidP="00D04637">
      <w:pPr>
        <w:pStyle w:val="40"/>
        <w:numPr>
          <w:ilvl w:val="3"/>
          <w:numId w:val="11"/>
        </w:numPr>
      </w:pPr>
      <w:bookmarkStart w:id="77" w:name="_Toc49938684"/>
      <w:r w:rsidRPr="000D4F94">
        <w:t>Configuration Procedure</w:t>
      </w:r>
      <w:bookmarkEnd w:id="77"/>
    </w:p>
    <w:p w14:paraId="622B3079" w14:textId="11CD7F30" w:rsidR="00142089" w:rsidRDefault="00142089" w:rsidP="00E8437B">
      <w:pPr>
        <w:pStyle w:val="3"/>
        <w:numPr>
          <w:ilvl w:val="5"/>
          <w:numId w:val="29"/>
        </w:numPr>
      </w:pPr>
      <w:r w:rsidRPr="00142089">
        <w:t>Configure DHCP.</w:t>
      </w:r>
    </w:p>
    <w:p w14:paraId="682BC6E4" w14:textId="77777777" w:rsidR="00D65266" w:rsidRDefault="00D65266" w:rsidP="00D65266">
      <w:pPr>
        <w:pStyle w:val="1e"/>
      </w:pPr>
      <w:r>
        <w:t>Create VLAN 10 on S1 and add the interfaces connected to R1, R2, and S3 to VLAN 10. Configure the interfaces connected to R1 and R2 as access interfaces and the interface connected to S3 as the trunk interface.</w:t>
      </w:r>
    </w:p>
    <w:p w14:paraId="727A16B4" w14:textId="77777777" w:rsidR="00D65266" w:rsidRDefault="00D65266" w:rsidP="00D65266">
      <w:pPr>
        <w:pStyle w:val="1e"/>
      </w:pPr>
      <w:r>
        <w:t>Enable the DHCP service on S3 to allocate fixed IP addresses to R1 and R2.</w:t>
      </w:r>
    </w:p>
    <w:p w14:paraId="50C5FD96" w14:textId="77777777" w:rsidR="00D65266" w:rsidRDefault="00D65266" w:rsidP="00D65266">
      <w:pPr>
        <w:pStyle w:val="1e"/>
      </w:pPr>
      <w:r>
        <w:t># Name the devices.</w:t>
      </w:r>
    </w:p>
    <w:p w14:paraId="569E499E" w14:textId="77777777" w:rsidR="00D65266" w:rsidRDefault="00D65266" w:rsidP="00D65266">
      <w:pPr>
        <w:pStyle w:val="1e"/>
      </w:pPr>
      <w:r>
        <w:t>The configuration details are not provided.</w:t>
      </w:r>
    </w:p>
    <w:p w14:paraId="117B2258" w14:textId="77777777" w:rsidR="00D65266" w:rsidRDefault="00D65266" w:rsidP="00D65266">
      <w:pPr>
        <w:pStyle w:val="1e"/>
      </w:pPr>
      <w:r>
        <w:t># Disable the interfaces that are not used in this experiment.</w:t>
      </w:r>
    </w:p>
    <w:p w14:paraId="3BE14BAE" w14:textId="77777777" w:rsidR="00D65266" w:rsidRDefault="00D65266" w:rsidP="00D65266">
      <w:pPr>
        <w:pStyle w:val="1e"/>
      </w:pPr>
      <w:r>
        <w:t>The configuration details are not provided.</w:t>
      </w:r>
    </w:p>
    <w:p w14:paraId="4D213783" w14:textId="77777777" w:rsidR="00D65266" w:rsidRDefault="00D65266" w:rsidP="00D65266">
      <w:pPr>
        <w:pStyle w:val="1e"/>
      </w:pPr>
      <w:r>
        <w:t># Create VLAN 10 on S1 and S3.</w:t>
      </w:r>
    </w:p>
    <w:p w14:paraId="0E5B8C9C" w14:textId="77777777" w:rsidR="00D65266" w:rsidRDefault="00D65266" w:rsidP="00D65266">
      <w:pPr>
        <w:pStyle w:val="2f3"/>
        <w:rPr>
          <w:rFonts w:hint="eastAsia"/>
        </w:rPr>
      </w:pPr>
      <w:r>
        <w:t>[S1]vlan 10</w:t>
      </w:r>
    </w:p>
    <w:p w14:paraId="692E055A" w14:textId="77777777" w:rsidR="00D65266" w:rsidRDefault="00D65266" w:rsidP="00D65266">
      <w:pPr>
        <w:pStyle w:val="2f3"/>
        <w:rPr>
          <w:rFonts w:hint="eastAsia"/>
        </w:rPr>
      </w:pPr>
    </w:p>
    <w:p w14:paraId="25902EE1" w14:textId="77777777" w:rsidR="00D65266" w:rsidRDefault="00D65266" w:rsidP="00D65266">
      <w:pPr>
        <w:pStyle w:val="2f3"/>
        <w:rPr>
          <w:rFonts w:hint="eastAsia"/>
        </w:rPr>
      </w:pPr>
      <w:r>
        <w:t>[S3]vlan 10</w:t>
      </w:r>
    </w:p>
    <w:p w14:paraId="276337C5" w14:textId="77777777" w:rsidR="00D65266" w:rsidRDefault="00D65266" w:rsidP="00D65266">
      <w:pPr>
        <w:pStyle w:val="1e"/>
      </w:pPr>
      <w:r>
        <w:t># On S1, configure GE0/0/1 and GE0/0/2 as access interfaces and set the PVID to VLAN 10.</w:t>
      </w:r>
    </w:p>
    <w:p w14:paraId="245F45BA" w14:textId="77777777" w:rsidR="00D65266" w:rsidRDefault="00D65266" w:rsidP="00D65266">
      <w:pPr>
        <w:pStyle w:val="2f3"/>
        <w:rPr>
          <w:rFonts w:hint="eastAsia"/>
        </w:rPr>
      </w:pPr>
      <w:r>
        <w:t>[S1]interface GigabitEthernet0/0/1</w:t>
      </w:r>
    </w:p>
    <w:p w14:paraId="7602BD25" w14:textId="77777777" w:rsidR="00D65266" w:rsidRDefault="00D65266" w:rsidP="00D65266">
      <w:pPr>
        <w:pStyle w:val="2f3"/>
        <w:rPr>
          <w:rFonts w:hint="eastAsia"/>
        </w:rPr>
      </w:pPr>
      <w:r>
        <w:t>[S1-GigabitEthernet0/0/1] port link-type access</w:t>
      </w:r>
    </w:p>
    <w:p w14:paraId="621F26B5" w14:textId="77777777" w:rsidR="00D65266" w:rsidRDefault="00D65266" w:rsidP="00D65266">
      <w:pPr>
        <w:pStyle w:val="2f3"/>
        <w:rPr>
          <w:rFonts w:hint="eastAsia"/>
        </w:rPr>
      </w:pPr>
      <w:r>
        <w:t>[S1-GigabitEthernet0/0/1] port default vlan 10</w:t>
      </w:r>
    </w:p>
    <w:p w14:paraId="601CC7BE" w14:textId="77777777" w:rsidR="00D65266" w:rsidRDefault="00D65266" w:rsidP="00D65266">
      <w:pPr>
        <w:pStyle w:val="2f3"/>
        <w:rPr>
          <w:rFonts w:hint="eastAsia"/>
        </w:rPr>
      </w:pPr>
      <w:r>
        <w:t>[S1-GigabitEthernet0/0/1] quit</w:t>
      </w:r>
    </w:p>
    <w:p w14:paraId="4B27A3A2" w14:textId="77777777" w:rsidR="00D65266" w:rsidRDefault="00D65266" w:rsidP="00D65266">
      <w:pPr>
        <w:pStyle w:val="2f3"/>
        <w:rPr>
          <w:rFonts w:hint="eastAsia"/>
        </w:rPr>
      </w:pPr>
    </w:p>
    <w:p w14:paraId="4ABD4F00" w14:textId="77777777" w:rsidR="00D65266" w:rsidRDefault="00D65266" w:rsidP="00D65266">
      <w:pPr>
        <w:pStyle w:val="2f3"/>
        <w:rPr>
          <w:rFonts w:hint="eastAsia"/>
        </w:rPr>
      </w:pPr>
      <w:r>
        <w:t>[S1]interface GigabitEthernet0/0/2</w:t>
      </w:r>
    </w:p>
    <w:p w14:paraId="5B8C81F9" w14:textId="77777777" w:rsidR="00D65266" w:rsidRDefault="00D65266" w:rsidP="00D65266">
      <w:pPr>
        <w:pStyle w:val="2f3"/>
        <w:rPr>
          <w:rFonts w:hint="eastAsia"/>
        </w:rPr>
      </w:pPr>
      <w:r>
        <w:t>[S1-GigabitEthernet0/0/2] port link-type access</w:t>
      </w:r>
    </w:p>
    <w:p w14:paraId="38631888" w14:textId="77777777" w:rsidR="00D65266" w:rsidRDefault="00D65266" w:rsidP="00D65266">
      <w:pPr>
        <w:pStyle w:val="2f3"/>
        <w:rPr>
          <w:rFonts w:hint="eastAsia"/>
        </w:rPr>
      </w:pPr>
      <w:r>
        <w:t>[S1-GigabitEthernet0/0/2] port default vlan 10</w:t>
      </w:r>
    </w:p>
    <w:p w14:paraId="4CB0E289" w14:textId="77777777" w:rsidR="00D65266" w:rsidRDefault="00D65266" w:rsidP="00D65266">
      <w:pPr>
        <w:pStyle w:val="2f3"/>
        <w:rPr>
          <w:rFonts w:hint="eastAsia"/>
        </w:rPr>
      </w:pPr>
      <w:r>
        <w:t>[S1-GigabitEthernet0/0/2] quit</w:t>
      </w:r>
    </w:p>
    <w:p w14:paraId="38EF8666" w14:textId="77777777" w:rsidR="00D65266" w:rsidRDefault="00D65266" w:rsidP="00D65266">
      <w:pPr>
        <w:pStyle w:val="1e"/>
      </w:pPr>
      <w:r>
        <w:t># Configure GE0/0/12 of S1 as the trunk interface and configure it to allow packets from VLAN 10 to pass through.</w:t>
      </w:r>
    </w:p>
    <w:p w14:paraId="5803CEB8" w14:textId="77777777" w:rsidR="00D65266" w:rsidRDefault="00D65266" w:rsidP="00D65266">
      <w:pPr>
        <w:pStyle w:val="2f3"/>
        <w:rPr>
          <w:rFonts w:hint="eastAsia"/>
        </w:rPr>
      </w:pPr>
      <w:r>
        <w:t>[S1]interface GigabitEthernet0/0/12</w:t>
      </w:r>
    </w:p>
    <w:p w14:paraId="251E569E" w14:textId="77777777" w:rsidR="00D65266" w:rsidRDefault="00D65266" w:rsidP="00D65266">
      <w:pPr>
        <w:pStyle w:val="2f3"/>
        <w:rPr>
          <w:rFonts w:hint="eastAsia"/>
        </w:rPr>
      </w:pPr>
      <w:r>
        <w:t>[S1-GigabitEthernet0/0/12] port link-type trunk</w:t>
      </w:r>
    </w:p>
    <w:p w14:paraId="17EDA2D9" w14:textId="77777777" w:rsidR="00D65266" w:rsidRDefault="00D65266" w:rsidP="00D65266">
      <w:pPr>
        <w:pStyle w:val="2f3"/>
        <w:rPr>
          <w:rFonts w:hint="eastAsia"/>
        </w:rPr>
      </w:pPr>
      <w:r>
        <w:t>[S1-GigabitEthernet0/0/12] port trunk allow-pass vlan 10</w:t>
      </w:r>
    </w:p>
    <w:p w14:paraId="128D2232" w14:textId="77777777" w:rsidR="00D65266" w:rsidRDefault="00D65266" w:rsidP="00D65266">
      <w:pPr>
        <w:pStyle w:val="2f3"/>
        <w:rPr>
          <w:rFonts w:hint="eastAsia"/>
        </w:rPr>
      </w:pPr>
      <w:r>
        <w:t>[S1-GigabitEthernet0/0/12] quit</w:t>
      </w:r>
    </w:p>
    <w:p w14:paraId="4B6596F4" w14:textId="77777777" w:rsidR="00D65266" w:rsidRDefault="00D65266" w:rsidP="00D65266">
      <w:pPr>
        <w:pStyle w:val="1e"/>
      </w:pPr>
      <w:r>
        <w:t># Configure GE0/0/1 of S3 as the trunk interface and configure it to allow packets from VLAN 10 to pass through.</w:t>
      </w:r>
    </w:p>
    <w:p w14:paraId="135CF0BA" w14:textId="77777777" w:rsidR="00D65266" w:rsidRDefault="00D65266" w:rsidP="00D65266">
      <w:pPr>
        <w:pStyle w:val="2f3"/>
        <w:rPr>
          <w:rFonts w:hint="eastAsia"/>
        </w:rPr>
      </w:pPr>
      <w:r>
        <w:t>[S3]interface GigabitEthernet0/0/1</w:t>
      </w:r>
    </w:p>
    <w:p w14:paraId="6F8BBA21" w14:textId="77777777" w:rsidR="00D65266" w:rsidRDefault="00D65266" w:rsidP="00D65266">
      <w:pPr>
        <w:pStyle w:val="2f3"/>
        <w:rPr>
          <w:rFonts w:hint="eastAsia"/>
        </w:rPr>
      </w:pPr>
      <w:r>
        <w:t>[S3-GigabitEthernet0/0/1] port link-type trunk</w:t>
      </w:r>
    </w:p>
    <w:p w14:paraId="5E70646B" w14:textId="77777777" w:rsidR="00D65266" w:rsidRDefault="00D65266" w:rsidP="00D65266">
      <w:pPr>
        <w:pStyle w:val="2f3"/>
        <w:rPr>
          <w:rFonts w:hint="eastAsia"/>
        </w:rPr>
      </w:pPr>
      <w:r>
        <w:lastRenderedPageBreak/>
        <w:t xml:space="preserve">[S3-GigabitEthernet0/0/1] port trunk allow-pass vlan 10 </w:t>
      </w:r>
    </w:p>
    <w:p w14:paraId="18C95462" w14:textId="77777777" w:rsidR="00D65266" w:rsidRDefault="00D65266" w:rsidP="00D65266">
      <w:pPr>
        <w:pStyle w:val="2f3"/>
        <w:rPr>
          <w:rFonts w:hint="eastAsia"/>
        </w:rPr>
      </w:pPr>
      <w:r>
        <w:t>[S3-GigabitEthernet0/0/1] quit</w:t>
      </w:r>
    </w:p>
    <w:p w14:paraId="7EB70293" w14:textId="77777777" w:rsidR="00D65266" w:rsidRDefault="00D65266" w:rsidP="00D65266">
      <w:pPr>
        <w:pStyle w:val="1e"/>
      </w:pPr>
      <w:r>
        <w:t># Create VLANIF 10 on S3 as the gateway of R1 and R2.</w:t>
      </w:r>
    </w:p>
    <w:p w14:paraId="4DEAAC79" w14:textId="77777777" w:rsidR="00D65266" w:rsidRDefault="00D65266" w:rsidP="00D65266">
      <w:pPr>
        <w:pStyle w:val="2f3"/>
        <w:rPr>
          <w:rFonts w:hint="eastAsia"/>
        </w:rPr>
      </w:pPr>
      <w:r>
        <w:t>[S3]interface Vlanif10</w:t>
      </w:r>
    </w:p>
    <w:p w14:paraId="3EE78D87" w14:textId="77777777" w:rsidR="00D65266" w:rsidRDefault="00D65266" w:rsidP="00D65266">
      <w:pPr>
        <w:pStyle w:val="2f3"/>
        <w:rPr>
          <w:rFonts w:hint="eastAsia"/>
        </w:rPr>
      </w:pPr>
      <w:r>
        <w:t>[S3-Vlanif10] ip address 172.16.10.254 255.255.255.0</w:t>
      </w:r>
    </w:p>
    <w:p w14:paraId="542D3947" w14:textId="77777777" w:rsidR="00D65266" w:rsidRDefault="00D65266" w:rsidP="00D65266">
      <w:pPr>
        <w:pStyle w:val="2f3"/>
        <w:rPr>
          <w:rFonts w:hint="eastAsia"/>
        </w:rPr>
      </w:pPr>
      <w:r>
        <w:t>[S3-Vlanif10] quit</w:t>
      </w:r>
    </w:p>
    <w:p w14:paraId="65FB2C56" w14:textId="77777777" w:rsidR="00D65266" w:rsidRDefault="00D65266" w:rsidP="00D65266">
      <w:pPr>
        <w:pStyle w:val="1e"/>
      </w:pPr>
      <w:r>
        <w:t># Enable the DHCP service on S3 and configure a global address pool to assign fixed IP addresses to R1 and R2.</w:t>
      </w:r>
    </w:p>
    <w:p w14:paraId="6FE0CD62" w14:textId="77777777" w:rsidR="00D65266" w:rsidRDefault="00D65266" w:rsidP="00D65266">
      <w:pPr>
        <w:pStyle w:val="2f3"/>
        <w:rPr>
          <w:rFonts w:hint="eastAsia"/>
        </w:rPr>
      </w:pPr>
      <w:r>
        <w:t xml:space="preserve">[S3]dhcp enable </w:t>
      </w:r>
      <w:r>
        <w:br/>
      </w:r>
    </w:p>
    <w:p w14:paraId="1E342941" w14:textId="77777777" w:rsidR="00D65266" w:rsidRDefault="00D65266" w:rsidP="00D65266">
      <w:pPr>
        <w:pStyle w:val="2f3"/>
        <w:rPr>
          <w:rFonts w:hint="eastAsia"/>
        </w:rPr>
      </w:pPr>
      <w:r>
        <w:t>[S3]ip pool vlan10</w:t>
      </w:r>
    </w:p>
    <w:p w14:paraId="521F77CE" w14:textId="77777777" w:rsidR="00D65266" w:rsidRDefault="00D65266" w:rsidP="00D65266">
      <w:pPr>
        <w:pStyle w:val="2f3"/>
        <w:rPr>
          <w:rFonts w:hint="eastAsia"/>
        </w:rPr>
      </w:pPr>
      <w:r>
        <w:t>[S3-ip-pool-vlan10] gateway-list 172.16.10.254</w:t>
      </w:r>
    </w:p>
    <w:p w14:paraId="1C4407D5" w14:textId="77777777" w:rsidR="00D65266" w:rsidRDefault="00D65266" w:rsidP="00D65266">
      <w:pPr>
        <w:pStyle w:val="2f3"/>
        <w:rPr>
          <w:rFonts w:hint="eastAsia"/>
        </w:rPr>
      </w:pPr>
      <w:r>
        <w:t>[S3-ip-pool-vlan10] network 172.16.10.0 mask 255.255.255.0</w:t>
      </w:r>
    </w:p>
    <w:p w14:paraId="78ED42BA" w14:textId="77777777" w:rsidR="00D65266" w:rsidRDefault="00D65266" w:rsidP="00D65266">
      <w:pPr>
        <w:pStyle w:val="2f3"/>
        <w:rPr>
          <w:rFonts w:hint="eastAsia"/>
        </w:rPr>
      </w:pPr>
      <w:r>
        <w:t>[S3-ip-pool-vlan10] dns-list 172.16.10.254</w:t>
      </w:r>
    </w:p>
    <w:p w14:paraId="4125DD4B" w14:textId="77777777" w:rsidR="00D65266" w:rsidRDefault="00D65266" w:rsidP="00D65266">
      <w:pPr>
        <w:pStyle w:val="2f3"/>
        <w:rPr>
          <w:rFonts w:hint="eastAsia"/>
        </w:rPr>
      </w:pPr>
      <w:r>
        <w:t>[S3-ip-pool-vlan10] quit</w:t>
      </w:r>
    </w:p>
    <w:p w14:paraId="64A76CAC" w14:textId="77777777" w:rsidR="00D65266" w:rsidRDefault="00D65266" w:rsidP="00D65266">
      <w:pPr>
        <w:pStyle w:val="1e"/>
      </w:pPr>
      <w:r>
        <w:t># Enable the DHCP server function on VLANIF 10 of S3.</w:t>
      </w:r>
    </w:p>
    <w:p w14:paraId="0600E7F1" w14:textId="77777777" w:rsidR="00D65266" w:rsidRDefault="00D65266" w:rsidP="00D65266">
      <w:pPr>
        <w:pStyle w:val="2f3"/>
        <w:rPr>
          <w:rFonts w:hint="eastAsia"/>
        </w:rPr>
      </w:pPr>
      <w:r>
        <w:t>[S3]interface Vlanif 10</w:t>
      </w:r>
    </w:p>
    <w:p w14:paraId="6BCEB9C7" w14:textId="77777777" w:rsidR="00D65266" w:rsidRDefault="00D65266" w:rsidP="00D65266">
      <w:pPr>
        <w:pStyle w:val="2f3"/>
        <w:rPr>
          <w:rFonts w:hint="eastAsia"/>
        </w:rPr>
      </w:pPr>
      <w:r>
        <w:t>[S3-Vlanif10] dhcp select global</w:t>
      </w:r>
    </w:p>
    <w:p w14:paraId="74B9EE17" w14:textId="77777777" w:rsidR="00D65266" w:rsidRPr="00466F1B" w:rsidRDefault="00D65266" w:rsidP="00D65266">
      <w:pPr>
        <w:pStyle w:val="1e"/>
      </w:pPr>
      <w:r>
        <w:t># Check MAC addresses of interfaces on R1 and R2.</w:t>
      </w:r>
    </w:p>
    <w:p w14:paraId="1BEFF0A7" w14:textId="77777777" w:rsidR="00D65266" w:rsidRDefault="00D65266" w:rsidP="00D65266">
      <w:pPr>
        <w:pStyle w:val="2f3"/>
        <w:rPr>
          <w:rFonts w:hint="eastAsia"/>
        </w:rPr>
      </w:pPr>
      <w:r>
        <w:t>&lt;R1&gt;display interface GigabitEthernet 0/0/3 | in Hardware</w:t>
      </w:r>
    </w:p>
    <w:p w14:paraId="5EEFF9BA" w14:textId="77777777" w:rsidR="00D65266" w:rsidRDefault="00D65266" w:rsidP="00D65266">
      <w:pPr>
        <w:pStyle w:val="2f3"/>
        <w:rPr>
          <w:rFonts w:hint="eastAsia"/>
        </w:rPr>
      </w:pPr>
      <w:r>
        <w:t>IP Sending Frames' Format is PKTFMT_ETHNT_2, Hardware address is 5489-98bf-6225</w:t>
      </w:r>
    </w:p>
    <w:p w14:paraId="374C4437" w14:textId="77777777" w:rsidR="00D65266" w:rsidRDefault="00D65266" w:rsidP="00D65266">
      <w:pPr>
        <w:pStyle w:val="2f3"/>
        <w:rPr>
          <w:rFonts w:hint="eastAsia"/>
        </w:rPr>
      </w:pPr>
      <w:r>
        <w:t xml:space="preserve">Hardware address is </w:t>
      </w:r>
      <w:r>
        <w:rPr>
          <w:color w:val="EC7061"/>
        </w:rPr>
        <w:t>5489-98bf-6225</w:t>
      </w:r>
    </w:p>
    <w:p w14:paraId="03E1BE30" w14:textId="77777777" w:rsidR="00D65266" w:rsidRDefault="00D65266" w:rsidP="00D65266">
      <w:pPr>
        <w:pStyle w:val="2f3"/>
        <w:rPr>
          <w:rFonts w:hint="eastAsia"/>
        </w:rPr>
      </w:pPr>
    </w:p>
    <w:p w14:paraId="0649E081" w14:textId="77777777" w:rsidR="00D65266" w:rsidRDefault="00D65266" w:rsidP="00D65266">
      <w:pPr>
        <w:pStyle w:val="2f3"/>
        <w:rPr>
          <w:rFonts w:hint="eastAsia"/>
        </w:rPr>
      </w:pPr>
      <w:r>
        <w:t>&lt;R2&gt;display interface GigabitEthernet 0/0/4 | in Hardware</w:t>
      </w:r>
    </w:p>
    <w:p w14:paraId="5B3656A8" w14:textId="77777777" w:rsidR="00D65266" w:rsidRDefault="00D65266" w:rsidP="00D65266">
      <w:pPr>
        <w:pStyle w:val="2f3"/>
        <w:rPr>
          <w:rFonts w:hint="eastAsia"/>
        </w:rPr>
      </w:pPr>
      <w:r>
        <w:t>IP Sending Frames' Format is PKTFMT_ETHNT_2, Hardware address is 5489-982a-0ad0</w:t>
      </w:r>
    </w:p>
    <w:p w14:paraId="4EA741CC" w14:textId="77777777" w:rsidR="00D65266" w:rsidRDefault="00D65266" w:rsidP="00D65266">
      <w:pPr>
        <w:pStyle w:val="1e"/>
      </w:pPr>
      <w:r>
        <w:t xml:space="preserve">Hardware address is </w:t>
      </w:r>
      <w:r>
        <w:rPr>
          <w:color w:val="EC7061"/>
        </w:rPr>
        <w:t>5489-982a-0ad0</w:t>
      </w:r>
    </w:p>
    <w:p w14:paraId="019415FD" w14:textId="77777777" w:rsidR="00D65266" w:rsidRDefault="00D65266" w:rsidP="00D65266">
      <w:pPr>
        <w:pStyle w:val="1e"/>
      </w:pPr>
      <w:r>
        <w:t># Configure S3 to assign fixed IP addresses to R1 and R2.</w:t>
      </w:r>
    </w:p>
    <w:p w14:paraId="291C4D73" w14:textId="77777777" w:rsidR="00D65266" w:rsidRDefault="00D65266" w:rsidP="00D65266">
      <w:pPr>
        <w:pStyle w:val="2f3"/>
        <w:rPr>
          <w:rFonts w:hint="eastAsia"/>
        </w:rPr>
      </w:pPr>
      <w:r>
        <w:t>[S3]ip pool vlan10</w:t>
      </w:r>
    </w:p>
    <w:p w14:paraId="3DD3F3A5" w14:textId="77777777" w:rsidR="00D65266" w:rsidRDefault="00D65266" w:rsidP="00D65266">
      <w:pPr>
        <w:pStyle w:val="2f3"/>
        <w:rPr>
          <w:rFonts w:hint="eastAsia"/>
        </w:rPr>
      </w:pPr>
      <w:r>
        <w:t>[S3-ip-pool-vlan10] static-bind ip-address 172.16.10.1 mac-address 5489-98bf-6225</w:t>
      </w:r>
    </w:p>
    <w:p w14:paraId="0736CF22" w14:textId="77777777" w:rsidR="00D65266" w:rsidRDefault="00D65266" w:rsidP="00D65266">
      <w:pPr>
        <w:pStyle w:val="2f3"/>
        <w:rPr>
          <w:rFonts w:hint="eastAsia"/>
        </w:rPr>
      </w:pPr>
      <w:r>
        <w:t>[S3-ip-pool-vlan10] static-bind ip-address 172.16.10.2 mac-address 5489-982a-0ad0</w:t>
      </w:r>
    </w:p>
    <w:p w14:paraId="5CB50066" w14:textId="77777777" w:rsidR="00D65266" w:rsidRDefault="00D65266" w:rsidP="00D65266">
      <w:pPr>
        <w:pStyle w:val="1e"/>
      </w:pPr>
      <w:r>
        <w:t># Configure R1 and R2 to obtain IP addresses through DHCP.</w:t>
      </w:r>
    </w:p>
    <w:p w14:paraId="26DD39F9" w14:textId="77777777" w:rsidR="00D65266" w:rsidRDefault="00D65266" w:rsidP="00D65266">
      <w:pPr>
        <w:pStyle w:val="2f3"/>
        <w:rPr>
          <w:rFonts w:hint="eastAsia"/>
        </w:rPr>
      </w:pPr>
      <w:r>
        <w:t>[R1]dhcp enable</w:t>
      </w:r>
    </w:p>
    <w:p w14:paraId="1005D509" w14:textId="77777777" w:rsidR="00D65266" w:rsidRDefault="00D65266" w:rsidP="00D65266">
      <w:pPr>
        <w:pStyle w:val="2f3"/>
        <w:rPr>
          <w:rFonts w:hint="eastAsia"/>
        </w:rPr>
      </w:pPr>
      <w:r>
        <w:t>[R1]interface GigabitEthernet0/0/3</w:t>
      </w:r>
    </w:p>
    <w:p w14:paraId="4ACA6A00" w14:textId="77777777" w:rsidR="00D65266" w:rsidRDefault="00D65266" w:rsidP="00D65266">
      <w:pPr>
        <w:pStyle w:val="2f3"/>
        <w:rPr>
          <w:rFonts w:hint="eastAsia"/>
        </w:rPr>
      </w:pPr>
      <w:r>
        <w:t>[R1-GigabitEthernet0/0/3] ip address dhcp-alloc</w:t>
      </w:r>
    </w:p>
    <w:p w14:paraId="52515086" w14:textId="77777777" w:rsidR="00D65266" w:rsidRDefault="00D65266" w:rsidP="00D65266">
      <w:pPr>
        <w:pStyle w:val="2f3"/>
        <w:rPr>
          <w:rFonts w:hint="eastAsia"/>
        </w:rPr>
      </w:pPr>
      <w:r>
        <w:t>[R1-GigabitEthernet0/0/3] quit</w:t>
      </w:r>
    </w:p>
    <w:p w14:paraId="148B0C4F" w14:textId="77777777" w:rsidR="00D65266" w:rsidRDefault="00D65266" w:rsidP="00D65266">
      <w:pPr>
        <w:pStyle w:val="2f3"/>
        <w:rPr>
          <w:rFonts w:hint="eastAsia"/>
        </w:rPr>
      </w:pPr>
    </w:p>
    <w:p w14:paraId="3563EE31" w14:textId="77777777" w:rsidR="00D65266" w:rsidRDefault="00D65266" w:rsidP="00D65266">
      <w:pPr>
        <w:pStyle w:val="2f3"/>
        <w:rPr>
          <w:rFonts w:hint="eastAsia"/>
        </w:rPr>
      </w:pPr>
      <w:r>
        <w:t>[R2]dhcp enable</w:t>
      </w:r>
    </w:p>
    <w:p w14:paraId="55B5B02E" w14:textId="77777777" w:rsidR="00D65266" w:rsidRDefault="00D65266" w:rsidP="00D65266">
      <w:pPr>
        <w:pStyle w:val="2f3"/>
        <w:rPr>
          <w:rFonts w:hint="eastAsia"/>
        </w:rPr>
      </w:pPr>
      <w:r>
        <w:t>[R2]interface GigabitEthernet0/0/4</w:t>
      </w:r>
    </w:p>
    <w:p w14:paraId="3634C182" w14:textId="77777777" w:rsidR="00D65266" w:rsidRDefault="00D65266" w:rsidP="00D65266">
      <w:pPr>
        <w:pStyle w:val="2f3"/>
        <w:rPr>
          <w:rFonts w:hint="eastAsia"/>
        </w:rPr>
      </w:pPr>
      <w:r>
        <w:t>[R2-GigabitEthernet0/0/4] ip address dhcp-alloc</w:t>
      </w:r>
    </w:p>
    <w:p w14:paraId="20F0682D" w14:textId="77777777" w:rsidR="00D65266" w:rsidRDefault="00D65266" w:rsidP="00D65266">
      <w:pPr>
        <w:pStyle w:val="2f3"/>
        <w:rPr>
          <w:rFonts w:hint="eastAsia"/>
        </w:rPr>
      </w:pPr>
      <w:r>
        <w:t>[R2-GigabitEthernet0/0/4] quit</w:t>
      </w:r>
    </w:p>
    <w:p w14:paraId="41D958EB" w14:textId="77777777" w:rsidR="00D65266" w:rsidRDefault="00D65266" w:rsidP="00D65266">
      <w:pPr>
        <w:pStyle w:val="1e"/>
      </w:pPr>
      <w:r>
        <w:t># Check the IP address allocation result on R1 and R2.</w:t>
      </w:r>
    </w:p>
    <w:p w14:paraId="4A350FA7" w14:textId="77777777" w:rsidR="00D65266" w:rsidRDefault="00D65266" w:rsidP="00D65266">
      <w:pPr>
        <w:pStyle w:val="2f3"/>
        <w:rPr>
          <w:rFonts w:hint="eastAsia"/>
        </w:rPr>
      </w:pPr>
      <w:r>
        <w:t>&lt;R1&gt;display ip interface  brief | in GigabitEthernet0/0/3</w:t>
      </w:r>
    </w:p>
    <w:p w14:paraId="70A6632A" w14:textId="77777777" w:rsidR="00D65266" w:rsidRDefault="00D65266" w:rsidP="00D65266">
      <w:pPr>
        <w:pStyle w:val="2f3"/>
        <w:rPr>
          <w:rFonts w:hint="eastAsia"/>
        </w:rPr>
      </w:pPr>
      <w:r>
        <w:t>*down: administratively down</w:t>
      </w:r>
    </w:p>
    <w:p w14:paraId="3A3738DF" w14:textId="77777777" w:rsidR="00D65266" w:rsidRDefault="00D65266" w:rsidP="00D65266">
      <w:pPr>
        <w:pStyle w:val="2f3"/>
        <w:rPr>
          <w:rFonts w:hint="eastAsia"/>
        </w:rPr>
      </w:pPr>
      <w:r>
        <w:t>!down: FIB overload down</w:t>
      </w:r>
    </w:p>
    <w:p w14:paraId="738D8B2A" w14:textId="77777777" w:rsidR="00D65266" w:rsidRDefault="00D65266" w:rsidP="00D65266">
      <w:pPr>
        <w:pStyle w:val="2f3"/>
        <w:rPr>
          <w:rFonts w:hint="eastAsia"/>
        </w:rPr>
      </w:pPr>
      <w:r>
        <w:lastRenderedPageBreak/>
        <w:t>^down: standby</w:t>
      </w:r>
    </w:p>
    <w:p w14:paraId="1820C764" w14:textId="77777777" w:rsidR="00D65266" w:rsidRDefault="00D65266" w:rsidP="00D65266">
      <w:pPr>
        <w:pStyle w:val="2f3"/>
        <w:rPr>
          <w:rFonts w:hint="eastAsia"/>
        </w:rPr>
      </w:pPr>
      <w:r>
        <w:t>(l): loopback</w:t>
      </w:r>
    </w:p>
    <w:p w14:paraId="3C8E07FE" w14:textId="77777777" w:rsidR="00D65266" w:rsidRDefault="00D65266" w:rsidP="00D65266">
      <w:pPr>
        <w:pStyle w:val="2f3"/>
        <w:rPr>
          <w:rFonts w:hint="eastAsia"/>
        </w:rPr>
      </w:pPr>
      <w:r>
        <w:t>(s): spoofing</w:t>
      </w:r>
    </w:p>
    <w:p w14:paraId="2FD56BBF" w14:textId="77777777" w:rsidR="00D65266" w:rsidRDefault="00D65266" w:rsidP="00D65266">
      <w:pPr>
        <w:pStyle w:val="2f3"/>
        <w:rPr>
          <w:rFonts w:hint="eastAsia"/>
        </w:rPr>
      </w:pPr>
      <w:r>
        <w:t>(d): Dampening Suppressed</w:t>
      </w:r>
    </w:p>
    <w:p w14:paraId="29935B60" w14:textId="77777777" w:rsidR="00D65266" w:rsidRDefault="00D65266" w:rsidP="00D65266">
      <w:pPr>
        <w:pStyle w:val="2f3"/>
        <w:rPr>
          <w:rFonts w:hint="eastAsia"/>
        </w:rPr>
      </w:pPr>
      <w:r>
        <w:t>The number of interface that is UP in Physical is 2</w:t>
      </w:r>
    </w:p>
    <w:p w14:paraId="15253550" w14:textId="77777777" w:rsidR="00D65266" w:rsidRDefault="00D65266" w:rsidP="00D65266">
      <w:pPr>
        <w:pStyle w:val="2f3"/>
        <w:rPr>
          <w:rFonts w:hint="eastAsia"/>
        </w:rPr>
      </w:pPr>
      <w:r>
        <w:t>The number of interface that is DOWN in Physical is 9</w:t>
      </w:r>
    </w:p>
    <w:p w14:paraId="4F7B03D2" w14:textId="77777777" w:rsidR="00D65266" w:rsidRDefault="00D65266" w:rsidP="00D65266">
      <w:pPr>
        <w:pStyle w:val="2f3"/>
        <w:rPr>
          <w:rFonts w:hint="eastAsia"/>
        </w:rPr>
      </w:pPr>
      <w:r>
        <w:t>The number of interface that is UP in Protocol is 2</w:t>
      </w:r>
    </w:p>
    <w:p w14:paraId="3D4E6D40" w14:textId="77777777" w:rsidR="00D65266" w:rsidRDefault="00D65266" w:rsidP="00D65266">
      <w:pPr>
        <w:pStyle w:val="2f3"/>
        <w:rPr>
          <w:rFonts w:hint="eastAsia"/>
        </w:rPr>
      </w:pPr>
      <w:r>
        <w:t>The number of interface that is DOWN in Protocol is 9</w:t>
      </w:r>
    </w:p>
    <w:p w14:paraId="04C2018D" w14:textId="77777777" w:rsidR="00D65266" w:rsidRDefault="00D65266" w:rsidP="00D65266">
      <w:pPr>
        <w:pStyle w:val="2f3"/>
        <w:rPr>
          <w:rFonts w:hint="eastAsia"/>
        </w:rPr>
      </w:pPr>
    </w:p>
    <w:p w14:paraId="21C234C6" w14:textId="77777777" w:rsidR="00D65266" w:rsidRDefault="00D65266" w:rsidP="00D65266">
      <w:pPr>
        <w:pStyle w:val="2f3"/>
        <w:rPr>
          <w:rFonts w:hint="eastAsia"/>
        </w:rPr>
      </w:pPr>
      <w:r>
        <w:t xml:space="preserve">Interface                         IP Address/Mask      Physical   Protocol  </w:t>
      </w:r>
    </w:p>
    <w:p w14:paraId="326F4C66" w14:textId="77777777" w:rsidR="00D65266" w:rsidRDefault="00D65266" w:rsidP="00D65266">
      <w:pPr>
        <w:pStyle w:val="2f3"/>
        <w:rPr>
          <w:rFonts w:hint="eastAsia"/>
        </w:rPr>
      </w:pPr>
      <w:r>
        <w:t xml:space="preserve">GigabitEthernet0/0/3               </w:t>
      </w:r>
      <w:r>
        <w:rPr>
          <w:color w:val="EC7061"/>
        </w:rPr>
        <w:t>172.16.10.1/24</w:t>
      </w:r>
      <w:r>
        <w:t xml:space="preserve">       up         up</w:t>
      </w:r>
    </w:p>
    <w:p w14:paraId="72D2AEEE" w14:textId="77777777" w:rsidR="00D65266" w:rsidRDefault="00D65266" w:rsidP="00D65266">
      <w:pPr>
        <w:pStyle w:val="2f3"/>
        <w:rPr>
          <w:rFonts w:hint="eastAsia"/>
        </w:rPr>
      </w:pPr>
    </w:p>
    <w:p w14:paraId="178DE46A" w14:textId="77777777" w:rsidR="00D65266" w:rsidRDefault="00D65266" w:rsidP="00D65266">
      <w:pPr>
        <w:pStyle w:val="2f3"/>
        <w:rPr>
          <w:rFonts w:hint="eastAsia"/>
        </w:rPr>
      </w:pPr>
      <w:r>
        <w:t>&lt;R2&gt;display ip interface brief | in GigabitEthernet0/0/4</w:t>
      </w:r>
    </w:p>
    <w:p w14:paraId="3980650A" w14:textId="77777777" w:rsidR="00D65266" w:rsidRDefault="00D65266" w:rsidP="00D65266">
      <w:pPr>
        <w:pStyle w:val="2f3"/>
        <w:rPr>
          <w:rFonts w:hint="eastAsia"/>
        </w:rPr>
      </w:pPr>
      <w:r>
        <w:t>*down: administratively down</w:t>
      </w:r>
    </w:p>
    <w:p w14:paraId="0DB102C2" w14:textId="77777777" w:rsidR="00D65266" w:rsidRDefault="00D65266" w:rsidP="00D65266">
      <w:pPr>
        <w:pStyle w:val="2f3"/>
        <w:rPr>
          <w:rFonts w:hint="eastAsia"/>
        </w:rPr>
      </w:pPr>
      <w:r>
        <w:t>!down: FIB overload down</w:t>
      </w:r>
    </w:p>
    <w:p w14:paraId="5AC382F3" w14:textId="77777777" w:rsidR="00D65266" w:rsidRDefault="00D65266" w:rsidP="00D65266">
      <w:pPr>
        <w:pStyle w:val="2f3"/>
        <w:rPr>
          <w:rFonts w:hint="eastAsia"/>
        </w:rPr>
      </w:pPr>
      <w:r>
        <w:t>^down: standby</w:t>
      </w:r>
    </w:p>
    <w:p w14:paraId="19838024" w14:textId="77777777" w:rsidR="00D65266" w:rsidRDefault="00D65266" w:rsidP="00D65266">
      <w:pPr>
        <w:pStyle w:val="2f3"/>
        <w:rPr>
          <w:rFonts w:hint="eastAsia"/>
        </w:rPr>
      </w:pPr>
      <w:r>
        <w:t>(l): loopback</w:t>
      </w:r>
    </w:p>
    <w:p w14:paraId="64D7B314" w14:textId="77777777" w:rsidR="00D65266" w:rsidRDefault="00D65266" w:rsidP="00D65266">
      <w:pPr>
        <w:pStyle w:val="2f3"/>
        <w:rPr>
          <w:rFonts w:hint="eastAsia"/>
        </w:rPr>
      </w:pPr>
      <w:r>
        <w:t>(s): spoofing</w:t>
      </w:r>
    </w:p>
    <w:p w14:paraId="41FDE37A" w14:textId="77777777" w:rsidR="00D65266" w:rsidRDefault="00D65266" w:rsidP="00D65266">
      <w:pPr>
        <w:pStyle w:val="2f3"/>
        <w:rPr>
          <w:rFonts w:hint="eastAsia"/>
        </w:rPr>
      </w:pPr>
      <w:r>
        <w:t>(d): Dampening Suppressed</w:t>
      </w:r>
    </w:p>
    <w:p w14:paraId="440C97A9" w14:textId="77777777" w:rsidR="00D65266" w:rsidRDefault="00D65266" w:rsidP="00D65266">
      <w:pPr>
        <w:pStyle w:val="2f3"/>
        <w:rPr>
          <w:rFonts w:hint="eastAsia"/>
        </w:rPr>
      </w:pPr>
      <w:r>
        <w:t>The number of interface that is UP in Physical is 2</w:t>
      </w:r>
    </w:p>
    <w:p w14:paraId="32230E27" w14:textId="77777777" w:rsidR="00D65266" w:rsidRDefault="00D65266" w:rsidP="00D65266">
      <w:pPr>
        <w:pStyle w:val="2f3"/>
        <w:rPr>
          <w:rFonts w:hint="eastAsia"/>
        </w:rPr>
      </w:pPr>
      <w:r>
        <w:t>The number of interface that is DOWN in Physical is 9</w:t>
      </w:r>
    </w:p>
    <w:p w14:paraId="05E2CD41" w14:textId="77777777" w:rsidR="00D65266" w:rsidRDefault="00D65266" w:rsidP="00D65266">
      <w:pPr>
        <w:pStyle w:val="2f3"/>
        <w:rPr>
          <w:rFonts w:hint="eastAsia"/>
        </w:rPr>
      </w:pPr>
      <w:r>
        <w:t>The number of interface that is UP in Protocol is 2</w:t>
      </w:r>
    </w:p>
    <w:p w14:paraId="68E8FD58" w14:textId="77777777" w:rsidR="00D65266" w:rsidRDefault="00D65266" w:rsidP="00D65266">
      <w:pPr>
        <w:pStyle w:val="2f3"/>
        <w:rPr>
          <w:rFonts w:hint="eastAsia"/>
        </w:rPr>
      </w:pPr>
      <w:r>
        <w:t>The number of interface that is DOWN in Protocol is 9</w:t>
      </w:r>
    </w:p>
    <w:p w14:paraId="4D4C04CA" w14:textId="77777777" w:rsidR="00D65266" w:rsidRDefault="00D65266" w:rsidP="00D65266">
      <w:pPr>
        <w:pStyle w:val="2f3"/>
        <w:rPr>
          <w:rFonts w:hint="eastAsia"/>
        </w:rPr>
      </w:pPr>
    </w:p>
    <w:p w14:paraId="7860A1D4" w14:textId="77777777" w:rsidR="00D65266" w:rsidRDefault="00D65266" w:rsidP="00D65266">
      <w:pPr>
        <w:pStyle w:val="2f3"/>
        <w:rPr>
          <w:rFonts w:hint="eastAsia"/>
        </w:rPr>
      </w:pPr>
      <w:r>
        <w:t xml:space="preserve">Interface                         IP Address/Mask      Physical   Protocol  </w:t>
      </w:r>
    </w:p>
    <w:p w14:paraId="2E2D4A29" w14:textId="77777777" w:rsidR="00D65266" w:rsidRDefault="00D65266" w:rsidP="00D65266">
      <w:pPr>
        <w:pStyle w:val="2f3"/>
        <w:rPr>
          <w:rFonts w:hint="eastAsia"/>
        </w:rPr>
      </w:pPr>
      <w:r>
        <w:t xml:space="preserve">GigabitEthernet0/0/4               </w:t>
      </w:r>
      <w:r>
        <w:rPr>
          <w:color w:val="EC7061"/>
        </w:rPr>
        <w:t>172.16.10.2/24</w:t>
      </w:r>
      <w:r>
        <w:t xml:space="preserve">       up         up</w:t>
      </w:r>
    </w:p>
    <w:p w14:paraId="1A82E262" w14:textId="77777777" w:rsidR="00D65266" w:rsidRDefault="00D65266" w:rsidP="00D65266">
      <w:pPr>
        <w:pStyle w:val="1e"/>
      </w:pPr>
      <w:r>
        <w:t>R1 and R2 have successfully obtained fixed IP addresses through DHCP.</w:t>
      </w:r>
    </w:p>
    <w:p w14:paraId="2A339B20" w14:textId="77777777" w:rsidR="00D65266" w:rsidRDefault="00D65266" w:rsidP="00D07FAA">
      <w:pPr>
        <w:pStyle w:val="3"/>
      </w:pPr>
      <w:r>
        <w:t>Configure DHCP snooping.</w:t>
      </w:r>
    </w:p>
    <w:p w14:paraId="18D2E615" w14:textId="77777777" w:rsidR="00D65266" w:rsidRDefault="00D65266" w:rsidP="00D65266">
      <w:pPr>
        <w:pStyle w:val="1e"/>
      </w:pPr>
      <w:r>
        <w:t>To prevent unauthorized DHCP servers from assigning IP addresses, enable DHCP snooping on S1, configure the interface connected to the DHCP server as the trusted interface, and enable DHCP snooping on the interface connected to terminals.</w:t>
      </w:r>
    </w:p>
    <w:p w14:paraId="6DD163BB" w14:textId="77777777" w:rsidR="00D65266" w:rsidRDefault="00D65266" w:rsidP="00D65266">
      <w:pPr>
        <w:pStyle w:val="1e"/>
      </w:pPr>
      <w:r>
        <w:t># Enable DHCP snooping globally on S1 and configure the interface connected to S3 as the trusted interface.</w:t>
      </w:r>
    </w:p>
    <w:p w14:paraId="14EBEE4E" w14:textId="77777777" w:rsidR="00D65266" w:rsidRDefault="00D65266" w:rsidP="00D65266">
      <w:pPr>
        <w:pStyle w:val="2f3"/>
        <w:rPr>
          <w:rFonts w:hint="eastAsia"/>
        </w:rPr>
      </w:pPr>
      <w:r>
        <w:t>[S1]</w:t>
      </w:r>
      <w:r w:rsidRPr="00CC4C98">
        <w:t>dhcp enable</w:t>
      </w:r>
    </w:p>
    <w:p w14:paraId="3A21D312" w14:textId="77777777" w:rsidR="00D65266" w:rsidRDefault="00D65266" w:rsidP="00D65266">
      <w:pPr>
        <w:pStyle w:val="2f3"/>
        <w:rPr>
          <w:rFonts w:hint="eastAsia"/>
        </w:rPr>
      </w:pPr>
      <w:r>
        <w:t>[S1]dhcp snooping enable ipv4</w:t>
      </w:r>
    </w:p>
    <w:p w14:paraId="3EAB1DE0" w14:textId="77777777" w:rsidR="00D65266" w:rsidRDefault="00D65266" w:rsidP="00D65266">
      <w:pPr>
        <w:pStyle w:val="2f3"/>
        <w:rPr>
          <w:rFonts w:hint="eastAsia"/>
        </w:rPr>
      </w:pPr>
    </w:p>
    <w:p w14:paraId="45A5E707" w14:textId="77777777" w:rsidR="00D65266" w:rsidRDefault="00D65266" w:rsidP="00D65266">
      <w:pPr>
        <w:pStyle w:val="2f3"/>
        <w:rPr>
          <w:rFonts w:hint="eastAsia"/>
        </w:rPr>
      </w:pPr>
      <w:r>
        <w:t>[S1]interface GigabitEthernet 0/0/12</w:t>
      </w:r>
    </w:p>
    <w:p w14:paraId="089CCA6B" w14:textId="77777777" w:rsidR="00D65266" w:rsidRDefault="00D65266" w:rsidP="00D65266">
      <w:pPr>
        <w:pStyle w:val="2f3"/>
        <w:rPr>
          <w:rFonts w:hint="eastAsia"/>
        </w:rPr>
      </w:pPr>
      <w:r>
        <w:t>[S1-GigabitEthernet0/0/12] dhcp snooping trusted</w:t>
      </w:r>
    </w:p>
    <w:p w14:paraId="020E1A4E" w14:textId="77777777" w:rsidR="00D65266" w:rsidRDefault="00D65266" w:rsidP="00D65266">
      <w:pPr>
        <w:pStyle w:val="2f3"/>
        <w:rPr>
          <w:rFonts w:hint="eastAsia"/>
        </w:rPr>
      </w:pPr>
      <w:r>
        <w:t>[S1-GigabitEthernet0/0/12] quit</w:t>
      </w:r>
    </w:p>
    <w:p w14:paraId="7213D4FC" w14:textId="77777777" w:rsidR="00D65266" w:rsidRDefault="00D65266" w:rsidP="00D65266">
      <w:pPr>
        <w:pStyle w:val="1e"/>
      </w:pPr>
      <w:r>
        <w:t>Note that the DHCP function must be enabled first.</w:t>
      </w:r>
    </w:p>
    <w:p w14:paraId="7DDEBFA8" w14:textId="77777777" w:rsidR="00D65266" w:rsidRDefault="00D65266" w:rsidP="00D65266">
      <w:pPr>
        <w:pStyle w:val="1e"/>
      </w:pPr>
      <w:r>
        <w:t># Enable DHCP snooping on S1's interfaces connected to R1 and R2.</w:t>
      </w:r>
    </w:p>
    <w:p w14:paraId="656B8764" w14:textId="77777777" w:rsidR="00D65266" w:rsidRDefault="00D65266" w:rsidP="00D65266">
      <w:pPr>
        <w:pStyle w:val="2f3"/>
        <w:rPr>
          <w:rFonts w:hint="eastAsia"/>
        </w:rPr>
      </w:pPr>
      <w:r>
        <w:t>[S1]interface GigabitEthernet 0/0/1</w:t>
      </w:r>
    </w:p>
    <w:p w14:paraId="6935EECD" w14:textId="77777777" w:rsidR="00D65266" w:rsidRDefault="00D65266" w:rsidP="00D65266">
      <w:pPr>
        <w:pStyle w:val="2f3"/>
        <w:rPr>
          <w:rFonts w:hint="eastAsia"/>
        </w:rPr>
      </w:pPr>
      <w:r>
        <w:t xml:space="preserve">[S1-GigabitEthernet0/0/1] dhcp snooping enable  </w:t>
      </w:r>
    </w:p>
    <w:p w14:paraId="551728C1" w14:textId="77777777" w:rsidR="00D65266" w:rsidRDefault="00D65266" w:rsidP="00D65266">
      <w:pPr>
        <w:pStyle w:val="2f3"/>
        <w:rPr>
          <w:rFonts w:hint="eastAsia"/>
        </w:rPr>
      </w:pPr>
      <w:r>
        <w:t>[S1-GigabitEthernet0/0/1] quit</w:t>
      </w:r>
    </w:p>
    <w:p w14:paraId="74835EBC" w14:textId="77777777" w:rsidR="00D65266" w:rsidRDefault="00D65266" w:rsidP="00D65266">
      <w:pPr>
        <w:pStyle w:val="2f3"/>
        <w:rPr>
          <w:rFonts w:hint="eastAsia"/>
        </w:rPr>
      </w:pPr>
      <w:r>
        <w:t>[S1]interface GigabitEthernet 0/0/2</w:t>
      </w:r>
    </w:p>
    <w:p w14:paraId="6ED63E57" w14:textId="77777777" w:rsidR="00D65266" w:rsidRDefault="00D65266" w:rsidP="00D65266">
      <w:pPr>
        <w:pStyle w:val="2f3"/>
        <w:rPr>
          <w:rFonts w:hint="eastAsia"/>
        </w:rPr>
      </w:pPr>
      <w:r>
        <w:t>[S1-GigabitEthernet0/0/2] dhcp snooping enable</w:t>
      </w:r>
    </w:p>
    <w:p w14:paraId="2C228D1D" w14:textId="77777777" w:rsidR="00D65266" w:rsidRDefault="00D65266" w:rsidP="00D65266">
      <w:pPr>
        <w:pStyle w:val="2f3"/>
        <w:rPr>
          <w:rFonts w:hint="eastAsia"/>
        </w:rPr>
      </w:pPr>
      <w:r>
        <w:t>[S1-GigabitEthernet0/0/2] quit</w:t>
      </w:r>
    </w:p>
    <w:p w14:paraId="448C4E9A" w14:textId="77777777" w:rsidR="00D65266" w:rsidRDefault="00D65266" w:rsidP="00D65266">
      <w:pPr>
        <w:pStyle w:val="1e"/>
      </w:pPr>
      <w:r>
        <w:lastRenderedPageBreak/>
        <w:t># Shut down interfaces on R1 and R2, wait for a period of time, and enable the interfaces again to obtain IP addresses through DHCP.</w:t>
      </w:r>
    </w:p>
    <w:p w14:paraId="55B04535" w14:textId="77777777" w:rsidR="00D65266" w:rsidRDefault="00D65266" w:rsidP="00D65266">
      <w:pPr>
        <w:pStyle w:val="2f3"/>
        <w:rPr>
          <w:rFonts w:hint="eastAsia"/>
        </w:rPr>
      </w:pPr>
      <w:r>
        <w:t>[R1]interface GigabitEthernet0/0/3</w:t>
      </w:r>
    </w:p>
    <w:p w14:paraId="665BE53B" w14:textId="77777777" w:rsidR="00D65266" w:rsidRDefault="00D65266" w:rsidP="00D65266">
      <w:pPr>
        <w:pStyle w:val="2f3"/>
        <w:rPr>
          <w:rFonts w:hint="eastAsia"/>
        </w:rPr>
      </w:pPr>
      <w:r>
        <w:t>[R1-GigabitEthernet0/0/3] shutdown</w:t>
      </w:r>
    </w:p>
    <w:p w14:paraId="6E76069C" w14:textId="77777777" w:rsidR="00D65266" w:rsidRDefault="00D65266" w:rsidP="00D65266">
      <w:pPr>
        <w:pStyle w:val="2f3"/>
        <w:rPr>
          <w:rFonts w:hint="eastAsia"/>
        </w:rPr>
      </w:pPr>
    </w:p>
    <w:p w14:paraId="40E88A61" w14:textId="77777777" w:rsidR="00D65266" w:rsidRDefault="00D65266" w:rsidP="00D65266">
      <w:pPr>
        <w:pStyle w:val="2f3"/>
        <w:rPr>
          <w:rFonts w:hint="eastAsia"/>
        </w:rPr>
      </w:pPr>
      <w:r>
        <w:t>[R2]interface GigabitEthernet0/0/4</w:t>
      </w:r>
    </w:p>
    <w:p w14:paraId="341180E2" w14:textId="77777777" w:rsidR="00D65266" w:rsidRDefault="00D65266" w:rsidP="00D65266">
      <w:pPr>
        <w:pStyle w:val="2f3"/>
        <w:rPr>
          <w:rFonts w:hint="eastAsia"/>
        </w:rPr>
      </w:pPr>
      <w:r>
        <w:t>[R2-GigabitEthernet0/0/4] shutdown</w:t>
      </w:r>
    </w:p>
    <w:p w14:paraId="1E8A292F" w14:textId="77777777" w:rsidR="00D65266" w:rsidRDefault="00D65266" w:rsidP="00D65266">
      <w:pPr>
        <w:pStyle w:val="2f3"/>
        <w:rPr>
          <w:rFonts w:hint="eastAsia"/>
        </w:rPr>
      </w:pPr>
    </w:p>
    <w:p w14:paraId="355AA3B3" w14:textId="77777777" w:rsidR="00D65266" w:rsidRDefault="00D65266" w:rsidP="00D65266">
      <w:pPr>
        <w:pStyle w:val="2f3"/>
        <w:rPr>
          <w:rFonts w:hint="eastAsia"/>
        </w:rPr>
      </w:pPr>
      <w:r>
        <w:t>[R1]interface GigabitEthernet0/0/3</w:t>
      </w:r>
    </w:p>
    <w:p w14:paraId="7146E9A2" w14:textId="77777777" w:rsidR="00D65266" w:rsidRDefault="00D65266" w:rsidP="00D65266">
      <w:pPr>
        <w:pStyle w:val="2f3"/>
        <w:rPr>
          <w:rFonts w:hint="eastAsia"/>
        </w:rPr>
      </w:pPr>
      <w:r>
        <w:t>[R1-GigabitEthernet0/0/3] undo shutdown</w:t>
      </w:r>
    </w:p>
    <w:p w14:paraId="487DE35D" w14:textId="77777777" w:rsidR="00D65266" w:rsidRDefault="00D65266" w:rsidP="00D65266">
      <w:pPr>
        <w:pStyle w:val="2f3"/>
        <w:rPr>
          <w:rFonts w:hint="eastAsia"/>
        </w:rPr>
      </w:pPr>
    </w:p>
    <w:p w14:paraId="208835D6" w14:textId="77777777" w:rsidR="00D65266" w:rsidRDefault="00D65266" w:rsidP="00D65266">
      <w:pPr>
        <w:pStyle w:val="2f3"/>
        <w:rPr>
          <w:rFonts w:hint="eastAsia"/>
        </w:rPr>
      </w:pPr>
      <w:r>
        <w:t>[R2]interface GigabitEthernet0/0/4</w:t>
      </w:r>
    </w:p>
    <w:p w14:paraId="24861E6C" w14:textId="77777777" w:rsidR="00D65266" w:rsidRPr="00F863B9" w:rsidRDefault="00D65266" w:rsidP="00D65266">
      <w:pPr>
        <w:pStyle w:val="2f3"/>
        <w:rPr>
          <w:rFonts w:hint="eastAsia"/>
        </w:rPr>
      </w:pPr>
      <w:r>
        <w:t>[R2-GigabitEthernet0/0/4] undo shutdown</w:t>
      </w:r>
    </w:p>
    <w:p w14:paraId="4849DA3E" w14:textId="77777777" w:rsidR="00D65266" w:rsidRDefault="00D65266" w:rsidP="00D65266">
      <w:pPr>
        <w:pStyle w:val="1e"/>
      </w:pPr>
      <w:r>
        <w:t># Check dynamic DHCP snooping entries on S1.</w:t>
      </w:r>
    </w:p>
    <w:p w14:paraId="54466187" w14:textId="77777777" w:rsidR="00D65266" w:rsidRDefault="00D65266" w:rsidP="00D65266">
      <w:pPr>
        <w:pStyle w:val="2f3"/>
        <w:rPr>
          <w:rFonts w:hint="eastAsia"/>
        </w:rPr>
      </w:pPr>
      <w:r>
        <w:t>[S1]display dhcp snooping user-bind all</w:t>
      </w:r>
    </w:p>
    <w:p w14:paraId="2B184C30" w14:textId="77777777" w:rsidR="00D65266" w:rsidRDefault="00D65266" w:rsidP="00D65266">
      <w:pPr>
        <w:pStyle w:val="2f3"/>
        <w:rPr>
          <w:rFonts w:hint="eastAsia"/>
        </w:rPr>
      </w:pPr>
      <w:r>
        <w:t>DHCP Dynamic Bind-table:</w:t>
      </w:r>
    </w:p>
    <w:p w14:paraId="5E2FA69A" w14:textId="77777777" w:rsidR="00D65266" w:rsidRDefault="00D65266" w:rsidP="00D65266">
      <w:pPr>
        <w:pStyle w:val="2f3"/>
        <w:rPr>
          <w:rFonts w:hint="eastAsia"/>
        </w:rPr>
      </w:pPr>
      <w:r>
        <w:t xml:space="preserve">Flags:O - outer vlan ,I - inner vlan ,P - map vlan </w:t>
      </w:r>
    </w:p>
    <w:p w14:paraId="651741A0" w14:textId="77777777" w:rsidR="00D65266" w:rsidRDefault="00D65266" w:rsidP="00D65266">
      <w:pPr>
        <w:pStyle w:val="2f3"/>
        <w:rPr>
          <w:rFonts w:hint="eastAsia"/>
        </w:rPr>
      </w:pPr>
      <w:r>
        <w:t xml:space="preserve">IP Address       MAC Address    </w:t>
      </w:r>
      <w:r>
        <w:tab/>
      </w:r>
      <w:r>
        <w:tab/>
        <w:t xml:space="preserve"> VSI/VLAN(O/I/P)  </w:t>
      </w:r>
      <w:r>
        <w:tab/>
      </w:r>
      <w:r>
        <w:tab/>
        <w:t xml:space="preserve">Interface      Lease           </w:t>
      </w:r>
    </w:p>
    <w:p w14:paraId="483D959B" w14:textId="77777777" w:rsidR="00D65266" w:rsidRDefault="00D65266" w:rsidP="00D65266">
      <w:pPr>
        <w:pStyle w:val="2f3"/>
        <w:rPr>
          <w:rFonts w:hint="eastAsia"/>
        </w:rPr>
      </w:pPr>
    </w:p>
    <w:p w14:paraId="7DA12629" w14:textId="77777777" w:rsidR="00D65266" w:rsidRDefault="00D65266" w:rsidP="00D65266">
      <w:pPr>
        <w:pStyle w:val="2f3"/>
        <w:rPr>
          <w:rFonts w:hint="eastAsia"/>
        </w:rPr>
      </w:pPr>
      <w:r>
        <w:t>--------------------------------------------------------------------------------</w:t>
      </w:r>
    </w:p>
    <w:p w14:paraId="2A41DE58" w14:textId="77777777" w:rsidR="00D65266" w:rsidRDefault="00D65266" w:rsidP="00D65266">
      <w:pPr>
        <w:pStyle w:val="2f3"/>
        <w:rPr>
          <w:rFonts w:hint="eastAsia"/>
        </w:rPr>
      </w:pPr>
      <w:r>
        <w:t xml:space="preserve">172.16.10.1       5489-98bf-6225    </w:t>
      </w:r>
      <w:r>
        <w:tab/>
        <w:t>10  /--  /--       GE0/0/1        2020.07.14-22:42</w:t>
      </w:r>
    </w:p>
    <w:p w14:paraId="3BFB9BBA" w14:textId="77777777" w:rsidR="00D65266" w:rsidRDefault="00D65266" w:rsidP="00D65266">
      <w:pPr>
        <w:pStyle w:val="2f3"/>
        <w:rPr>
          <w:rFonts w:hint="eastAsia"/>
        </w:rPr>
      </w:pPr>
      <w:r>
        <w:t xml:space="preserve">172.16.10.2       5489-982a-0ad0   </w:t>
      </w:r>
      <w:r>
        <w:tab/>
      </w:r>
      <w:r>
        <w:tab/>
        <w:t xml:space="preserve">10  /--  /--      </w:t>
      </w:r>
      <w:r>
        <w:tab/>
        <w:t xml:space="preserve"> GE0/0/2        2020.07.14-22:46</w:t>
      </w:r>
    </w:p>
    <w:p w14:paraId="3E920C88" w14:textId="77777777" w:rsidR="00D65266" w:rsidRDefault="00D65266" w:rsidP="00D65266">
      <w:pPr>
        <w:pStyle w:val="2f3"/>
        <w:rPr>
          <w:rFonts w:hint="eastAsia"/>
        </w:rPr>
      </w:pPr>
      <w:r>
        <w:t>--------------------------------------------------------------------------------</w:t>
      </w:r>
    </w:p>
    <w:p w14:paraId="03F78EB5" w14:textId="77777777" w:rsidR="00D65266" w:rsidRPr="00F863B9" w:rsidRDefault="00D65266" w:rsidP="00D65266">
      <w:pPr>
        <w:pStyle w:val="2f3"/>
        <w:rPr>
          <w:rFonts w:hint="eastAsia"/>
        </w:rPr>
      </w:pPr>
      <w:r>
        <w:t xml:space="preserve">print count:           2          total count:           2        </w:t>
      </w:r>
    </w:p>
    <w:p w14:paraId="4B2A6C4D" w14:textId="77777777" w:rsidR="00D65266" w:rsidRDefault="00D65266" w:rsidP="00D65266">
      <w:pPr>
        <w:pStyle w:val="1e"/>
      </w:pPr>
      <w:r>
        <w:t>In this case, dynamic entries are generated.</w:t>
      </w:r>
    </w:p>
    <w:p w14:paraId="3589A8CE" w14:textId="77777777" w:rsidR="00D65266" w:rsidRDefault="00D65266" w:rsidP="00D07FAA">
      <w:pPr>
        <w:pStyle w:val="3"/>
      </w:pPr>
      <w:r>
        <w:t>Configure IPSG.</w:t>
      </w:r>
    </w:p>
    <w:p w14:paraId="7D1DB0B6" w14:textId="77777777" w:rsidR="00D65266" w:rsidRDefault="00D65266" w:rsidP="00D65266">
      <w:pPr>
        <w:pStyle w:val="1e"/>
      </w:pPr>
      <w:r>
        <w:t>Enable IPSG on S1 to prevent terminal users from configuring static IP addresses without permission, allow hosts to use only the IP addresses allocated by the DHCP server, and prevent access of unauthorized users.</w:t>
      </w:r>
    </w:p>
    <w:p w14:paraId="77113A10" w14:textId="77777777" w:rsidR="00D65266" w:rsidRDefault="00D65266" w:rsidP="00D65266">
      <w:pPr>
        <w:pStyle w:val="1e"/>
      </w:pPr>
      <w:r>
        <w:t># Enable IPSG on GE0/0/1 and GE0/0/2 of S1.</w:t>
      </w:r>
    </w:p>
    <w:p w14:paraId="6AED7311" w14:textId="77777777" w:rsidR="00D65266" w:rsidRDefault="00D65266" w:rsidP="00D65266">
      <w:pPr>
        <w:pStyle w:val="2f3"/>
        <w:rPr>
          <w:rFonts w:hint="eastAsia"/>
        </w:rPr>
      </w:pPr>
      <w:r>
        <w:t>[S1]interface GigabitEthernet 0/0/1</w:t>
      </w:r>
    </w:p>
    <w:p w14:paraId="32644BBD" w14:textId="77777777" w:rsidR="00D65266" w:rsidRDefault="00D65266" w:rsidP="00D65266">
      <w:pPr>
        <w:pStyle w:val="2f3"/>
        <w:rPr>
          <w:rFonts w:hint="eastAsia"/>
        </w:rPr>
      </w:pPr>
      <w:r>
        <w:t>[S1-GigabitEthernet0/0/1] ip source check user-bind enable</w:t>
      </w:r>
    </w:p>
    <w:p w14:paraId="4CBA4F2D" w14:textId="77777777" w:rsidR="00D65266" w:rsidRDefault="00D65266" w:rsidP="00D65266">
      <w:pPr>
        <w:pStyle w:val="2f3"/>
        <w:rPr>
          <w:rFonts w:hint="eastAsia"/>
        </w:rPr>
      </w:pPr>
      <w:r>
        <w:t>[S1-GigabitEthernet0/0/1] ip source check user-bind alarm enable</w:t>
      </w:r>
    </w:p>
    <w:p w14:paraId="227C500F" w14:textId="77777777" w:rsidR="00D65266" w:rsidRDefault="00D65266" w:rsidP="00D65266">
      <w:pPr>
        <w:pStyle w:val="2f3"/>
        <w:rPr>
          <w:rFonts w:hint="eastAsia"/>
        </w:rPr>
      </w:pPr>
      <w:r>
        <w:t>[S1-GigabitEthernet0/0/1] ip source check user-bind alarm threshold 3</w:t>
      </w:r>
    </w:p>
    <w:p w14:paraId="161819B5" w14:textId="77777777" w:rsidR="00D65266" w:rsidRDefault="00D65266" w:rsidP="00D65266">
      <w:pPr>
        <w:pStyle w:val="2f3"/>
        <w:rPr>
          <w:rFonts w:hint="eastAsia"/>
        </w:rPr>
      </w:pPr>
      <w:r>
        <w:t>[S1-GigabitEthernet0/0/1] quit</w:t>
      </w:r>
    </w:p>
    <w:p w14:paraId="359EE875" w14:textId="77777777" w:rsidR="00D65266" w:rsidRDefault="00D65266" w:rsidP="00D65266">
      <w:pPr>
        <w:pStyle w:val="2f3"/>
        <w:rPr>
          <w:rFonts w:hint="eastAsia"/>
        </w:rPr>
      </w:pPr>
      <w:r>
        <w:t>[S1]interface GigabitEthernet 0/0/2</w:t>
      </w:r>
    </w:p>
    <w:p w14:paraId="2C4890B8" w14:textId="77777777" w:rsidR="00D65266" w:rsidRDefault="00D65266" w:rsidP="00D65266">
      <w:pPr>
        <w:pStyle w:val="2f3"/>
        <w:rPr>
          <w:rFonts w:hint="eastAsia"/>
        </w:rPr>
      </w:pPr>
      <w:r>
        <w:t>[S1-GigabitEthernet0/0/2] ip source check user-bind enable</w:t>
      </w:r>
    </w:p>
    <w:p w14:paraId="76E4AFDE" w14:textId="77777777" w:rsidR="00D65266" w:rsidRDefault="00D65266" w:rsidP="00D65266">
      <w:pPr>
        <w:pStyle w:val="2f3"/>
        <w:rPr>
          <w:rFonts w:hint="eastAsia"/>
        </w:rPr>
      </w:pPr>
      <w:r>
        <w:t>[S1-GigabitEthernet0/0/2] ip source check user-bind alarm enable</w:t>
      </w:r>
    </w:p>
    <w:p w14:paraId="3E3BCD5C" w14:textId="77777777" w:rsidR="00D65266" w:rsidRDefault="00D65266" w:rsidP="00D65266">
      <w:pPr>
        <w:pStyle w:val="2f3"/>
        <w:rPr>
          <w:rFonts w:hint="eastAsia"/>
        </w:rPr>
      </w:pPr>
      <w:r>
        <w:t>[S1-GigabitEthernet0/0/2] ip source check user-bind alarm threshold 3</w:t>
      </w:r>
    </w:p>
    <w:p w14:paraId="17422A0D" w14:textId="77777777" w:rsidR="00D65266" w:rsidRDefault="00D65266" w:rsidP="00D65266">
      <w:pPr>
        <w:pStyle w:val="1e"/>
      </w:pPr>
      <w:r>
        <w:t>Enable the alarm function for IP packet check and set the alarm threshold for the number of discarded IP packets to 3.</w:t>
      </w:r>
    </w:p>
    <w:p w14:paraId="6053F037" w14:textId="77777777" w:rsidR="00D65266" w:rsidRDefault="00D65266" w:rsidP="00D65266">
      <w:pPr>
        <w:pStyle w:val="1e"/>
      </w:pPr>
      <w:r>
        <w:t># On R1, test the connectivity of the link between R1 and R5.</w:t>
      </w:r>
    </w:p>
    <w:p w14:paraId="0F33505D" w14:textId="77777777" w:rsidR="00D65266" w:rsidRDefault="00D65266" w:rsidP="00D65266">
      <w:pPr>
        <w:pStyle w:val="2f3"/>
        <w:rPr>
          <w:rFonts w:hint="eastAsia"/>
        </w:rPr>
      </w:pPr>
      <w:r>
        <w:t>&lt;R1&gt;ping -c 1 172.16.10.254</w:t>
      </w:r>
    </w:p>
    <w:p w14:paraId="3E9EC638" w14:textId="77777777" w:rsidR="00D65266" w:rsidRDefault="00D65266" w:rsidP="00D65266">
      <w:pPr>
        <w:pStyle w:val="2f3"/>
        <w:rPr>
          <w:rFonts w:hint="eastAsia"/>
        </w:rPr>
      </w:pPr>
      <w:r>
        <w:t xml:space="preserve">  PING 172.16.10.254: 56  data bytes, press CTRL_C to break</w:t>
      </w:r>
    </w:p>
    <w:p w14:paraId="6C27224A" w14:textId="77777777" w:rsidR="00D65266" w:rsidRDefault="00D65266" w:rsidP="00D65266">
      <w:pPr>
        <w:pStyle w:val="2f3"/>
        <w:rPr>
          <w:rFonts w:hint="eastAsia"/>
        </w:rPr>
      </w:pPr>
      <w:r>
        <w:t xml:space="preserve">    Reply from 172.16.10.254: bytes=56 Sequence=1 ttl=255 time=110 ms</w:t>
      </w:r>
    </w:p>
    <w:p w14:paraId="345B69D1" w14:textId="77777777" w:rsidR="00D65266" w:rsidRDefault="00D65266" w:rsidP="00D65266">
      <w:pPr>
        <w:pStyle w:val="2f3"/>
        <w:rPr>
          <w:rFonts w:hint="eastAsia"/>
        </w:rPr>
      </w:pPr>
    </w:p>
    <w:p w14:paraId="31F7575C" w14:textId="77777777" w:rsidR="00D65266" w:rsidRDefault="00D65266" w:rsidP="00D65266">
      <w:pPr>
        <w:pStyle w:val="2f3"/>
        <w:rPr>
          <w:rFonts w:hint="eastAsia"/>
        </w:rPr>
      </w:pPr>
      <w:r>
        <w:lastRenderedPageBreak/>
        <w:t xml:space="preserve">  --- 172.16.10.254 ping statistics ---</w:t>
      </w:r>
    </w:p>
    <w:p w14:paraId="78DF357E" w14:textId="77777777" w:rsidR="00D65266" w:rsidRDefault="00D65266" w:rsidP="00D65266">
      <w:pPr>
        <w:pStyle w:val="2f3"/>
        <w:rPr>
          <w:rFonts w:hint="eastAsia"/>
        </w:rPr>
      </w:pPr>
      <w:r>
        <w:t xml:space="preserve">    1 packet(s) transmitted</w:t>
      </w:r>
    </w:p>
    <w:p w14:paraId="26141125" w14:textId="77777777" w:rsidR="00D65266" w:rsidRDefault="00D65266" w:rsidP="00D65266">
      <w:pPr>
        <w:pStyle w:val="2f3"/>
        <w:rPr>
          <w:rFonts w:hint="eastAsia"/>
        </w:rPr>
      </w:pPr>
      <w:r>
        <w:t xml:space="preserve">    1 packet(s) received</w:t>
      </w:r>
    </w:p>
    <w:p w14:paraId="6AE28158" w14:textId="77777777" w:rsidR="00D65266" w:rsidRDefault="00D65266" w:rsidP="00D65266">
      <w:pPr>
        <w:pStyle w:val="2f3"/>
        <w:rPr>
          <w:rFonts w:hint="eastAsia"/>
        </w:rPr>
      </w:pPr>
      <w:r>
        <w:t xml:space="preserve">    0.00% packet loss</w:t>
      </w:r>
    </w:p>
    <w:p w14:paraId="0E89030F" w14:textId="77777777" w:rsidR="00D65266" w:rsidRDefault="00D65266" w:rsidP="00D65266">
      <w:pPr>
        <w:pStyle w:val="2f3"/>
        <w:rPr>
          <w:rFonts w:hint="eastAsia"/>
        </w:rPr>
      </w:pPr>
      <w:r>
        <w:t xml:space="preserve">    round-trip min/avg/max = 110/110/110 ms</w:t>
      </w:r>
    </w:p>
    <w:p w14:paraId="3947141E" w14:textId="77777777" w:rsidR="00D65266" w:rsidRDefault="00D65266" w:rsidP="00D65266">
      <w:pPr>
        <w:pStyle w:val="1e"/>
      </w:pPr>
      <w:r>
        <w:t>R1 can communicate with the gateway.</w:t>
      </w:r>
    </w:p>
    <w:p w14:paraId="76DB892E" w14:textId="77777777" w:rsidR="00D65266" w:rsidRDefault="00D65266" w:rsidP="00D65266">
      <w:pPr>
        <w:pStyle w:val="1e"/>
      </w:pPr>
      <w:r>
        <w:t># Change the IP address of R1 to 172.16.10.11/24 so that the packets sent by R1 cannot match dynamic DHCP snooping entries. That is, the packets cannot pass the IPSG check.</w:t>
      </w:r>
    </w:p>
    <w:p w14:paraId="5F2A9216" w14:textId="77777777" w:rsidR="00D65266" w:rsidRDefault="00D65266" w:rsidP="00D65266">
      <w:pPr>
        <w:pStyle w:val="2f3"/>
        <w:rPr>
          <w:rFonts w:hint="eastAsia"/>
        </w:rPr>
      </w:pPr>
      <w:r>
        <w:t>[R1]interface GigabitEthernet0/0/3</w:t>
      </w:r>
    </w:p>
    <w:p w14:paraId="7F3330E0" w14:textId="77777777" w:rsidR="00D65266" w:rsidRDefault="00D65266" w:rsidP="00D65266">
      <w:pPr>
        <w:pStyle w:val="2f3"/>
        <w:rPr>
          <w:rFonts w:hint="eastAsia"/>
        </w:rPr>
      </w:pPr>
      <w:r>
        <w:t>[R1-GigabitEthernet0/0/3] ip address 172.16.10.11 24</w:t>
      </w:r>
    </w:p>
    <w:p w14:paraId="69E70E3D" w14:textId="77777777" w:rsidR="00D65266" w:rsidRDefault="00D65266" w:rsidP="00D65266">
      <w:pPr>
        <w:pStyle w:val="1e"/>
      </w:pPr>
      <w:r>
        <w:t># On R1, test the connectivity with the gateway again.</w:t>
      </w:r>
    </w:p>
    <w:p w14:paraId="601A2694" w14:textId="77777777" w:rsidR="00D65266" w:rsidRDefault="00D65266" w:rsidP="00D65266">
      <w:pPr>
        <w:pStyle w:val="2f3"/>
        <w:rPr>
          <w:rFonts w:hint="eastAsia"/>
        </w:rPr>
      </w:pPr>
      <w:r>
        <w:t>[R1]ping -c 4 172.16.10.254</w:t>
      </w:r>
    </w:p>
    <w:p w14:paraId="6646F599" w14:textId="77777777" w:rsidR="00D65266" w:rsidRDefault="00D65266" w:rsidP="00D65266">
      <w:pPr>
        <w:pStyle w:val="2f3"/>
        <w:rPr>
          <w:rFonts w:hint="eastAsia"/>
        </w:rPr>
      </w:pPr>
      <w:r>
        <w:t xml:space="preserve">  PING 172.16.10.254: 56  data bytes, press CTRL_C to break</w:t>
      </w:r>
    </w:p>
    <w:p w14:paraId="4B48D5C2" w14:textId="77777777" w:rsidR="00D65266" w:rsidRPr="008C2479" w:rsidRDefault="00D65266" w:rsidP="00D65266">
      <w:pPr>
        <w:pStyle w:val="2f3"/>
        <w:rPr>
          <w:rFonts w:hint="eastAsia"/>
          <w:color w:val="EC7061"/>
        </w:rPr>
      </w:pPr>
      <w:r>
        <w:rPr>
          <w:color w:val="EC7061"/>
        </w:rPr>
        <w:t xml:space="preserve">    Request time out</w:t>
      </w:r>
    </w:p>
    <w:p w14:paraId="443D51E3" w14:textId="77777777" w:rsidR="00D65266" w:rsidRPr="008C2479" w:rsidRDefault="00D65266" w:rsidP="00D65266">
      <w:pPr>
        <w:pStyle w:val="2f3"/>
        <w:rPr>
          <w:rFonts w:hint="eastAsia"/>
          <w:color w:val="EC7061"/>
        </w:rPr>
      </w:pPr>
      <w:r>
        <w:rPr>
          <w:color w:val="EC7061"/>
        </w:rPr>
        <w:t xml:space="preserve">    Request time out</w:t>
      </w:r>
    </w:p>
    <w:p w14:paraId="7F7B4635" w14:textId="77777777" w:rsidR="00D65266" w:rsidRPr="008C2479" w:rsidRDefault="00D65266" w:rsidP="00D65266">
      <w:pPr>
        <w:pStyle w:val="2f3"/>
        <w:rPr>
          <w:rFonts w:hint="eastAsia"/>
          <w:color w:val="EC7061"/>
        </w:rPr>
      </w:pPr>
      <w:r>
        <w:rPr>
          <w:color w:val="EC7061"/>
        </w:rPr>
        <w:t xml:space="preserve">    Request time out</w:t>
      </w:r>
    </w:p>
    <w:p w14:paraId="374149CE" w14:textId="77777777" w:rsidR="00D65266" w:rsidRPr="008C2479" w:rsidRDefault="00D65266" w:rsidP="00D65266">
      <w:pPr>
        <w:pStyle w:val="2f3"/>
        <w:rPr>
          <w:rFonts w:hint="eastAsia"/>
          <w:color w:val="EC7061"/>
        </w:rPr>
      </w:pPr>
      <w:r>
        <w:rPr>
          <w:color w:val="EC7061"/>
        </w:rPr>
        <w:t xml:space="preserve">    Request time out</w:t>
      </w:r>
    </w:p>
    <w:p w14:paraId="5EB922B3" w14:textId="77777777" w:rsidR="00D65266" w:rsidRDefault="00D65266" w:rsidP="00D65266">
      <w:pPr>
        <w:pStyle w:val="2f3"/>
        <w:rPr>
          <w:rFonts w:hint="eastAsia"/>
        </w:rPr>
      </w:pPr>
    </w:p>
    <w:p w14:paraId="7F751613" w14:textId="77777777" w:rsidR="00D65266" w:rsidRDefault="00D65266" w:rsidP="00D65266">
      <w:pPr>
        <w:pStyle w:val="2f3"/>
        <w:rPr>
          <w:rFonts w:hint="eastAsia"/>
        </w:rPr>
      </w:pPr>
      <w:r>
        <w:t xml:space="preserve">  --- 172.16.10.254 ping statistics ---</w:t>
      </w:r>
    </w:p>
    <w:p w14:paraId="49DCCA11" w14:textId="77777777" w:rsidR="00D65266" w:rsidRDefault="00D65266" w:rsidP="00D65266">
      <w:pPr>
        <w:pStyle w:val="2f3"/>
        <w:rPr>
          <w:rFonts w:hint="eastAsia"/>
        </w:rPr>
      </w:pPr>
      <w:r>
        <w:t xml:space="preserve">    4 packet(s) transmitted</w:t>
      </w:r>
    </w:p>
    <w:p w14:paraId="3640CF0F" w14:textId="77777777" w:rsidR="00D65266" w:rsidRDefault="00D65266" w:rsidP="00D65266">
      <w:pPr>
        <w:pStyle w:val="2f3"/>
        <w:rPr>
          <w:rFonts w:hint="eastAsia"/>
        </w:rPr>
      </w:pPr>
      <w:r>
        <w:t xml:space="preserve">    0 packet(s) received</w:t>
      </w:r>
    </w:p>
    <w:p w14:paraId="6F5446F7" w14:textId="77777777" w:rsidR="00D65266" w:rsidRDefault="00D65266" w:rsidP="00D65266">
      <w:pPr>
        <w:pStyle w:val="2f3"/>
        <w:rPr>
          <w:rFonts w:hint="eastAsia"/>
        </w:rPr>
      </w:pPr>
      <w:r>
        <w:t xml:space="preserve">    100.00% packet loss</w:t>
      </w:r>
    </w:p>
    <w:p w14:paraId="0F336DBD" w14:textId="77777777" w:rsidR="00D65266" w:rsidRDefault="00D65266" w:rsidP="00D65266">
      <w:pPr>
        <w:pStyle w:val="1e"/>
      </w:pPr>
      <w:r>
        <w:t>R1 cannot communicate with the gateway.</w:t>
      </w:r>
    </w:p>
    <w:p w14:paraId="4305B6D0" w14:textId="77777777" w:rsidR="00D65266" w:rsidRDefault="00D65266" w:rsidP="00D65266">
      <w:pPr>
        <w:pStyle w:val="1e"/>
      </w:pPr>
      <w:r>
        <w:t># Check the log buffer of S1.</w:t>
      </w:r>
    </w:p>
    <w:p w14:paraId="4D432A85" w14:textId="77777777" w:rsidR="00D65266" w:rsidRDefault="00D65266" w:rsidP="00D65266">
      <w:pPr>
        <w:pStyle w:val="2f3"/>
        <w:rPr>
          <w:rFonts w:hint="eastAsia"/>
        </w:rPr>
      </w:pPr>
      <w:r>
        <w:t>[S1]display logbuffer</w:t>
      </w:r>
    </w:p>
    <w:p w14:paraId="24C30BCE" w14:textId="77777777" w:rsidR="00D65266" w:rsidRDefault="00D65266" w:rsidP="00D65266">
      <w:pPr>
        <w:pStyle w:val="2f3"/>
        <w:rPr>
          <w:rFonts w:hint="eastAsia"/>
        </w:rPr>
      </w:pPr>
      <w:r>
        <w:t>Logging buffer configuration and contents : enabled</w:t>
      </w:r>
    </w:p>
    <w:p w14:paraId="69A8AF5B" w14:textId="77777777" w:rsidR="00D65266" w:rsidRDefault="00D65266" w:rsidP="00D65266">
      <w:pPr>
        <w:pStyle w:val="2f3"/>
        <w:rPr>
          <w:rFonts w:hint="eastAsia"/>
        </w:rPr>
      </w:pPr>
      <w:r>
        <w:t>Allowed max buffer size : 1024</w:t>
      </w:r>
    </w:p>
    <w:p w14:paraId="075C27E1" w14:textId="77777777" w:rsidR="00D65266" w:rsidRDefault="00D65266" w:rsidP="00D65266">
      <w:pPr>
        <w:pStyle w:val="2f3"/>
        <w:rPr>
          <w:rFonts w:hint="eastAsia"/>
        </w:rPr>
      </w:pPr>
      <w:r>
        <w:t>Actual buffer size : 512</w:t>
      </w:r>
    </w:p>
    <w:p w14:paraId="757292D7" w14:textId="77777777" w:rsidR="00D65266" w:rsidRDefault="00D65266" w:rsidP="00D65266">
      <w:pPr>
        <w:pStyle w:val="2f3"/>
        <w:rPr>
          <w:rFonts w:hint="eastAsia"/>
        </w:rPr>
      </w:pPr>
      <w:r>
        <w:t>Channel number : 4 , Channel name : logbuffer</w:t>
      </w:r>
    </w:p>
    <w:p w14:paraId="47783379" w14:textId="77777777" w:rsidR="00D65266" w:rsidRDefault="00D65266" w:rsidP="00D65266">
      <w:pPr>
        <w:pStyle w:val="2f3"/>
        <w:rPr>
          <w:rFonts w:hint="eastAsia"/>
        </w:rPr>
      </w:pPr>
      <w:r>
        <w:t>Dropped messages : 0</w:t>
      </w:r>
    </w:p>
    <w:p w14:paraId="695B7C0D" w14:textId="77777777" w:rsidR="00D65266" w:rsidRDefault="00D65266" w:rsidP="00D65266">
      <w:pPr>
        <w:pStyle w:val="2f3"/>
        <w:rPr>
          <w:rFonts w:hint="eastAsia"/>
        </w:rPr>
      </w:pPr>
      <w:r>
        <w:t>Overwritten messages : 0</w:t>
      </w:r>
    </w:p>
    <w:p w14:paraId="75B2E96B" w14:textId="77777777" w:rsidR="00D65266" w:rsidRDefault="00D65266" w:rsidP="00D65266">
      <w:pPr>
        <w:pStyle w:val="2f3"/>
        <w:rPr>
          <w:rFonts w:hint="eastAsia"/>
        </w:rPr>
      </w:pPr>
      <w:r>
        <w:t>Current messages : 5</w:t>
      </w:r>
    </w:p>
    <w:p w14:paraId="6BB1A0E2" w14:textId="77777777" w:rsidR="00D65266" w:rsidRDefault="00D65266" w:rsidP="00D65266">
      <w:pPr>
        <w:pStyle w:val="2f3"/>
        <w:rPr>
          <w:rFonts w:hint="eastAsia"/>
        </w:rPr>
      </w:pPr>
    </w:p>
    <w:p w14:paraId="1875F76A" w14:textId="77777777" w:rsidR="00D65266" w:rsidRDefault="00D65266" w:rsidP="00D65266">
      <w:pPr>
        <w:pStyle w:val="2f3"/>
        <w:rPr>
          <w:rFonts w:hint="eastAsia"/>
        </w:rPr>
      </w:pPr>
      <w:r>
        <w:t xml:space="preserve">Jul 14 2020 11:53:43 S1 %%01SECE/4/IPSG_DROP_PACKET(l)[0]:IP packets dropped by </w:t>
      </w:r>
      <w:r>
        <w:rPr>
          <w:color w:val="EC7061"/>
        </w:rPr>
        <w:t>IPSG</w:t>
      </w:r>
      <w:r>
        <w:t>.(SourceInterface=GigabitEthernet0/0/1,</w:t>
      </w:r>
      <w:r>
        <w:rPr>
          <w:color w:val="EC7061"/>
        </w:rPr>
        <w:t>DropPacketNumber=4</w:t>
      </w:r>
      <w:r>
        <w:t>,DropTime=2020/07/14 11:53:43, The most dropped packet is: VLAN=10, SourceMAC=5489-98bf-6225,</w:t>
      </w:r>
      <w:r>
        <w:rPr>
          <w:color w:val="EC7061"/>
        </w:rPr>
        <w:t xml:space="preserve"> SourceIP=172.16.10.11.</w:t>
      </w:r>
      <w:r>
        <w:t>)</w:t>
      </w:r>
    </w:p>
    <w:p w14:paraId="00A153FC" w14:textId="77777777" w:rsidR="00D65266" w:rsidRDefault="00D65266" w:rsidP="00D65266">
      <w:pPr>
        <w:pStyle w:val="1e"/>
      </w:pPr>
      <w:r>
        <w:t>The packets from R1 are discarded by IPSG, and the number of discarded packets is 4, which exceeds the alarm threshold. An alarm log is generated and can be viewed in the log buffer.</w:t>
      </w:r>
    </w:p>
    <w:p w14:paraId="481FA00C" w14:textId="77777777" w:rsidR="00D65266" w:rsidRDefault="00D65266" w:rsidP="00D65266">
      <w:pPr>
        <w:pStyle w:val="1e"/>
      </w:pPr>
      <w:r>
        <w:t># Create a static binding entry.</w:t>
      </w:r>
    </w:p>
    <w:p w14:paraId="004BBA5D" w14:textId="77777777" w:rsidR="00D65266" w:rsidRDefault="00D65266" w:rsidP="00D65266">
      <w:pPr>
        <w:pStyle w:val="2f3"/>
        <w:rPr>
          <w:rFonts w:hint="eastAsia"/>
        </w:rPr>
      </w:pPr>
      <w:r>
        <w:t>[S1]user-bind static ip-address 172.16.10.11 mac-address 5489-98bf-6225 interface GigabitEthernet 0/0/1 vlan 10</w:t>
      </w:r>
    </w:p>
    <w:p w14:paraId="74394418" w14:textId="77777777" w:rsidR="00D65266" w:rsidRDefault="00D65266" w:rsidP="00D65266">
      <w:pPr>
        <w:pStyle w:val="1e"/>
      </w:pPr>
      <w:r>
        <w:t># Check the static binding entry.</w:t>
      </w:r>
    </w:p>
    <w:p w14:paraId="53F64368" w14:textId="77777777" w:rsidR="00D65266" w:rsidRDefault="00D65266" w:rsidP="00D65266">
      <w:pPr>
        <w:pStyle w:val="2f3"/>
        <w:rPr>
          <w:rFonts w:hint="eastAsia"/>
        </w:rPr>
      </w:pPr>
      <w:r>
        <w:t>[S1]display dhcp  static user-bind all</w:t>
      </w:r>
    </w:p>
    <w:p w14:paraId="2984CA38" w14:textId="77777777" w:rsidR="00D65266" w:rsidRDefault="00D65266" w:rsidP="00D65266">
      <w:pPr>
        <w:pStyle w:val="2f3"/>
        <w:rPr>
          <w:rFonts w:hint="eastAsia"/>
        </w:rPr>
      </w:pPr>
      <w:r>
        <w:t>DHCP static Bind-table:</w:t>
      </w:r>
    </w:p>
    <w:p w14:paraId="664E8D39" w14:textId="77777777" w:rsidR="00D65266" w:rsidRDefault="00D65266" w:rsidP="00D65266">
      <w:pPr>
        <w:pStyle w:val="2f3"/>
        <w:rPr>
          <w:rFonts w:hint="eastAsia"/>
        </w:rPr>
      </w:pPr>
      <w:r>
        <w:t>Flags:O - outer vlan ,I - inner vlan ,P - Vlan-mapping</w:t>
      </w:r>
    </w:p>
    <w:p w14:paraId="6E8CBD77" w14:textId="77777777" w:rsidR="00D65266" w:rsidRDefault="00D65266" w:rsidP="00D65266">
      <w:pPr>
        <w:pStyle w:val="2f3"/>
        <w:rPr>
          <w:rFonts w:hint="eastAsia"/>
        </w:rPr>
      </w:pPr>
      <w:r>
        <w:lastRenderedPageBreak/>
        <w:t xml:space="preserve">IP Address                      </w:t>
      </w:r>
      <w:r>
        <w:tab/>
        <w:t xml:space="preserve">MAC Address     VSI/VLAN(O/I/P)    </w:t>
      </w:r>
      <w:r>
        <w:tab/>
      </w:r>
      <w:r>
        <w:tab/>
      </w:r>
      <w:r>
        <w:tab/>
        <w:t>Interface</w:t>
      </w:r>
    </w:p>
    <w:p w14:paraId="284D5E71" w14:textId="77777777" w:rsidR="00D65266" w:rsidRDefault="00D65266" w:rsidP="00D65266">
      <w:pPr>
        <w:pStyle w:val="2f3"/>
        <w:rPr>
          <w:rFonts w:hint="eastAsia"/>
        </w:rPr>
      </w:pPr>
      <w:r>
        <w:t>--------------------------------------------------------------------------------</w:t>
      </w:r>
    </w:p>
    <w:p w14:paraId="3B2CD138" w14:textId="77777777" w:rsidR="00D65266" w:rsidRDefault="00D65266" w:rsidP="00D65266">
      <w:pPr>
        <w:pStyle w:val="2f3"/>
        <w:rPr>
          <w:rFonts w:hint="eastAsia"/>
        </w:rPr>
      </w:pPr>
      <w:r>
        <w:t>172.16.10.11                     5489-98bf-6225    10  /--  /--          GE0/0/1</w:t>
      </w:r>
    </w:p>
    <w:p w14:paraId="416325B7" w14:textId="77777777" w:rsidR="00D65266" w:rsidRDefault="00D65266" w:rsidP="00D65266">
      <w:pPr>
        <w:pStyle w:val="2f3"/>
        <w:rPr>
          <w:rFonts w:hint="eastAsia"/>
        </w:rPr>
      </w:pPr>
      <w:r>
        <w:t>--------------------------------------------------------------------------------</w:t>
      </w:r>
    </w:p>
    <w:p w14:paraId="13AAA531" w14:textId="77777777" w:rsidR="00D65266" w:rsidRDefault="00D65266" w:rsidP="00D65266">
      <w:pPr>
        <w:pStyle w:val="2f3"/>
        <w:rPr>
          <w:rFonts w:hint="eastAsia"/>
        </w:rPr>
      </w:pPr>
      <w:r>
        <w:t xml:space="preserve">Print count:           1          Total count: </w:t>
      </w:r>
    </w:p>
    <w:p w14:paraId="148FF5C3" w14:textId="77777777" w:rsidR="00D65266" w:rsidRDefault="00D65266" w:rsidP="00D65266">
      <w:pPr>
        <w:pStyle w:val="1e"/>
      </w:pPr>
      <w:r>
        <w:t># On R1, test the connectivity with the gateway again.</w:t>
      </w:r>
    </w:p>
    <w:p w14:paraId="71D3ECB7" w14:textId="77777777" w:rsidR="00D65266" w:rsidRPr="0061723B" w:rsidRDefault="00D65266" w:rsidP="00D65266">
      <w:pPr>
        <w:pStyle w:val="2f3"/>
        <w:rPr>
          <w:rFonts w:hint="eastAsia"/>
        </w:rPr>
      </w:pPr>
      <w:r>
        <w:t>&lt;R1&gt;ping -c 4 172.16.10.254</w:t>
      </w:r>
    </w:p>
    <w:p w14:paraId="6A2D0F21" w14:textId="77777777" w:rsidR="00D65266" w:rsidRPr="0061723B" w:rsidRDefault="00D65266" w:rsidP="00D65266">
      <w:pPr>
        <w:pStyle w:val="2f3"/>
        <w:rPr>
          <w:rFonts w:hint="eastAsia"/>
        </w:rPr>
      </w:pPr>
      <w:r>
        <w:t xml:space="preserve">  PING 172.16.10.254: 56  data bytes, press CTRL_C to break</w:t>
      </w:r>
    </w:p>
    <w:p w14:paraId="5DAA5F7F" w14:textId="77777777" w:rsidR="00D65266" w:rsidRPr="0061723B" w:rsidRDefault="00D65266" w:rsidP="00D65266">
      <w:pPr>
        <w:pStyle w:val="2f3"/>
        <w:rPr>
          <w:rFonts w:hint="eastAsia"/>
        </w:rPr>
      </w:pPr>
      <w:r>
        <w:t xml:space="preserve">    Reply from 172.16.10.254: bytes=56 Sequence=1 ttl=255 time=1 ms</w:t>
      </w:r>
    </w:p>
    <w:p w14:paraId="6C1E644D" w14:textId="77777777" w:rsidR="00D65266" w:rsidRPr="0061723B" w:rsidRDefault="00D65266" w:rsidP="00D65266">
      <w:pPr>
        <w:pStyle w:val="2f3"/>
        <w:rPr>
          <w:rFonts w:hint="eastAsia"/>
        </w:rPr>
      </w:pPr>
      <w:r>
        <w:t xml:space="preserve">    Reply from 172.16.10.254: bytes=56 Sequence=2 ttl=255 time=1 ms</w:t>
      </w:r>
    </w:p>
    <w:p w14:paraId="64FABDA7" w14:textId="77777777" w:rsidR="00D65266" w:rsidRPr="0061723B" w:rsidRDefault="00D65266" w:rsidP="00D65266">
      <w:pPr>
        <w:pStyle w:val="2f3"/>
        <w:rPr>
          <w:rFonts w:hint="eastAsia"/>
        </w:rPr>
      </w:pPr>
      <w:r>
        <w:t xml:space="preserve">    Reply from 172.16.10.254: bytes=56 Sequence=3 ttl=255 time=1 ms</w:t>
      </w:r>
    </w:p>
    <w:p w14:paraId="024AAE3A" w14:textId="77777777" w:rsidR="00D65266" w:rsidRPr="0061723B" w:rsidRDefault="00D65266" w:rsidP="00D65266">
      <w:pPr>
        <w:pStyle w:val="2f3"/>
        <w:rPr>
          <w:rFonts w:hint="eastAsia"/>
        </w:rPr>
      </w:pPr>
      <w:r>
        <w:t xml:space="preserve">    Reply from 172.16.10.254: bytes=56 Sequence=4 ttl=255 time=1 ms</w:t>
      </w:r>
    </w:p>
    <w:p w14:paraId="060A9288" w14:textId="77777777" w:rsidR="00D65266" w:rsidRPr="0061723B" w:rsidRDefault="00D65266" w:rsidP="00D65266">
      <w:pPr>
        <w:pStyle w:val="2f3"/>
        <w:rPr>
          <w:rFonts w:hint="eastAsia"/>
        </w:rPr>
      </w:pPr>
    </w:p>
    <w:p w14:paraId="5EA42C5F" w14:textId="77777777" w:rsidR="00D65266" w:rsidRPr="0061723B" w:rsidRDefault="00D65266" w:rsidP="00D65266">
      <w:pPr>
        <w:pStyle w:val="2f3"/>
        <w:rPr>
          <w:rFonts w:hint="eastAsia"/>
        </w:rPr>
      </w:pPr>
      <w:r>
        <w:t xml:space="preserve">  --- 172.16.10.254 ping statistics ---</w:t>
      </w:r>
    </w:p>
    <w:p w14:paraId="5B47157D" w14:textId="77777777" w:rsidR="00D65266" w:rsidRPr="0061723B" w:rsidRDefault="00D65266" w:rsidP="00D65266">
      <w:pPr>
        <w:pStyle w:val="2f3"/>
        <w:rPr>
          <w:rFonts w:hint="eastAsia"/>
        </w:rPr>
      </w:pPr>
      <w:r>
        <w:t xml:space="preserve">    4 packet(s) transmitted</w:t>
      </w:r>
    </w:p>
    <w:p w14:paraId="511036EC" w14:textId="77777777" w:rsidR="00D65266" w:rsidRPr="0061723B" w:rsidRDefault="00D65266" w:rsidP="00D65266">
      <w:pPr>
        <w:pStyle w:val="2f3"/>
        <w:rPr>
          <w:rFonts w:hint="eastAsia"/>
        </w:rPr>
      </w:pPr>
      <w:r>
        <w:t xml:space="preserve">    4 packet(s) received</w:t>
      </w:r>
    </w:p>
    <w:p w14:paraId="7617E5C1" w14:textId="77777777" w:rsidR="00D65266" w:rsidRPr="0061723B" w:rsidRDefault="00D65266" w:rsidP="00D65266">
      <w:pPr>
        <w:pStyle w:val="2f3"/>
        <w:rPr>
          <w:rFonts w:hint="eastAsia"/>
        </w:rPr>
      </w:pPr>
      <w:r>
        <w:t xml:space="preserve">    0.00% packet loss</w:t>
      </w:r>
    </w:p>
    <w:p w14:paraId="0DD61E25" w14:textId="77777777" w:rsidR="00D65266" w:rsidRDefault="00D65266" w:rsidP="00D65266">
      <w:pPr>
        <w:pStyle w:val="2f3"/>
        <w:rPr>
          <w:rFonts w:hint="eastAsia"/>
        </w:rPr>
      </w:pPr>
      <w:r>
        <w:t xml:space="preserve">    round-trip min/avg/max = 1/1/1 ms</w:t>
      </w:r>
    </w:p>
    <w:p w14:paraId="6A4F1CD3" w14:textId="77777777" w:rsidR="00D65266" w:rsidRDefault="00D65266" w:rsidP="00D65266">
      <w:pPr>
        <w:pStyle w:val="1e"/>
      </w:pPr>
      <w:r>
        <w:t>Because the static binding entry exists, R1 can communicate with the gateway.</w:t>
      </w:r>
    </w:p>
    <w:p w14:paraId="7811AB02" w14:textId="77777777" w:rsidR="00D65266" w:rsidRDefault="00D65266" w:rsidP="00D07FAA">
      <w:pPr>
        <w:pStyle w:val="3"/>
      </w:pPr>
      <w:r>
        <w:t>Configure port security.</w:t>
      </w:r>
    </w:p>
    <w:p w14:paraId="58DA5C31" w14:textId="77777777" w:rsidR="00D65266" w:rsidRDefault="00D65266" w:rsidP="00D65266">
      <w:pPr>
        <w:pStyle w:val="1e"/>
      </w:pPr>
      <w:r>
        <w:t>To allow only one terminal to connect to an interface of an access switch, enable port security on the interface of S1 connected to only one terminal. When the number of terminals connected to the interface exceeds the limit, the packets whose source MAC addresses are not in the secure MAC address list are discarded and an alarm is generated.</w:t>
      </w:r>
    </w:p>
    <w:p w14:paraId="4C0FB65E" w14:textId="77777777" w:rsidR="00D65266" w:rsidRDefault="00D65266" w:rsidP="00D65266">
      <w:pPr>
        <w:pStyle w:val="1e"/>
      </w:pPr>
      <w:r>
        <w:t># Enable port security on S1's interface connected to R2.</w:t>
      </w:r>
    </w:p>
    <w:p w14:paraId="11D40393" w14:textId="77777777" w:rsidR="00D65266" w:rsidRDefault="00D65266" w:rsidP="00D65266">
      <w:pPr>
        <w:pStyle w:val="2f3"/>
        <w:rPr>
          <w:rFonts w:hint="eastAsia"/>
        </w:rPr>
      </w:pPr>
      <w:r>
        <w:t>[S1]interface GigabitEthernet 0/0/2</w:t>
      </w:r>
    </w:p>
    <w:p w14:paraId="0D99E690" w14:textId="77777777" w:rsidR="00D65266" w:rsidRDefault="00D65266" w:rsidP="00D65266">
      <w:pPr>
        <w:pStyle w:val="2f3"/>
        <w:rPr>
          <w:rFonts w:hint="eastAsia"/>
        </w:rPr>
      </w:pPr>
      <w:r>
        <w:t xml:space="preserve">[S1-GigabitEthernet0/0/2] port-security enable </w:t>
      </w:r>
    </w:p>
    <w:p w14:paraId="642ED2B7" w14:textId="77777777" w:rsidR="00D65266" w:rsidRDefault="00D65266" w:rsidP="00D65266">
      <w:pPr>
        <w:pStyle w:val="2f3"/>
        <w:rPr>
          <w:rFonts w:hint="eastAsia"/>
        </w:rPr>
      </w:pPr>
      <w:r>
        <w:t>[S1-GigabitEthernet0/0/2] port-security max-mac-num 1</w:t>
      </w:r>
    </w:p>
    <w:p w14:paraId="73569D5B" w14:textId="77777777" w:rsidR="00D65266" w:rsidRDefault="00D65266" w:rsidP="00D65266">
      <w:pPr>
        <w:pStyle w:val="2f3"/>
        <w:rPr>
          <w:rFonts w:hint="eastAsia"/>
        </w:rPr>
      </w:pPr>
      <w:r>
        <w:t xml:space="preserve">[S1-GigabitEthernet0/0/2] port-security mac-address sticky </w:t>
      </w:r>
    </w:p>
    <w:p w14:paraId="5CDF94F5" w14:textId="77777777" w:rsidR="00D65266" w:rsidRDefault="00D65266" w:rsidP="00D65266">
      <w:pPr>
        <w:pStyle w:val="2f3"/>
        <w:rPr>
          <w:rFonts w:hint="eastAsia"/>
        </w:rPr>
      </w:pPr>
      <w:r>
        <w:t xml:space="preserve">[S1-GigabitEthernet0/0/2] port-security protect-action restrict </w:t>
      </w:r>
    </w:p>
    <w:p w14:paraId="0862603C" w14:textId="77777777" w:rsidR="00D65266" w:rsidRDefault="00D65266" w:rsidP="00D65266">
      <w:pPr>
        <w:pStyle w:val="2f3"/>
        <w:rPr>
          <w:rFonts w:hint="eastAsia"/>
        </w:rPr>
      </w:pPr>
      <w:r>
        <w:t>[S1-GigabitEthernet0/0/2] quit</w:t>
      </w:r>
    </w:p>
    <w:p w14:paraId="4112A07C" w14:textId="77777777" w:rsidR="00D65266" w:rsidRDefault="00D65266" w:rsidP="00D65266">
      <w:pPr>
        <w:pStyle w:val="1e"/>
      </w:pPr>
      <w:r>
        <w:t># R2 communicates with the gateway to trigger the generation of a sticky MAC address entry.</w:t>
      </w:r>
    </w:p>
    <w:p w14:paraId="02A381DA" w14:textId="77777777" w:rsidR="00D65266" w:rsidRDefault="00D65266" w:rsidP="00D65266">
      <w:pPr>
        <w:pStyle w:val="2f3"/>
        <w:rPr>
          <w:rFonts w:hint="eastAsia"/>
        </w:rPr>
      </w:pPr>
      <w:r>
        <w:t>&lt;R2&gt;ping -c 1 172.16.10.254</w:t>
      </w:r>
    </w:p>
    <w:p w14:paraId="55B942A3" w14:textId="77777777" w:rsidR="00D65266" w:rsidRDefault="00D65266" w:rsidP="00D65266">
      <w:pPr>
        <w:pStyle w:val="2f3"/>
        <w:rPr>
          <w:rFonts w:hint="eastAsia"/>
        </w:rPr>
      </w:pPr>
      <w:r>
        <w:t xml:space="preserve">  PING 172.16.10.254: 56  data bytes, press CTRL_C to break</w:t>
      </w:r>
    </w:p>
    <w:p w14:paraId="3F3E5B22" w14:textId="77777777" w:rsidR="00D65266" w:rsidRDefault="00D65266" w:rsidP="00D65266">
      <w:pPr>
        <w:pStyle w:val="2f3"/>
        <w:rPr>
          <w:rFonts w:hint="eastAsia"/>
        </w:rPr>
      </w:pPr>
      <w:r>
        <w:t xml:space="preserve">    Reply from 172.16.10.254: bytes=56 Sequence=1 ttl=255 time=60 ms</w:t>
      </w:r>
    </w:p>
    <w:p w14:paraId="563AF1C1" w14:textId="77777777" w:rsidR="00D65266" w:rsidRDefault="00D65266" w:rsidP="00D65266">
      <w:pPr>
        <w:pStyle w:val="2f3"/>
        <w:rPr>
          <w:rFonts w:hint="eastAsia"/>
        </w:rPr>
      </w:pPr>
    </w:p>
    <w:p w14:paraId="2E59611D" w14:textId="77777777" w:rsidR="00D65266" w:rsidRDefault="00D65266" w:rsidP="00D65266">
      <w:pPr>
        <w:pStyle w:val="2f3"/>
        <w:rPr>
          <w:rFonts w:hint="eastAsia"/>
        </w:rPr>
      </w:pPr>
      <w:r>
        <w:t xml:space="preserve">  --- 172.16.10.254 ping statistics ---</w:t>
      </w:r>
    </w:p>
    <w:p w14:paraId="35EF73DF" w14:textId="77777777" w:rsidR="00D65266" w:rsidRDefault="00D65266" w:rsidP="00D65266">
      <w:pPr>
        <w:pStyle w:val="2f3"/>
        <w:rPr>
          <w:rFonts w:hint="eastAsia"/>
        </w:rPr>
      </w:pPr>
      <w:r>
        <w:t xml:space="preserve">    1 packet(s) transmitted</w:t>
      </w:r>
    </w:p>
    <w:p w14:paraId="3E3CFFCA" w14:textId="77777777" w:rsidR="00D65266" w:rsidRDefault="00D65266" w:rsidP="00D65266">
      <w:pPr>
        <w:pStyle w:val="2f3"/>
        <w:rPr>
          <w:rFonts w:hint="eastAsia"/>
        </w:rPr>
      </w:pPr>
      <w:r>
        <w:t xml:space="preserve">    1 packet(s) received</w:t>
      </w:r>
    </w:p>
    <w:p w14:paraId="452DB0B0" w14:textId="77777777" w:rsidR="00D65266" w:rsidRDefault="00D65266" w:rsidP="00D65266">
      <w:pPr>
        <w:pStyle w:val="2f3"/>
        <w:rPr>
          <w:rFonts w:hint="eastAsia"/>
        </w:rPr>
      </w:pPr>
      <w:r>
        <w:t xml:space="preserve">    0.00% packet loss</w:t>
      </w:r>
    </w:p>
    <w:p w14:paraId="04E034A5" w14:textId="77777777" w:rsidR="00D65266" w:rsidRDefault="00D65266" w:rsidP="00D65266">
      <w:pPr>
        <w:pStyle w:val="2f3"/>
        <w:rPr>
          <w:rFonts w:hint="eastAsia"/>
        </w:rPr>
      </w:pPr>
      <w:r>
        <w:t xml:space="preserve">    round-trip min/avg/max = 60/60/60 ms</w:t>
      </w:r>
    </w:p>
    <w:p w14:paraId="28505637" w14:textId="77777777" w:rsidR="00D65266" w:rsidRDefault="00D65266" w:rsidP="00D65266">
      <w:pPr>
        <w:pStyle w:val="1e"/>
      </w:pPr>
      <w:r>
        <w:t># Check the sticky MAC address entry generated on S1.</w:t>
      </w:r>
    </w:p>
    <w:p w14:paraId="2D083F44" w14:textId="77777777" w:rsidR="00D65266" w:rsidRDefault="00D65266" w:rsidP="00D65266">
      <w:pPr>
        <w:pStyle w:val="2f3"/>
        <w:rPr>
          <w:rFonts w:hint="eastAsia"/>
        </w:rPr>
      </w:pPr>
      <w:r>
        <w:t xml:space="preserve">&lt;S1&gt;display mac-address sticky </w:t>
      </w:r>
    </w:p>
    <w:p w14:paraId="306FF1E4" w14:textId="77777777" w:rsidR="00D65266" w:rsidRDefault="00D65266" w:rsidP="00D65266">
      <w:pPr>
        <w:pStyle w:val="2f3"/>
        <w:rPr>
          <w:rFonts w:hint="eastAsia"/>
        </w:rPr>
      </w:pPr>
      <w:r>
        <w:t>MAC address table of slot 0:</w:t>
      </w:r>
    </w:p>
    <w:p w14:paraId="519F77AB" w14:textId="77777777" w:rsidR="00D65266" w:rsidRDefault="00D65266" w:rsidP="00D65266">
      <w:pPr>
        <w:pStyle w:val="2f3"/>
        <w:rPr>
          <w:rFonts w:hint="eastAsia"/>
        </w:rPr>
      </w:pPr>
      <w:r>
        <w:t>-------------------------------------------------------------------------------</w:t>
      </w:r>
    </w:p>
    <w:p w14:paraId="6DBEABAB" w14:textId="77777777" w:rsidR="00D65266" w:rsidRDefault="00D65266" w:rsidP="00D65266">
      <w:pPr>
        <w:pStyle w:val="2f3"/>
        <w:rPr>
          <w:rFonts w:hint="eastAsia"/>
        </w:rPr>
      </w:pPr>
      <w:r>
        <w:lastRenderedPageBreak/>
        <w:t xml:space="preserve">MAC Address    VLAN/       PEVLAN  CEVLAN  Port            Type      LSP/LSR-ID  </w:t>
      </w:r>
    </w:p>
    <w:p w14:paraId="46CCA313" w14:textId="77777777" w:rsidR="00D65266" w:rsidRDefault="00D65266" w:rsidP="00D65266">
      <w:pPr>
        <w:pStyle w:val="2f3"/>
        <w:rPr>
          <w:rFonts w:hint="eastAsia"/>
        </w:rPr>
      </w:pPr>
      <w:r>
        <w:t xml:space="preserve">               </w:t>
      </w:r>
      <w:r>
        <w:tab/>
      </w:r>
      <w:r>
        <w:tab/>
      </w:r>
      <w:r>
        <w:tab/>
        <w:t xml:space="preserve">VSI/SI                                                    MAC-Tunnel  </w:t>
      </w:r>
    </w:p>
    <w:p w14:paraId="3398F5BB" w14:textId="77777777" w:rsidR="00D65266" w:rsidRDefault="00D65266" w:rsidP="00D65266">
      <w:pPr>
        <w:pStyle w:val="2f3"/>
        <w:rPr>
          <w:rFonts w:hint="eastAsia"/>
        </w:rPr>
      </w:pPr>
      <w:r>
        <w:t>-------------------------------------------------------------------------------</w:t>
      </w:r>
    </w:p>
    <w:p w14:paraId="0E17DB02" w14:textId="77777777" w:rsidR="00D65266" w:rsidRDefault="00D65266" w:rsidP="00D65266">
      <w:pPr>
        <w:pStyle w:val="2f3"/>
        <w:rPr>
          <w:rFonts w:hint="eastAsia"/>
        </w:rPr>
      </w:pPr>
      <w:r>
        <w:rPr>
          <w:color w:val="EC7061"/>
        </w:rPr>
        <w:t xml:space="preserve">5489-982a-0ad0   10 </w:t>
      </w:r>
      <w:r>
        <w:t xml:space="preserve">              -      -     GE0/0/2       </w:t>
      </w:r>
      <w:r>
        <w:rPr>
          <w:color w:val="EC7061"/>
        </w:rPr>
        <w:t xml:space="preserve">  sticky </w:t>
      </w:r>
      <w:r>
        <w:t xml:space="preserve">          -           </w:t>
      </w:r>
    </w:p>
    <w:p w14:paraId="4439878F" w14:textId="77777777" w:rsidR="00D65266" w:rsidRDefault="00D65266" w:rsidP="00D65266">
      <w:pPr>
        <w:pStyle w:val="2f3"/>
        <w:rPr>
          <w:rFonts w:hint="eastAsia"/>
        </w:rPr>
      </w:pPr>
      <w:r>
        <w:t>-------------------------------------------------------------------------------</w:t>
      </w:r>
    </w:p>
    <w:p w14:paraId="6E125CC0" w14:textId="77777777" w:rsidR="00D65266" w:rsidRDefault="00D65266" w:rsidP="00D65266">
      <w:pPr>
        <w:pStyle w:val="2f3"/>
        <w:rPr>
          <w:rFonts w:hint="eastAsia"/>
        </w:rPr>
      </w:pPr>
      <w:r>
        <w:t xml:space="preserve">Total matching items on slot 0 displayed = 1 </w:t>
      </w:r>
    </w:p>
    <w:p w14:paraId="517D2FDB" w14:textId="77777777" w:rsidR="00D65266" w:rsidRDefault="00D65266" w:rsidP="00D65266">
      <w:pPr>
        <w:pStyle w:val="1e"/>
      </w:pPr>
      <w:r>
        <w:t># Change the MAC address of the interface on R2.</w:t>
      </w:r>
    </w:p>
    <w:p w14:paraId="4AA1B302" w14:textId="77777777" w:rsidR="00D65266" w:rsidRDefault="00D65266" w:rsidP="00D65266">
      <w:pPr>
        <w:pStyle w:val="2f3"/>
        <w:rPr>
          <w:rFonts w:hint="eastAsia"/>
        </w:rPr>
      </w:pPr>
      <w:r>
        <w:t>[R2]interface GigabitEthernet0/0/4</w:t>
      </w:r>
    </w:p>
    <w:p w14:paraId="385D3463" w14:textId="77777777" w:rsidR="00D65266" w:rsidRDefault="00D65266" w:rsidP="00D65266">
      <w:pPr>
        <w:pStyle w:val="2f3"/>
        <w:rPr>
          <w:rFonts w:hint="eastAsia"/>
        </w:rPr>
      </w:pPr>
      <w:r>
        <w:t>[R2-GigabitEthernet0/0/4] mac-address 0000-0000-0002</w:t>
      </w:r>
    </w:p>
    <w:p w14:paraId="6AAF7994" w14:textId="77777777" w:rsidR="00D65266" w:rsidRDefault="00D65266" w:rsidP="00D65266">
      <w:pPr>
        <w:pStyle w:val="2f3"/>
        <w:rPr>
          <w:rFonts w:hint="eastAsia"/>
        </w:rPr>
      </w:pPr>
      <w:r>
        <w:t>[R2-GigabitEthernet0/0/4] quit</w:t>
      </w:r>
    </w:p>
    <w:p w14:paraId="68D804C5" w14:textId="77777777" w:rsidR="00D65266" w:rsidRDefault="00D65266" w:rsidP="00513DE5">
      <w:pPr>
        <w:pStyle w:val="1e"/>
      </w:pPr>
      <w:r>
        <w:t># On R2, test the connectivity with the gateway.</w:t>
      </w:r>
    </w:p>
    <w:p w14:paraId="423BE9E2" w14:textId="77777777" w:rsidR="00D65266" w:rsidRDefault="00D65266" w:rsidP="00513DE5">
      <w:pPr>
        <w:pStyle w:val="2f3"/>
        <w:rPr>
          <w:rFonts w:hint="eastAsia"/>
        </w:rPr>
      </w:pPr>
      <w:r>
        <w:t>&lt;R2&gt;ping -c 1 172.16.10.254</w:t>
      </w:r>
    </w:p>
    <w:p w14:paraId="0F8867A9" w14:textId="77777777" w:rsidR="00D65266" w:rsidRDefault="00D65266" w:rsidP="00513DE5">
      <w:pPr>
        <w:pStyle w:val="2f3"/>
        <w:rPr>
          <w:rFonts w:hint="eastAsia"/>
        </w:rPr>
      </w:pPr>
      <w:r>
        <w:t xml:space="preserve">  PING 172.16.10.254: 56  data bytes, press CTRL_C to break</w:t>
      </w:r>
    </w:p>
    <w:p w14:paraId="7EFD68BA" w14:textId="77777777" w:rsidR="00D65266" w:rsidRDefault="00D65266" w:rsidP="00513DE5">
      <w:pPr>
        <w:pStyle w:val="2f3"/>
        <w:rPr>
          <w:rFonts w:hint="eastAsia"/>
        </w:rPr>
      </w:pPr>
      <w:r>
        <w:t xml:space="preserve">    Request time out</w:t>
      </w:r>
    </w:p>
    <w:p w14:paraId="5AA79976" w14:textId="77777777" w:rsidR="00D65266" w:rsidRDefault="00D65266" w:rsidP="00513DE5">
      <w:pPr>
        <w:pStyle w:val="2f3"/>
        <w:rPr>
          <w:rFonts w:hint="eastAsia"/>
        </w:rPr>
      </w:pPr>
    </w:p>
    <w:p w14:paraId="6AB7214D" w14:textId="77777777" w:rsidR="00D65266" w:rsidRDefault="00D65266" w:rsidP="00513DE5">
      <w:pPr>
        <w:pStyle w:val="2f3"/>
        <w:rPr>
          <w:rFonts w:hint="eastAsia"/>
        </w:rPr>
      </w:pPr>
      <w:r>
        <w:t xml:space="preserve">  --- 172.16.10.254 ping statistics ---</w:t>
      </w:r>
    </w:p>
    <w:p w14:paraId="0E857439" w14:textId="77777777" w:rsidR="00D65266" w:rsidRDefault="00D65266" w:rsidP="00513DE5">
      <w:pPr>
        <w:pStyle w:val="2f3"/>
        <w:rPr>
          <w:rFonts w:hint="eastAsia"/>
        </w:rPr>
      </w:pPr>
      <w:r>
        <w:t xml:space="preserve">    1 packet(s) transmitted</w:t>
      </w:r>
    </w:p>
    <w:p w14:paraId="30C85BBD" w14:textId="77777777" w:rsidR="00D65266" w:rsidRDefault="00D65266" w:rsidP="00513DE5">
      <w:pPr>
        <w:pStyle w:val="2f3"/>
        <w:rPr>
          <w:rFonts w:hint="eastAsia"/>
        </w:rPr>
      </w:pPr>
      <w:r>
        <w:t xml:space="preserve">    0 packet(s) received</w:t>
      </w:r>
    </w:p>
    <w:p w14:paraId="117441DF" w14:textId="77777777" w:rsidR="00D65266" w:rsidRDefault="00D65266" w:rsidP="00513DE5">
      <w:pPr>
        <w:pStyle w:val="2f3"/>
        <w:rPr>
          <w:rFonts w:hint="eastAsia"/>
        </w:rPr>
      </w:pPr>
      <w:r>
        <w:t xml:space="preserve">    100.00% packet loss</w:t>
      </w:r>
    </w:p>
    <w:p w14:paraId="340FC42E" w14:textId="77777777" w:rsidR="00D65266" w:rsidRDefault="00D65266" w:rsidP="00513DE5">
      <w:pPr>
        <w:pStyle w:val="1e"/>
      </w:pPr>
      <w:r>
        <w:t>S2 cannot communicate with the gateway.</w:t>
      </w:r>
    </w:p>
    <w:p w14:paraId="5BE5ED14" w14:textId="77777777" w:rsidR="00D65266" w:rsidRDefault="00D65266" w:rsidP="00513DE5">
      <w:pPr>
        <w:pStyle w:val="1e"/>
      </w:pPr>
      <w:r>
        <w:t># Check MAC address entries on GE0/0/2 of S1.</w:t>
      </w:r>
    </w:p>
    <w:p w14:paraId="1EC50656" w14:textId="77777777" w:rsidR="00D65266" w:rsidRDefault="00D65266" w:rsidP="00513DE5">
      <w:pPr>
        <w:pStyle w:val="2f3"/>
        <w:rPr>
          <w:rFonts w:hint="eastAsia"/>
        </w:rPr>
      </w:pPr>
      <w:r>
        <w:t xml:space="preserve">&lt;S1&gt;display mac-address sticky </w:t>
      </w:r>
    </w:p>
    <w:p w14:paraId="0790E491" w14:textId="77777777" w:rsidR="00D65266" w:rsidRDefault="00D65266" w:rsidP="00513DE5">
      <w:pPr>
        <w:pStyle w:val="2f3"/>
        <w:rPr>
          <w:rFonts w:hint="eastAsia"/>
        </w:rPr>
      </w:pPr>
      <w:r>
        <w:t>MAC address table of slot 0:</w:t>
      </w:r>
    </w:p>
    <w:p w14:paraId="5C9D418D" w14:textId="77777777" w:rsidR="00D65266" w:rsidRDefault="00D65266" w:rsidP="00513DE5">
      <w:pPr>
        <w:pStyle w:val="2f3"/>
        <w:rPr>
          <w:rFonts w:hint="eastAsia"/>
        </w:rPr>
      </w:pPr>
      <w:r>
        <w:t>-------------------------------------------------------------------------------</w:t>
      </w:r>
    </w:p>
    <w:p w14:paraId="17E8A4E1" w14:textId="77777777" w:rsidR="00D65266" w:rsidRDefault="00D65266" w:rsidP="00513DE5">
      <w:pPr>
        <w:pStyle w:val="2f3"/>
        <w:rPr>
          <w:rFonts w:hint="eastAsia"/>
        </w:rPr>
      </w:pPr>
      <w:r>
        <w:t xml:space="preserve">MAC Address    VLAN/       PEVLAN  CEVLAN  Port            Type      LSP/LSR-ID  </w:t>
      </w:r>
    </w:p>
    <w:p w14:paraId="5309F95E" w14:textId="77777777" w:rsidR="00D65266" w:rsidRDefault="00D65266" w:rsidP="00513DE5">
      <w:pPr>
        <w:pStyle w:val="2f3"/>
        <w:rPr>
          <w:rFonts w:hint="eastAsia"/>
        </w:rPr>
      </w:pPr>
      <w:r>
        <w:t xml:space="preserve">               </w:t>
      </w:r>
      <w:r>
        <w:tab/>
      </w:r>
      <w:r>
        <w:tab/>
        <w:t xml:space="preserve">VSI/SI                                                    MAC-Tunnel  </w:t>
      </w:r>
    </w:p>
    <w:p w14:paraId="40B07CBD" w14:textId="77777777" w:rsidR="00D65266" w:rsidRDefault="00D65266" w:rsidP="00513DE5">
      <w:pPr>
        <w:pStyle w:val="2f3"/>
        <w:rPr>
          <w:rFonts w:hint="eastAsia"/>
        </w:rPr>
      </w:pPr>
      <w:r>
        <w:t>-------------------------------------------------------------------------------</w:t>
      </w:r>
    </w:p>
    <w:p w14:paraId="4DAE4696" w14:textId="77777777" w:rsidR="00D65266" w:rsidRDefault="00D65266" w:rsidP="00513DE5">
      <w:pPr>
        <w:pStyle w:val="2f3"/>
        <w:rPr>
          <w:rFonts w:hint="eastAsia"/>
        </w:rPr>
      </w:pPr>
      <w:r>
        <w:t xml:space="preserve">5489-982a-0ad0   10               -      -     GE0/0/2         sticky           -           </w:t>
      </w:r>
    </w:p>
    <w:p w14:paraId="31D6BFDC" w14:textId="77777777" w:rsidR="00D65266" w:rsidRDefault="00D65266" w:rsidP="00513DE5">
      <w:pPr>
        <w:pStyle w:val="2f3"/>
        <w:rPr>
          <w:rFonts w:hint="eastAsia"/>
        </w:rPr>
      </w:pPr>
      <w:r>
        <w:t>-------------------------------------------------------------------------------</w:t>
      </w:r>
    </w:p>
    <w:p w14:paraId="74433C38" w14:textId="4615EF94" w:rsidR="00D65266" w:rsidRPr="000D1E33" w:rsidRDefault="00D65266" w:rsidP="00513DE5">
      <w:pPr>
        <w:pStyle w:val="2f3"/>
        <w:rPr>
          <w:rFonts w:hint="eastAsia"/>
        </w:rPr>
      </w:pPr>
      <w:r>
        <w:t xml:space="preserve">Total matching items on slot 0 displayed = 1 </w:t>
      </w:r>
    </w:p>
    <w:p w14:paraId="526A1891" w14:textId="77777777" w:rsidR="00D65266" w:rsidRDefault="00D65266" w:rsidP="00513DE5">
      <w:pPr>
        <w:pStyle w:val="1e"/>
      </w:pPr>
      <w:r>
        <w:t>There is still only one sticky MAC address entry, and the MAC address manually changed on the interface of R2 is not learned.</w:t>
      </w:r>
    </w:p>
    <w:p w14:paraId="4B3D65FD" w14:textId="77777777" w:rsidR="00D65266" w:rsidRDefault="00D65266" w:rsidP="00513DE5">
      <w:pPr>
        <w:pStyle w:val="1e"/>
      </w:pPr>
      <w:r>
        <w:t># Change the maximum number of MAC addresses that can be learned by GE0/0/2 of S1 to 2.</w:t>
      </w:r>
    </w:p>
    <w:p w14:paraId="0D7E89A8" w14:textId="77777777" w:rsidR="00D65266" w:rsidRDefault="00D65266" w:rsidP="00513DE5">
      <w:pPr>
        <w:pStyle w:val="2f3"/>
        <w:rPr>
          <w:rFonts w:hint="eastAsia"/>
        </w:rPr>
      </w:pPr>
      <w:r>
        <w:t>[S1]interface GigabitEthernet 0/0/2</w:t>
      </w:r>
    </w:p>
    <w:p w14:paraId="4A73B757" w14:textId="77777777" w:rsidR="00D65266" w:rsidRDefault="00D65266" w:rsidP="00513DE5">
      <w:pPr>
        <w:pStyle w:val="2f3"/>
        <w:rPr>
          <w:rFonts w:hint="eastAsia"/>
        </w:rPr>
      </w:pPr>
      <w:r>
        <w:t>[S1-GigabitEthernet0/0/2] port-security max-mac-num 2</w:t>
      </w:r>
    </w:p>
    <w:p w14:paraId="544D5F1E" w14:textId="77777777" w:rsidR="00D65266" w:rsidRDefault="00D65266" w:rsidP="00513DE5">
      <w:pPr>
        <w:pStyle w:val="2f3"/>
        <w:rPr>
          <w:rFonts w:hint="eastAsia"/>
        </w:rPr>
      </w:pPr>
      <w:r>
        <w:t>[S1-GigabitEthernet0/0/2] quit</w:t>
      </w:r>
    </w:p>
    <w:p w14:paraId="3746EBEC" w14:textId="77777777" w:rsidR="00D65266" w:rsidRDefault="00D65266" w:rsidP="00513DE5">
      <w:pPr>
        <w:pStyle w:val="1e"/>
      </w:pPr>
      <w:r>
        <w:t># On R2, test the connectivity with the gateway.</w:t>
      </w:r>
    </w:p>
    <w:p w14:paraId="36D59766" w14:textId="77777777" w:rsidR="00D65266" w:rsidRDefault="00D65266" w:rsidP="00513DE5">
      <w:pPr>
        <w:pStyle w:val="2f3"/>
        <w:rPr>
          <w:rFonts w:hint="eastAsia"/>
        </w:rPr>
      </w:pPr>
      <w:r>
        <w:t>&lt;R2&gt;ping -c 1 172.16.10.254</w:t>
      </w:r>
    </w:p>
    <w:p w14:paraId="3B1DF5A7" w14:textId="77777777" w:rsidR="00D65266" w:rsidRDefault="00D65266" w:rsidP="00513DE5">
      <w:pPr>
        <w:pStyle w:val="2f3"/>
        <w:rPr>
          <w:rFonts w:hint="eastAsia"/>
        </w:rPr>
      </w:pPr>
      <w:r>
        <w:t xml:space="preserve">  PING 172.16.10.254: 56  data bytes, press CTRL_C to break</w:t>
      </w:r>
    </w:p>
    <w:p w14:paraId="0765DA18" w14:textId="77777777" w:rsidR="00D65266" w:rsidRDefault="00D65266" w:rsidP="00513DE5">
      <w:pPr>
        <w:pStyle w:val="2f3"/>
        <w:rPr>
          <w:rFonts w:hint="eastAsia"/>
        </w:rPr>
      </w:pPr>
      <w:r>
        <w:t xml:space="preserve">    Request time out</w:t>
      </w:r>
    </w:p>
    <w:p w14:paraId="696C76B3" w14:textId="77777777" w:rsidR="00D65266" w:rsidRDefault="00D65266" w:rsidP="00513DE5">
      <w:pPr>
        <w:pStyle w:val="2f3"/>
        <w:rPr>
          <w:rFonts w:hint="eastAsia"/>
        </w:rPr>
      </w:pPr>
    </w:p>
    <w:p w14:paraId="0112A2C6" w14:textId="77777777" w:rsidR="00D65266" w:rsidRDefault="00D65266" w:rsidP="00513DE5">
      <w:pPr>
        <w:pStyle w:val="2f3"/>
        <w:rPr>
          <w:rFonts w:hint="eastAsia"/>
        </w:rPr>
      </w:pPr>
      <w:r>
        <w:t xml:space="preserve">  --- 172.16.10.254 ping statistics ---</w:t>
      </w:r>
    </w:p>
    <w:p w14:paraId="42FB2F11" w14:textId="77777777" w:rsidR="00D65266" w:rsidRDefault="00D65266" w:rsidP="00513DE5">
      <w:pPr>
        <w:pStyle w:val="2f3"/>
        <w:rPr>
          <w:rFonts w:hint="eastAsia"/>
        </w:rPr>
      </w:pPr>
      <w:r>
        <w:t xml:space="preserve">    1 packet(s) transmitted</w:t>
      </w:r>
    </w:p>
    <w:p w14:paraId="39496E4D" w14:textId="77777777" w:rsidR="00D65266" w:rsidRDefault="00D65266" w:rsidP="00513DE5">
      <w:pPr>
        <w:pStyle w:val="2f3"/>
        <w:rPr>
          <w:rFonts w:hint="eastAsia"/>
        </w:rPr>
      </w:pPr>
      <w:r>
        <w:t xml:space="preserve">    0 packet(s) received</w:t>
      </w:r>
    </w:p>
    <w:p w14:paraId="51195E15" w14:textId="77777777" w:rsidR="00D65266" w:rsidRDefault="00D65266" w:rsidP="00513DE5">
      <w:pPr>
        <w:pStyle w:val="2f3"/>
        <w:rPr>
          <w:rFonts w:hint="eastAsia"/>
        </w:rPr>
      </w:pPr>
      <w:r>
        <w:t xml:space="preserve">    100.00% packet loss</w:t>
      </w:r>
    </w:p>
    <w:p w14:paraId="553B2ADD" w14:textId="77777777" w:rsidR="00D65266" w:rsidRDefault="00D65266" w:rsidP="00513DE5">
      <w:pPr>
        <w:pStyle w:val="1e"/>
      </w:pPr>
      <w:r>
        <w:lastRenderedPageBreak/>
        <w:t>In this case, R2 cannot communicate with the gateway due to IPSG configuration.</w:t>
      </w:r>
    </w:p>
    <w:p w14:paraId="59E834F4" w14:textId="77777777" w:rsidR="00D65266" w:rsidRDefault="00D65266" w:rsidP="00513DE5">
      <w:pPr>
        <w:pStyle w:val="1e"/>
      </w:pPr>
      <w:r>
        <w:t># Check MAC address entries on GE0/0/2 of S1.</w:t>
      </w:r>
    </w:p>
    <w:p w14:paraId="3C445839" w14:textId="77777777" w:rsidR="00D65266" w:rsidRDefault="00D65266" w:rsidP="00513DE5">
      <w:pPr>
        <w:pStyle w:val="2f3"/>
        <w:rPr>
          <w:rFonts w:hint="eastAsia"/>
        </w:rPr>
      </w:pPr>
      <w:r>
        <w:t xml:space="preserve">&lt;S1&gt;display mac-address sticky </w:t>
      </w:r>
    </w:p>
    <w:p w14:paraId="24F9458C" w14:textId="77777777" w:rsidR="00D65266" w:rsidRDefault="00D65266" w:rsidP="00513DE5">
      <w:pPr>
        <w:pStyle w:val="2f3"/>
        <w:rPr>
          <w:rFonts w:hint="eastAsia"/>
        </w:rPr>
      </w:pPr>
      <w:r>
        <w:t>MAC address table of slot 0:</w:t>
      </w:r>
    </w:p>
    <w:p w14:paraId="09EDC03D" w14:textId="77777777" w:rsidR="00D65266" w:rsidRDefault="00D65266" w:rsidP="00513DE5">
      <w:pPr>
        <w:pStyle w:val="2f3"/>
        <w:rPr>
          <w:rFonts w:hint="eastAsia"/>
        </w:rPr>
      </w:pPr>
      <w:r>
        <w:t>-------------------------------------------------------------------------------</w:t>
      </w:r>
    </w:p>
    <w:p w14:paraId="00F4965E" w14:textId="77777777" w:rsidR="00D65266" w:rsidRDefault="00D65266" w:rsidP="00513DE5">
      <w:pPr>
        <w:pStyle w:val="2f3"/>
        <w:rPr>
          <w:rFonts w:hint="eastAsia"/>
        </w:rPr>
      </w:pPr>
      <w:r>
        <w:t xml:space="preserve">MAC Address    VLAN/       PEVLAN  CEVLAN  Port            </w:t>
      </w:r>
      <w:r>
        <w:tab/>
      </w:r>
      <w:r>
        <w:tab/>
      </w:r>
      <w:r>
        <w:tab/>
      </w:r>
      <w:r>
        <w:tab/>
        <w:t xml:space="preserve">Type      LSP/LSR-ID  </w:t>
      </w:r>
    </w:p>
    <w:p w14:paraId="42393C16" w14:textId="77777777" w:rsidR="00D65266" w:rsidRDefault="00D65266" w:rsidP="00513DE5">
      <w:pPr>
        <w:pStyle w:val="2f3"/>
        <w:rPr>
          <w:rFonts w:hint="eastAsia"/>
        </w:rPr>
      </w:pPr>
      <w:r>
        <w:t xml:space="preserve">               </w:t>
      </w:r>
      <w:r>
        <w:tab/>
      </w:r>
      <w:r>
        <w:tab/>
        <w:t xml:space="preserve">VSI/SI                                                    </w:t>
      </w:r>
      <w:r>
        <w:tab/>
      </w:r>
      <w:r>
        <w:tab/>
      </w:r>
      <w:r>
        <w:tab/>
      </w:r>
      <w:r>
        <w:tab/>
      </w:r>
      <w:r>
        <w:tab/>
        <w:t xml:space="preserve">MAC-Tunnel  </w:t>
      </w:r>
    </w:p>
    <w:p w14:paraId="28C2EAB7" w14:textId="77777777" w:rsidR="00D65266" w:rsidRDefault="00D65266" w:rsidP="00513DE5">
      <w:pPr>
        <w:pStyle w:val="2f3"/>
        <w:rPr>
          <w:rFonts w:hint="eastAsia"/>
        </w:rPr>
      </w:pPr>
      <w:r>
        <w:t>-------------------------------------------------------------------------------</w:t>
      </w:r>
    </w:p>
    <w:p w14:paraId="58B341CD" w14:textId="77777777" w:rsidR="00D65266" w:rsidRDefault="00D65266" w:rsidP="00513DE5">
      <w:pPr>
        <w:pStyle w:val="2f3"/>
        <w:rPr>
          <w:rFonts w:hint="eastAsia"/>
        </w:rPr>
      </w:pPr>
      <w:r>
        <w:t xml:space="preserve">5489-982a-0ad0   10               -      -        GE0/0/2         sticky           -      </w:t>
      </w:r>
    </w:p>
    <w:p w14:paraId="6FF02EB6" w14:textId="77777777" w:rsidR="00D65266" w:rsidRDefault="00D65266" w:rsidP="00513DE5">
      <w:pPr>
        <w:pStyle w:val="2f3"/>
        <w:rPr>
          <w:rFonts w:hint="eastAsia"/>
        </w:rPr>
      </w:pPr>
      <w:r>
        <w:rPr>
          <w:color w:val="EC7061"/>
        </w:rPr>
        <w:t xml:space="preserve">0000-0000-0002   10               -      -        GE0/0/2         sticky           -  </w:t>
      </w:r>
      <w:r>
        <w:t xml:space="preserve">      </w:t>
      </w:r>
    </w:p>
    <w:p w14:paraId="6C3CE2C4" w14:textId="77777777" w:rsidR="00D65266" w:rsidRDefault="00D65266" w:rsidP="00513DE5">
      <w:pPr>
        <w:pStyle w:val="2f3"/>
        <w:rPr>
          <w:rFonts w:hint="eastAsia"/>
        </w:rPr>
      </w:pPr>
      <w:r>
        <w:t>-------------------------------------------------------------------------------</w:t>
      </w:r>
    </w:p>
    <w:p w14:paraId="4F67E65B" w14:textId="32857CEA" w:rsidR="00D65266" w:rsidRPr="00DD0446" w:rsidRDefault="00D65266" w:rsidP="00513DE5">
      <w:pPr>
        <w:pStyle w:val="2f3"/>
        <w:rPr>
          <w:rFonts w:hint="eastAsia"/>
        </w:rPr>
      </w:pPr>
      <w:r>
        <w:t xml:space="preserve">Total matching items on slot 0 displayed = 2 </w:t>
      </w:r>
    </w:p>
    <w:p w14:paraId="5FFD17C9" w14:textId="77777777" w:rsidR="00D65266" w:rsidRDefault="00D65266" w:rsidP="00513DE5">
      <w:pPr>
        <w:pStyle w:val="1e"/>
      </w:pPr>
      <w:r>
        <w:t>After the MAC address entry is manually changed on the interface of R2, the interface learns the sticky MAC address entry.</w:t>
      </w:r>
    </w:p>
    <w:p w14:paraId="0B8654FC" w14:textId="77777777" w:rsidR="00D65266" w:rsidRDefault="00D65266" w:rsidP="00513DE5">
      <w:pPr>
        <w:pStyle w:val="1e"/>
      </w:pPr>
      <w:r>
        <w:t># Create a static binding entry.</w:t>
      </w:r>
    </w:p>
    <w:p w14:paraId="3B770EA8" w14:textId="77777777" w:rsidR="00D65266" w:rsidRDefault="00D65266" w:rsidP="00513DE5">
      <w:pPr>
        <w:pStyle w:val="2f3"/>
        <w:rPr>
          <w:rFonts w:hint="eastAsia"/>
        </w:rPr>
      </w:pPr>
      <w:r>
        <w:t>[S1]user-bind static ip-address 172.16.10.2 mac-address 0000-0000-0002 interface GigabitEthernet 0/0/2 vlan 10</w:t>
      </w:r>
    </w:p>
    <w:p w14:paraId="617A04F7" w14:textId="77777777" w:rsidR="00D65266" w:rsidRDefault="00D65266" w:rsidP="00513DE5">
      <w:pPr>
        <w:pStyle w:val="1e"/>
      </w:pPr>
      <w:r>
        <w:t># On R2, test the connectivity with the gateway again.</w:t>
      </w:r>
    </w:p>
    <w:p w14:paraId="211D71F1" w14:textId="77777777" w:rsidR="00D65266" w:rsidRDefault="00D65266" w:rsidP="00513DE5">
      <w:pPr>
        <w:pStyle w:val="2f3"/>
        <w:rPr>
          <w:rFonts w:hint="eastAsia"/>
        </w:rPr>
      </w:pPr>
      <w:r>
        <w:t>&lt;R2&gt;ping -c 1 172.16.10.254</w:t>
      </w:r>
    </w:p>
    <w:p w14:paraId="01A8E7D9" w14:textId="77777777" w:rsidR="00D65266" w:rsidRDefault="00D65266" w:rsidP="00513DE5">
      <w:pPr>
        <w:pStyle w:val="2f3"/>
        <w:rPr>
          <w:rFonts w:hint="eastAsia"/>
        </w:rPr>
      </w:pPr>
      <w:r>
        <w:t xml:space="preserve">  PING 172.16.10.254: 56  data bytes, press CTRL_C to break</w:t>
      </w:r>
    </w:p>
    <w:p w14:paraId="47D31346" w14:textId="77777777" w:rsidR="00D65266" w:rsidRDefault="00D65266" w:rsidP="00513DE5">
      <w:pPr>
        <w:pStyle w:val="2f3"/>
        <w:rPr>
          <w:rFonts w:hint="eastAsia"/>
        </w:rPr>
      </w:pPr>
      <w:r>
        <w:t xml:space="preserve">    Reply from 172.16.10.254: bytes=56 Sequence=1 ttl=255 time=80 ms</w:t>
      </w:r>
    </w:p>
    <w:p w14:paraId="07973B0D" w14:textId="77777777" w:rsidR="00D65266" w:rsidRDefault="00D65266" w:rsidP="00513DE5">
      <w:pPr>
        <w:pStyle w:val="2f3"/>
        <w:rPr>
          <w:rFonts w:hint="eastAsia"/>
        </w:rPr>
      </w:pPr>
    </w:p>
    <w:p w14:paraId="4FC11FC3" w14:textId="77777777" w:rsidR="00D65266" w:rsidRDefault="00D65266" w:rsidP="00513DE5">
      <w:pPr>
        <w:pStyle w:val="2f3"/>
        <w:rPr>
          <w:rFonts w:hint="eastAsia"/>
        </w:rPr>
      </w:pPr>
      <w:r>
        <w:t xml:space="preserve">  --- 172.16.10.254 ping statistics ---</w:t>
      </w:r>
    </w:p>
    <w:p w14:paraId="3EEC64F7" w14:textId="77777777" w:rsidR="00D65266" w:rsidRDefault="00D65266" w:rsidP="00513DE5">
      <w:pPr>
        <w:pStyle w:val="2f3"/>
        <w:rPr>
          <w:rFonts w:hint="eastAsia"/>
        </w:rPr>
      </w:pPr>
      <w:r>
        <w:t xml:space="preserve">    1 packet(s) transmitted</w:t>
      </w:r>
    </w:p>
    <w:p w14:paraId="0DEA2B81" w14:textId="77777777" w:rsidR="00D65266" w:rsidRDefault="00D65266" w:rsidP="00513DE5">
      <w:pPr>
        <w:pStyle w:val="2f3"/>
        <w:rPr>
          <w:rFonts w:hint="eastAsia"/>
        </w:rPr>
      </w:pPr>
      <w:r>
        <w:t xml:space="preserve">    1 packet(s) received</w:t>
      </w:r>
    </w:p>
    <w:p w14:paraId="6B93AA2F" w14:textId="77777777" w:rsidR="00D65266" w:rsidRDefault="00D65266" w:rsidP="00513DE5">
      <w:pPr>
        <w:pStyle w:val="2f3"/>
        <w:rPr>
          <w:rFonts w:hint="eastAsia"/>
        </w:rPr>
      </w:pPr>
      <w:r>
        <w:t xml:space="preserve">    0.00% packet loss</w:t>
      </w:r>
    </w:p>
    <w:p w14:paraId="1AF4C15E" w14:textId="77777777" w:rsidR="00D65266" w:rsidRDefault="00D65266" w:rsidP="00513DE5">
      <w:pPr>
        <w:pStyle w:val="2f3"/>
        <w:rPr>
          <w:rFonts w:hint="eastAsia"/>
        </w:rPr>
      </w:pPr>
      <w:r>
        <w:t xml:space="preserve">    round-trip min/avg/max = 80/80/80 ms</w:t>
      </w:r>
    </w:p>
    <w:p w14:paraId="3AAAE307" w14:textId="77777777" w:rsidR="00D65266" w:rsidRDefault="00D65266" w:rsidP="00513DE5">
      <w:pPr>
        <w:pStyle w:val="1e"/>
      </w:pPr>
      <w:r>
        <w:t>R2 can communicate with the gateway.</w:t>
      </w:r>
    </w:p>
    <w:p w14:paraId="48D46001" w14:textId="77777777" w:rsidR="00D65266" w:rsidRDefault="00D65266" w:rsidP="00D07FAA">
      <w:pPr>
        <w:pStyle w:val="3"/>
      </w:pPr>
      <w:r>
        <w:t>Configure a port isolation group.</w:t>
      </w:r>
    </w:p>
    <w:p w14:paraId="1673E5C0" w14:textId="77777777" w:rsidR="00D65266" w:rsidRDefault="00D65266" w:rsidP="00513DE5">
      <w:pPr>
        <w:pStyle w:val="1e"/>
      </w:pPr>
      <w:r>
        <w:t>Enable port isolation on S1 to restrict mutual access between R1 and R2.</w:t>
      </w:r>
    </w:p>
    <w:p w14:paraId="7741B2FD" w14:textId="77777777" w:rsidR="00D65266" w:rsidRDefault="00D65266" w:rsidP="00513DE5">
      <w:pPr>
        <w:pStyle w:val="1e"/>
      </w:pPr>
      <w:r>
        <w:t># Test the connectivity between R1 and R2 before restricting mutual access between R1 and R2.</w:t>
      </w:r>
    </w:p>
    <w:p w14:paraId="2E7C959D" w14:textId="77777777" w:rsidR="00D65266" w:rsidRDefault="00D65266" w:rsidP="00513DE5">
      <w:pPr>
        <w:pStyle w:val="2f3"/>
        <w:rPr>
          <w:rFonts w:hint="eastAsia"/>
        </w:rPr>
      </w:pPr>
      <w:r>
        <w:t>&lt;R1&gt;ping -c 1 172.16.10.2</w:t>
      </w:r>
    </w:p>
    <w:p w14:paraId="7C846BB1" w14:textId="77777777" w:rsidR="00D65266" w:rsidRDefault="00D65266" w:rsidP="00513DE5">
      <w:pPr>
        <w:pStyle w:val="2f3"/>
        <w:rPr>
          <w:rFonts w:hint="eastAsia"/>
        </w:rPr>
      </w:pPr>
      <w:r>
        <w:t xml:space="preserve">  PING 172.16.10.2: 56  data bytes, press CTRL_C to break</w:t>
      </w:r>
    </w:p>
    <w:p w14:paraId="7F246653" w14:textId="77777777" w:rsidR="00D65266" w:rsidRDefault="00D65266" w:rsidP="00513DE5">
      <w:pPr>
        <w:pStyle w:val="2f3"/>
        <w:rPr>
          <w:rFonts w:hint="eastAsia"/>
        </w:rPr>
      </w:pPr>
      <w:r>
        <w:t xml:space="preserve">    Reply from 172.16.10.2: bytes=56 Sequence=1 ttl=255 time=70 ms</w:t>
      </w:r>
    </w:p>
    <w:p w14:paraId="32767643" w14:textId="77777777" w:rsidR="00D65266" w:rsidRDefault="00D65266" w:rsidP="00513DE5">
      <w:pPr>
        <w:pStyle w:val="2f3"/>
        <w:rPr>
          <w:rFonts w:hint="eastAsia"/>
        </w:rPr>
      </w:pPr>
    </w:p>
    <w:p w14:paraId="05A3C8C7" w14:textId="77777777" w:rsidR="00D65266" w:rsidRDefault="00D65266" w:rsidP="00513DE5">
      <w:pPr>
        <w:pStyle w:val="2f3"/>
        <w:rPr>
          <w:rFonts w:hint="eastAsia"/>
        </w:rPr>
      </w:pPr>
      <w:r>
        <w:t xml:space="preserve">  --- 172.16.10.2 ping statistics ---</w:t>
      </w:r>
    </w:p>
    <w:p w14:paraId="775A2500" w14:textId="77777777" w:rsidR="00D65266" w:rsidRDefault="00D65266" w:rsidP="00513DE5">
      <w:pPr>
        <w:pStyle w:val="2f3"/>
        <w:rPr>
          <w:rFonts w:hint="eastAsia"/>
        </w:rPr>
      </w:pPr>
      <w:r>
        <w:t xml:space="preserve">    1 packet(s) transmitted</w:t>
      </w:r>
    </w:p>
    <w:p w14:paraId="584A5F5E" w14:textId="77777777" w:rsidR="00D65266" w:rsidRDefault="00D65266" w:rsidP="00513DE5">
      <w:pPr>
        <w:pStyle w:val="2f3"/>
        <w:rPr>
          <w:rFonts w:hint="eastAsia"/>
        </w:rPr>
      </w:pPr>
      <w:r>
        <w:t xml:space="preserve">    1 packet(s) received</w:t>
      </w:r>
    </w:p>
    <w:p w14:paraId="3839886B" w14:textId="77777777" w:rsidR="00D65266" w:rsidRDefault="00D65266" w:rsidP="00513DE5">
      <w:pPr>
        <w:pStyle w:val="2f3"/>
        <w:rPr>
          <w:rFonts w:hint="eastAsia"/>
        </w:rPr>
      </w:pPr>
      <w:r>
        <w:t xml:space="preserve">    0.00% packet loss</w:t>
      </w:r>
    </w:p>
    <w:p w14:paraId="12334099" w14:textId="77777777" w:rsidR="00D65266" w:rsidRDefault="00D65266" w:rsidP="00513DE5">
      <w:pPr>
        <w:pStyle w:val="2f3"/>
        <w:rPr>
          <w:rFonts w:hint="eastAsia"/>
        </w:rPr>
      </w:pPr>
      <w:r>
        <w:t xml:space="preserve">    round-trip min/avg/max = 70/70/70 ms</w:t>
      </w:r>
    </w:p>
    <w:p w14:paraId="5341EB3F" w14:textId="77777777" w:rsidR="00D65266" w:rsidRDefault="00D65266" w:rsidP="00513DE5">
      <w:pPr>
        <w:pStyle w:val="1e"/>
      </w:pPr>
      <w:r>
        <w:t># Enable port isolation on S1 and set the isolation mode to Layer 2 isolation and Layer 3 interconnection.</w:t>
      </w:r>
    </w:p>
    <w:p w14:paraId="22EABC89" w14:textId="77777777" w:rsidR="00D65266" w:rsidRDefault="00D65266" w:rsidP="00513DE5">
      <w:pPr>
        <w:pStyle w:val="2f3"/>
        <w:rPr>
          <w:rFonts w:hint="eastAsia"/>
        </w:rPr>
      </w:pPr>
      <w:r>
        <w:t>[S1]port-isolate mode l2</w:t>
      </w:r>
    </w:p>
    <w:p w14:paraId="224F95C9" w14:textId="77777777" w:rsidR="00D65266" w:rsidRDefault="00D65266" w:rsidP="00513DE5">
      <w:pPr>
        <w:pStyle w:val="2f3"/>
        <w:rPr>
          <w:rFonts w:hint="eastAsia"/>
        </w:rPr>
      </w:pPr>
      <w:r>
        <w:t>[S1]interface GigabitEthernet 0/0/1</w:t>
      </w:r>
    </w:p>
    <w:p w14:paraId="6231F478" w14:textId="77777777" w:rsidR="00D65266" w:rsidRDefault="00D65266" w:rsidP="00513DE5">
      <w:pPr>
        <w:pStyle w:val="2f3"/>
        <w:rPr>
          <w:rFonts w:hint="eastAsia"/>
        </w:rPr>
      </w:pPr>
      <w:r>
        <w:lastRenderedPageBreak/>
        <w:t>[S1-GigabitEthernet0/0/1] port-isolate enable group 1</w:t>
      </w:r>
    </w:p>
    <w:p w14:paraId="317C7F21" w14:textId="77777777" w:rsidR="00D65266" w:rsidRDefault="00D65266" w:rsidP="00513DE5">
      <w:pPr>
        <w:pStyle w:val="2f3"/>
        <w:rPr>
          <w:rFonts w:hint="eastAsia"/>
        </w:rPr>
      </w:pPr>
      <w:r>
        <w:t>[S1-GigabitEthernet0/0/1] quit</w:t>
      </w:r>
    </w:p>
    <w:p w14:paraId="1025DF2C" w14:textId="77777777" w:rsidR="00D65266" w:rsidRDefault="00D65266" w:rsidP="00513DE5">
      <w:pPr>
        <w:pStyle w:val="2f3"/>
        <w:rPr>
          <w:rFonts w:hint="eastAsia"/>
        </w:rPr>
      </w:pPr>
      <w:r>
        <w:t>[S1]interface GigabitEthernet 0/0/2</w:t>
      </w:r>
    </w:p>
    <w:p w14:paraId="17EF47B8" w14:textId="77777777" w:rsidR="00D65266" w:rsidRDefault="00D65266" w:rsidP="00513DE5">
      <w:pPr>
        <w:pStyle w:val="2f3"/>
        <w:rPr>
          <w:rFonts w:hint="eastAsia"/>
        </w:rPr>
      </w:pPr>
      <w:r>
        <w:t>[S1-GigabitEthernet0/0/2] port-isolate enable group 1</w:t>
      </w:r>
    </w:p>
    <w:p w14:paraId="519F222D" w14:textId="77777777" w:rsidR="00D65266" w:rsidRDefault="00D65266" w:rsidP="00513DE5">
      <w:pPr>
        <w:pStyle w:val="2f3"/>
        <w:rPr>
          <w:rFonts w:hint="eastAsia"/>
        </w:rPr>
      </w:pPr>
      <w:r>
        <w:t>[S1-GigabitEthernet0/0/2] quit</w:t>
      </w:r>
    </w:p>
    <w:p w14:paraId="60EF0B5C" w14:textId="77777777" w:rsidR="00D65266" w:rsidRDefault="00D65266" w:rsidP="00513DE5">
      <w:pPr>
        <w:pStyle w:val="1e"/>
      </w:pPr>
      <w:r>
        <w:t># Test the connectivity between R1 and R2.</w:t>
      </w:r>
    </w:p>
    <w:p w14:paraId="4D93C1A8" w14:textId="77777777" w:rsidR="00D65266" w:rsidRDefault="00D65266" w:rsidP="00513DE5">
      <w:pPr>
        <w:pStyle w:val="2f3"/>
        <w:rPr>
          <w:rFonts w:hint="eastAsia"/>
        </w:rPr>
      </w:pPr>
      <w:r>
        <w:t>&lt;R1&gt;ping -c 1 172.16.10.2</w:t>
      </w:r>
    </w:p>
    <w:p w14:paraId="38791FD3" w14:textId="77777777" w:rsidR="00D65266" w:rsidRDefault="00D65266" w:rsidP="00513DE5">
      <w:pPr>
        <w:pStyle w:val="2f3"/>
        <w:rPr>
          <w:rFonts w:hint="eastAsia"/>
        </w:rPr>
      </w:pPr>
      <w:r>
        <w:t xml:space="preserve">  PING 172.16.10.2: 56  data bytes, press CTRL_C to break</w:t>
      </w:r>
    </w:p>
    <w:p w14:paraId="19C6BAAB" w14:textId="77777777" w:rsidR="00D65266" w:rsidRDefault="00D65266" w:rsidP="00513DE5">
      <w:pPr>
        <w:pStyle w:val="2f3"/>
        <w:rPr>
          <w:rFonts w:hint="eastAsia"/>
        </w:rPr>
      </w:pPr>
      <w:r>
        <w:t xml:space="preserve">    Request time out</w:t>
      </w:r>
    </w:p>
    <w:p w14:paraId="77F403DD" w14:textId="77777777" w:rsidR="00D65266" w:rsidRDefault="00D65266" w:rsidP="00513DE5">
      <w:pPr>
        <w:pStyle w:val="2f3"/>
        <w:rPr>
          <w:rFonts w:hint="eastAsia"/>
        </w:rPr>
      </w:pPr>
    </w:p>
    <w:p w14:paraId="67453C01" w14:textId="77777777" w:rsidR="00D65266" w:rsidRDefault="00D65266" w:rsidP="00513DE5">
      <w:pPr>
        <w:pStyle w:val="2f3"/>
        <w:rPr>
          <w:rFonts w:hint="eastAsia"/>
        </w:rPr>
      </w:pPr>
      <w:r>
        <w:t xml:space="preserve">  --- 172.16.10.2 ping statistics ---</w:t>
      </w:r>
    </w:p>
    <w:p w14:paraId="661BE2FA" w14:textId="77777777" w:rsidR="00D65266" w:rsidRDefault="00D65266" w:rsidP="00513DE5">
      <w:pPr>
        <w:pStyle w:val="2f3"/>
        <w:rPr>
          <w:rFonts w:hint="eastAsia"/>
        </w:rPr>
      </w:pPr>
      <w:r>
        <w:t xml:space="preserve">    1 packet(s) transmitted</w:t>
      </w:r>
    </w:p>
    <w:p w14:paraId="56DF913F" w14:textId="77777777" w:rsidR="00D65266" w:rsidRDefault="00D65266" w:rsidP="00513DE5">
      <w:pPr>
        <w:pStyle w:val="2f3"/>
        <w:rPr>
          <w:rFonts w:hint="eastAsia"/>
        </w:rPr>
      </w:pPr>
      <w:r>
        <w:t xml:space="preserve">    0 packet(s) received</w:t>
      </w:r>
    </w:p>
    <w:p w14:paraId="59D40476" w14:textId="77777777" w:rsidR="00D65266" w:rsidRDefault="00D65266" w:rsidP="00513DE5">
      <w:pPr>
        <w:pStyle w:val="2f3"/>
        <w:rPr>
          <w:rFonts w:hint="eastAsia"/>
        </w:rPr>
      </w:pPr>
      <w:r>
        <w:t xml:space="preserve">    100.00% packet loss</w:t>
      </w:r>
    </w:p>
    <w:p w14:paraId="35BC1642" w14:textId="77777777" w:rsidR="00D65266" w:rsidRDefault="00D65266" w:rsidP="00513DE5">
      <w:pPr>
        <w:pStyle w:val="1e"/>
      </w:pPr>
      <w:r>
        <w:t>R1 and R2 cannot communicate with each other.</w:t>
      </w:r>
    </w:p>
    <w:p w14:paraId="0BAEB154" w14:textId="77777777" w:rsidR="00D65266" w:rsidRDefault="00D65266" w:rsidP="00513DE5">
      <w:pPr>
        <w:pStyle w:val="1e"/>
      </w:pPr>
      <w:r>
        <w:t># Enable intra-VLAN proxy ARP on VLANIF 10 of S3.</w:t>
      </w:r>
    </w:p>
    <w:p w14:paraId="47D5A4B4" w14:textId="77777777" w:rsidR="00D65266" w:rsidRDefault="00D65266" w:rsidP="00513DE5">
      <w:pPr>
        <w:pStyle w:val="2f3"/>
        <w:rPr>
          <w:rFonts w:hint="eastAsia"/>
        </w:rPr>
      </w:pPr>
      <w:r>
        <w:t>[S3]interface Vlanif 10</w:t>
      </w:r>
    </w:p>
    <w:p w14:paraId="6A1C6847" w14:textId="77777777" w:rsidR="00D65266" w:rsidRDefault="00D65266" w:rsidP="00513DE5">
      <w:pPr>
        <w:pStyle w:val="2f3"/>
        <w:rPr>
          <w:rFonts w:hint="eastAsia"/>
        </w:rPr>
      </w:pPr>
      <w:r>
        <w:t>[S3-Vlanif10] arp-proxy inner-sub-vlan-proxy enable</w:t>
      </w:r>
    </w:p>
    <w:p w14:paraId="5ED9524B" w14:textId="77777777" w:rsidR="00D65266" w:rsidRDefault="00D65266" w:rsidP="00513DE5">
      <w:pPr>
        <w:pStyle w:val="2f3"/>
        <w:rPr>
          <w:rFonts w:hint="eastAsia"/>
        </w:rPr>
      </w:pPr>
      <w:r>
        <w:t>[S3-Vlanif10] quit</w:t>
      </w:r>
    </w:p>
    <w:p w14:paraId="5236F3AB" w14:textId="77777777" w:rsidR="00D65266" w:rsidRDefault="00D65266" w:rsidP="00513DE5">
      <w:pPr>
        <w:pStyle w:val="1e"/>
      </w:pPr>
      <w:r>
        <w:t># Clear ARP entries on R1 and R2.</w:t>
      </w:r>
    </w:p>
    <w:p w14:paraId="212EBA98" w14:textId="77777777" w:rsidR="00D65266" w:rsidRDefault="00D65266" w:rsidP="00513DE5">
      <w:pPr>
        <w:pStyle w:val="2f3"/>
        <w:rPr>
          <w:rFonts w:hint="eastAsia"/>
        </w:rPr>
      </w:pPr>
      <w:r>
        <w:t>&lt;R1&gt;reset arp all</w:t>
      </w:r>
    </w:p>
    <w:p w14:paraId="18B91A09" w14:textId="77777777" w:rsidR="00D65266" w:rsidRDefault="00D65266" w:rsidP="00513DE5">
      <w:pPr>
        <w:pStyle w:val="2f3"/>
        <w:rPr>
          <w:rFonts w:hint="eastAsia"/>
        </w:rPr>
      </w:pPr>
      <w:r>
        <w:t>Warning: This operation will reset all static and dynamic ARP entries, and clear the configurations of all static ARP, continue?[Y/N]:y</w:t>
      </w:r>
    </w:p>
    <w:p w14:paraId="10288352" w14:textId="77777777" w:rsidR="00D65266" w:rsidRDefault="00D65266" w:rsidP="00513DE5">
      <w:pPr>
        <w:pStyle w:val="2f3"/>
        <w:rPr>
          <w:rFonts w:hint="eastAsia"/>
        </w:rPr>
      </w:pPr>
    </w:p>
    <w:p w14:paraId="7D428F2B" w14:textId="77777777" w:rsidR="00D65266" w:rsidRDefault="00D65266" w:rsidP="00513DE5">
      <w:pPr>
        <w:pStyle w:val="2f3"/>
        <w:rPr>
          <w:rFonts w:hint="eastAsia"/>
        </w:rPr>
      </w:pPr>
      <w:r>
        <w:t>&lt;R2&gt;reset arp all</w:t>
      </w:r>
    </w:p>
    <w:p w14:paraId="7D7B4F2A" w14:textId="77777777" w:rsidR="00D65266" w:rsidRDefault="00D65266" w:rsidP="00513DE5">
      <w:pPr>
        <w:pStyle w:val="2f3"/>
        <w:rPr>
          <w:rFonts w:hint="eastAsia"/>
        </w:rPr>
      </w:pPr>
      <w:r>
        <w:t>Warning: This operation will reset all static and dynamic ARP entries, and clear the configurations of all static ARP, continue?[Y/N]:y</w:t>
      </w:r>
    </w:p>
    <w:p w14:paraId="7E9909D9" w14:textId="77777777" w:rsidR="00D65266" w:rsidRDefault="00D65266" w:rsidP="00513DE5">
      <w:pPr>
        <w:pStyle w:val="1e"/>
      </w:pPr>
      <w:r>
        <w:t>In this case, R1 and R2 learn ARP entries again. Because proxy ARP is enabled on the gateway, R1 and R2 can communicate with each other through the gateway.</w:t>
      </w:r>
    </w:p>
    <w:p w14:paraId="501BB2F5" w14:textId="77777777" w:rsidR="00D65266" w:rsidRDefault="00D65266" w:rsidP="00513DE5">
      <w:pPr>
        <w:pStyle w:val="1e"/>
      </w:pPr>
      <w:r>
        <w:t># Test the connectivity between R1 and R2.</w:t>
      </w:r>
    </w:p>
    <w:p w14:paraId="51AD34D9" w14:textId="77777777" w:rsidR="00D65266" w:rsidRDefault="00D65266" w:rsidP="00513DE5">
      <w:pPr>
        <w:pStyle w:val="2f3"/>
        <w:rPr>
          <w:rFonts w:hint="eastAsia"/>
        </w:rPr>
      </w:pPr>
      <w:r>
        <w:t>&lt;R1&gt;ping -c 1 172.16.10.2</w:t>
      </w:r>
    </w:p>
    <w:p w14:paraId="7CD14C7C" w14:textId="77777777" w:rsidR="00D65266" w:rsidRDefault="00D65266" w:rsidP="00513DE5">
      <w:pPr>
        <w:pStyle w:val="2f3"/>
        <w:rPr>
          <w:rFonts w:hint="eastAsia"/>
        </w:rPr>
      </w:pPr>
      <w:r>
        <w:t xml:space="preserve">  PING 172.16.10.2: 56  data bytes, press CTRL_C to break</w:t>
      </w:r>
    </w:p>
    <w:p w14:paraId="04702138" w14:textId="77777777" w:rsidR="00D65266" w:rsidRDefault="00D65266" w:rsidP="00513DE5">
      <w:pPr>
        <w:pStyle w:val="2f3"/>
        <w:rPr>
          <w:rFonts w:hint="eastAsia"/>
        </w:rPr>
      </w:pPr>
      <w:r>
        <w:t xml:space="preserve">    Reply from 172.16.10.2: bytes=56 Sequence=1 ttl=254 time=190 ms</w:t>
      </w:r>
    </w:p>
    <w:p w14:paraId="5CB711AC" w14:textId="77777777" w:rsidR="00D65266" w:rsidRDefault="00D65266" w:rsidP="00513DE5">
      <w:pPr>
        <w:pStyle w:val="2f3"/>
        <w:rPr>
          <w:rFonts w:hint="eastAsia"/>
        </w:rPr>
      </w:pPr>
    </w:p>
    <w:p w14:paraId="762DD364" w14:textId="77777777" w:rsidR="00D65266" w:rsidRDefault="00D65266" w:rsidP="00513DE5">
      <w:pPr>
        <w:pStyle w:val="2f3"/>
        <w:rPr>
          <w:rFonts w:hint="eastAsia"/>
        </w:rPr>
      </w:pPr>
      <w:r>
        <w:t xml:space="preserve">  --- 172.16.10.2 ping statistics ---</w:t>
      </w:r>
    </w:p>
    <w:p w14:paraId="57139059" w14:textId="77777777" w:rsidR="00D65266" w:rsidRDefault="00D65266" w:rsidP="00513DE5">
      <w:pPr>
        <w:pStyle w:val="2f3"/>
        <w:rPr>
          <w:rFonts w:hint="eastAsia"/>
        </w:rPr>
      </w:pPr>
      <w:r>
        <w:t xml:space="preserve">    1 packet(s) transmitted</w:t>
      </w:r>
    </w:p>
    <w:p w14:paraId="24958B43" w14:textId="77777777" w:rsidR="00D65266" w:rsidRDefault="00D65266" w:rsidP="00513DE5">
      <w:pPr>
        <w:pStyle w:val="2f3"/>
        <w:rPr>
          <w:rFonts w:hint="eastAsia"/>
        </w:rPr>
      </w:pPr>
      <w:r>
        <w:t xml:space="preserve">    1 packet(s) received</w:t>
      </w:r>
    </w:p>
    <w:p w14:paraId="180C5685" w14:textId="77777777" w:rsidR="00D65266" w:rsidRDefault="00D65266" w:rsidP="00513DE5">
      <w:pPr>
        <w:pStyle w:val="2f3"/>
        <w:rPr>
          <w:rFonts w:hint="eastAsia"/>
        </w:rPr>
      </w:pPr>
      <w:r>
        <w:t xml:space="preserve">    0.00% packet loss</w:t>
      </w:r>
    </w:p>
    <w:p w14:paraId="2C5FE33E" w14:textId="77777777" w:rsidR="00D65266" w:rsidRDefault="00D65266" w:rsidP="00513DE5">
      <w:pPr>
        <w:pStyle w:val="2f3"/>
        <w:rPr>
          <w:rFonts w:hint="eastAsia"/>
        </w:rPr>
      </w:pPr>
      <w:r>
        <w:t xml:space="preserve">    round-trip min/avg/max = 190/190/190 ms</w:t>
      </w:r>
    </w:p>
    <w:p w14:paraId="759D7A77" w14:textId="77777777" w:rsidR="00D65266" w:rsidRDefault="00D65266" w:rsidP="00513DE5">
      <w:pPr>
        <w:pStyle w:val="1e"/>
      </w:pPr>
      <w:r>
        <w:t>R1 and R2 can communicate with each other.</w:t>
      </w:r>
    </w:p>
    <w:p w14:paraId="3570293B" w14:textId="77777777" w:rsidR="00D65266" w:rsidRDefault="00D65266" w:rsidP="00513DE5">
      <w:pPr>
        <w:pStyle w:val="1e"/>
      </w:pPr>
      <w:r>
        <w:t># Check ARP entries on R1.</w:t>
      </w:r>
    </w:p>
    <w:p w14:paraId="2AEA9BF8" w14:textId="77777777" w:rsidR="00D65266" w:rsidRDefault="00D65266" w:rsidP="00AE42E4">
      <w:pPr>
        <w:pStyle w:val="2f3"/>
        <w:rPr>
          <w:rFonts w:hint="eastAsia"/>
        </w:rPr>
      </w:pPr>
      <w:r>
        <w:t>&lt;R1&gt;display</w:t>
      </w:r>
      <w:r>
        <w:tab/>
        <w:t>arp</w:t>
      </w:r>
      <w:r>
        <w:tab/>
        <w:t>all</w:t>
      </w:r>
      <w:r>
        <w:tab/>
      </w:r>
    </w:p>
    <w:p w14:paraId="056E4347" w14:textId="77777777" w:rsidR="00D65266" w:rsidRDefault="00D65266" w:rsidP="00AE42E4">
      <w:pPr>
        <w:pStyle w:val="2f3"/>
        <w:rPr>
          <w:rFonts w:hint="eastAsia"/>
        </w:rPr>
      </w:pPr>
      <w:r>
        <w:t>IP</w:t>
      </w:r>
      <w:r>
        <w:tab/>
        <w:t>ADDRESS</w:t>
      </w:r>
      <w:r>
        <w:tab/>
      </w:r>
      <w:r>
        <w:tab/>
      </w:r>
      <w:r>
        <w:tab/>
      </w:r>
      <w:r>
        <w:tab/>
      </w:r>
      <w:r>
        <w:tab/>
      </w:r>
      <w:r>
        <w:tab/>
        <w:t>MAC</w:t>
      </w:r>
      <w:r>
        <w:tab/>
        <w:t>ADDRESS</w:t>
      </w:r>
      <w:r>
        <w:tab/>
      </w:r>
      <w:r>
        <w:tab/>
      </w:r>
      <w:r>
        <w:tab/>
      </w:r>
      <w:r>
        <w:tab/>
      </w:r>
      <w:r>
        <w:tab/>
        <w:t>EXPIRE(M)</w:t>
      </w:r>
      <w:r>
        <w:tab/>
      </w:r>
      <w:r>
        <w:tab/>
      </w:r>
      <w:r>
        <w:tab/>
      </w:r>
      <w:r>
        <w:tab/>
        <w:t>TYPE</w:t>
      </w:r>
      <w:r>
        <w:tab/>
      </w:r>
      <w:r>
        <w:tab/>
      </w:r>
      <w:r>
        <w:tab/>
      </w:r>
      <w:r>
        <w:tab/>
      </w:r>
      <w:r>
        <w:tab/>
      </w:r>
      <w:r>
        <w:tab/>
      </w:r>
      <w:r>
        <w:tab/>
      </w:r>
      <w:r>
        <w:tab/>
      </w:r>
      <w:r>
        <w:tab/>
      </w:r>
      <w:r>
        <w:tab/>
      </w:r>
      <w:r>
        <w:tab/>
      </w:r>
      <w:r>
        <w:tab/>
      </w:r>
      <w:r>
        <w:tab/>
      </w:r>
      <w:r>
        <w:tab/>
        <w:t>INTERFACE</w:t>
      </w:r>
      <w:r>
        <w:tab/>
      </w:r>
      <w:r>
        <w:tab/>
      </w:r>
      <w:r>
        <w:tab/>
        <w:t>VPN-INSTANCE</w:t>
      </w:r>
      <w:r>
        <w:tab/>
      </w:r>
    </w:p>
    <w:p w14:paraId="7217A786" w14:textId="77777777" w:rsidR="00D65266" w:rsidRDefault="00D65266" w:rsidP="00AE42E4">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VLAN/CEVLAN</w:t>
      </w:r>
      <w:r>
        <w:tab/>
      </w:r>
      <w:r>
        <w:tab/>
        <w:t>PVC</w:t>
      </w:r>
      <w:r>
        <w:tab/>
      </w:r>
      <w:r>
        <w:tab/>
      </w:r>
      <w:r>
        <w:tab/>
      </w:r>
      <w:r>
        <w:tab/>
      </w:r>
      <w:r>
        <w:tab/>
      </w:r>
      <w:r>
        <w:tab/>
      </w:r>
      <w:r>
        <w:tab/>
      </w:r>
      <w:r>
        <w:tab/>
      </w:r>
      <w:r>
        <w:tab/>
      </w:r>
      <w:r>
        <w:tab/>
      </w:r>
      <w:r>
        <w:tab/>
      </w:r>
      <w:r>
        <w:tab/>
      </w:r>
      <w:r>
        <w:tab/>
      </w:r>
      <w:r>
        <w:tab/>
      </w:r>
      <w:r>
        <w:tab/>
      </w:r>
      <w:r>
        <w:tab/>
      </w:r>
      <w:r>
        <w:tab/>
      </w:r>
      <w:r>
        <w:tab/>
      </w:r>
      <w:r>
        <w:tab/>
      </w:r>
      <w:r>
        <w:tab/>
      </w:r>
      <w:r>
        <w:tab/>
      </w:r>
      <w:r>
        <w:tab/>
      </w:r>
    </w:p>
    <w:p w14:paraId="1082AA61" w14:textId="77777777" w:rsidR="00D65266" w:rsidRDefault="00D65266" w:rsidP="00AE42E4">
      <w:pPr>
        <w:pStyle w:val="2f3"/>
        <w:rPr>
          <w:rFonts w:hint="eastAsia"/>
        </w:rPr>
      </w:pPr>
      <w:r>
        <w:lastRenderedPageBreak/>
        <w:t>------------------------------------------------------------------------------</w:t>
      </w:r>
    </w:p>
    <w:p w14:paraId="7FCF17E3" w14:textId="77777777" w:rsidR="00D65266" w:rsidRDefault="00D65266" w:rsidP="00AE42E4">
      <w:pPr>
        <w:pStyle w:val="2f3"/>
        <w:rPr>
          <w:rFonts w:hint="eastAsia"/>
        </w:rPr>
      </w:pPr>
      <w:r>
        <w:t>172.16.10.11</w:t>
      </w:r>
      <w:r>
        <w:tab/>
      </w:r>
      <w:r>
        <w:tab/>
      </w:r>
      <w:r>
        <w:tab/>
      </w:r>
      <w:r>
        <w:tab/>
      </w:r>
      <w:r>
        <w:tab/>
      </w:r>
      <w:r>
        <w:tab/>
      </w:r>
      <w:r>
        <w:tab/>
      </w:r>
      <w:r>
        <w:tab/>
        <w:t>5489-98bf-6225</w:t>
      </w:r>
      <w:r>
        <w:tab/>
      </w:r>
      <w:r>
        <w:tab/>
      </w:r>
      <w:r>
        <w:tab/>
      </w:r>
      <w:r>
        <w:tab/>
      </w:r>
      <w:r>
        <w:tab/>
      </w:r>
      <w:r>
        <w:tab/>
      </w:r>
      <w:r>
        <w:tab/>
      </w:r>
      <w:r>
        <w:tab/>
      </w:r>
      <w:r>
        <w:tab/>
      </w:r>
      <w:r>
        <w:tab/>
      </w:r>
      <w:r>
        <w:tab/>
      </w:r>
      <w:r>
        <w:tab/>
      </w:r>
      <w:r>
        <w:tab/>
      </w:r>
      <w:r>
        <w:tab/>
      </w:r>
      <w:r>
        <w:tab/>
      </w:r>
      <w:r>
        <w:tab/>
      </w:r>
      <w:r>
        <w:tab/>
      </w:r>
      <w:r>
        <w:tab/>
        <w:t>I</w:t>
      </w:r>
      <w:r>
        <w:tab/>
        <w:t>-</w:t>
      </w:r>
      <w:r>
        <w:tab/>
      </w:r>
      <w:r>
        <w:tab/>
      </w:r>
      <w:r>
        <w:tab/>
      </w:r>
      <w:r>
        <w:tab/>
      </w:r>
      <w:r>
        <w:tab/>
      </w:r>
      <w:r>
        <w:tab/>
      </w:r>
      <w:r>
        <w:tab/>
      </w:r>
      <w:r>
        <w:tab/>
      </w:r>
      <w:r>
        <w:tab/>
      </w:r>
      <w:r>
        <w:tab/>
      </w:r>
      <w:r>
        <w:tab/>
      </w:r>
      <w:r>
        <w:tab/>
      </w:r>
      <w:r>
        <w:tab/>
        <w:t>GE0/0/3</w:t>
      </w:r>
    </w:p>
    <w:p w14:paraId="46D458B3" w14:textId="77777777" w:rsidR="00D65266" w:rsidRPr="00D80B8B" w:rsidRDefault="00D65266" w:rsidP="00AE42E4">
      <w:pPr>
        <w:pStyle w:val="2f3"/>
        <w:rPr>
          <w:rFonts w:hint="eastAsia"/>
          <w:color w:val="EC7061"/>
        </w:rPr>
      </w:pPr>
      <w:r w:rsidRPr="00D80B8B">
        <w:rPr>
          <w:color w:val="EC7061"/>
        </w:rPr>
        <w:t>172.16.10.254</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4c1f-ccea-53ea</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14</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D-0</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GE0/0/3</w:t>
      </w:r>
    </w:p>
    <w:p w14:paraId="5B5BA0F8" w14:textId="77777777" w:rsidR="00D65266" w:rsidRDefault="00D65266" w:rsidP="00AE42E4">
      <w:pPr>
        <w:pStyle w:val="2f3"/>
        <w:rPr>
          <w:rFonts w:hint="eastAsia"/>
        </w:rPr>
      </w:pPr>
      <w:r w:rsidRPr="00D80B8B">
        <w:rPr>
          <w:color w:val="EC7061"/>
        </w:rPr>
        <w:t>172.16.10.2</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4c1f-ccea-53ea</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14</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D-0</w:t>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r>
      <w:r w:rsidRPr="00D80B8B">
        <w:rPr>
          <w:color w:val="EC7061"/>
        </w:rPr>
        <w:tab/>
        <w:t>GE0/0/3</w:t>
      </w:r>
    </w:p>
    <w:p w14:paraId="653B310B" w14:textId="77777777" w:rsidR="00D65266" w:rsidRDefault="00D65266" w:rsidP="00AE42E4">
      <w:pPr>
        <w:pStyle w:val="2f3"/>
        <w:rPr>
          <w:rFonts w:hint="eastAsia"/>
        </w:rPr>
      </w:pPr>
      <w:r>
        <w:t>------------------------------------------------------------------------------</w:t>
      </w:r>
    </w:p>
    <w:p w14:paraId="573E9964" w14:textId="58FE987C" w:rsidR="00D65266" w:rsidRDefault="00D65266" w:rsidP="00AE42E4">
      <w:pPr>
        <w:pStyle w:val="2f3"/>
        <w:rPr>
          <w:rFonts w:hint="eastAsia"/>
        </w:rPr>
      </w:pPr>
      <w:r>
        <w:t>Total:3</w:t>
      </w:r>
      <w:r>
        <w:tab/>
      </w:r>
      <w:r>
        <w:tab/>
      </w:r>
      <w:r>
        <w:tab/>
      </w:r>
      <w:r>
        <w:tab/>
      </w:r>
      <w:r>
        <w:tab/>
      </w:r>
      <w:r>
        <w:tab/>
      </w:r>
      <w:r>
        <w:tab/>
      </w:r>
      <w:r>
        <w:tab/>
      </w:r>
      <w:r>
        <w:tab/>
        <w:t>Dynamic:2</w:t>
      </w:r>
      <w:r>
        <w:tab/>
      </w:r>
      <w:r>
        <w:tab/>
      </w:r>
      <w:r>
        <w:tab/>
      </w:r>
      <w:r>
        <w:tab/>
      </w:r>
      <w:r>
        <w:tab/>
      </w:r>
      <w:r>
        <w:tab/>
      </w:r>
      <w:r>
        <w:tab/>
        <w:t>Static:0</w:t>
      </w:r>
      <w:r>
        <w:tab/>
      </w:r>
      <w:r>
        <w:tab/>
      </w:r>
      <w:r>
        <w:tab/>
      </w:r>
      <w:r>
        <w:tab/>
      </w:r>
      <w:r>
        <w:tab/>
        <w:t>Interface:1</w:t>
      </w:r>
      <w:r>
        <w:tab/>
      </w:r>
      <w:r>
        <w:tab/>
      </w:r>
      <w:r>
        <w:tab/>
        <w:t xml:space="preserve"> </w:t>
      </w:r>
    </w:p>
    <w:p w14:paraId="178F7AC1" w14:textId="77777777" w:rsidR="00D65266" w:rsidRDefault="00D65266" w:rsidP="00AE42E4">
      <w:pPr>
        <w:pStyle w:val="1e"/>
      </w:pPr>
      <w:r>
        <w:t>The command output shows that MAC addresses mapping 172.16.10.2 and 172.16.10.254 in the ARP entries are the same.</w:t>
      </w:r>
    </w:p>
    <w:p w14:paraId="70A8999F" w14:textId="77777777" w:rsidR="00A02ABE" w:rsidRPr="000D4F94" w:rsidRDefault="00A02ABE" w:rsidP="00D04637">
      <w:pPr>
        <w:pStyle w:val="30"/>
        <w:numPr>
          <w:ilvl w:val="2"/>
          <w:numId w:val="11"/>
        </w:numPr>
      </w:pPr>
      <w:bookmarkStart w:id="78" w:name="_Toc49938685"/>
      <w:bookmarkStart w:id="79" w:name="_Toc50042895"/>
      <w:r w:rsidRPr="000D4F94">
        <w:t>Quiz</w:t>
      </w:r>
      <w:bookmarkEnd w:id="78"/>
      <w:bookmarkEnd w:id="79"/>
    </w:p>
    <w:p w14:paraId="1B535D37" w14:textId="2DCBEBE3" w:rsidR="00D65266" w:rsidRDefault="00A02ABE" w:rsidP="00D65266">
      <w:pPr>
        <w:pStyle w:val="1e"/>
      </w:pPr>
      <w:r w:rsidRPr="00A02ABE">
        <w:t>After port isolation is configured, the gateway functions as a proxy to implement communication on the same network segment. What are the advantages and disadvantages of this mode?</w:t>
      </w:r>
    </w:p>
    <w:p w14:paraId="6C707038" w14:textId="77777777" w:rsidR="00A02ABE" w:rsidRPr="000D4F94" w:rsidRDefault="00A02ABE" w:rsidP="00D04637">
      <w:pPr>
        <w:pStyle w:val="30"/>
        <w:numPr>
          <w:ilvl w:val="2"/>
          <w:numId w:val="11"/>
        </w:numPr>
      </w:pPr>
      <w:bookmarkStart w:id="80" w:name="_Toc49938686"/>
      <w:bookmarkStart w:id="81" w:name="_Toc50042896"/>
      <w:r w:rsidRPr="000D4F94">
        <w:t>Configuration Reference</w:t>
      </w:r>
      <w:bookmarkEnd w:id="80"/>
      <w:bookmarkEnd w:id="81"/>
    </w:p>
    <w:p w14:paraId="7DCE7314" w14:textId="77777777" w:rsidR="00A02ABE" w:rsidRDefault="00A02ABE" w:rsidP="00A02ABE">
      <w:pPr>
        <w:pStyle w:val="1e"/>
      </w:pPr>
      <w:r>
        <w:t>Configuration on R1</w:t>
      </w:r>
    </w:p>
    <w:p w14:paraId="7421B070" w14:textId="77777777" w:rsidR="00A02ABE" w:rsidRDefault="00A02ABE" w:rsidP="00A02ABE">
      <w:pPr>
        <w:pStyle w:val="2f3"/>
        <w:rPr>
          <w:rFonts w:hint="eastAsia"/>
        </w:rPr>
      </w:pPr>
      <w:r>
        <w:t>#</w:t>
      </w:r>
    </w:p>
    <w:p w14:paraId="4B7AA15D" w14:textId="77777777" w:rsidR="00A02ABE" w:rsidRDefault="00A02ABE" w:rsidP="00A02ABE">
      <w:pPr>
        <w:pStyle w:val="2f3"/>
        <w:rPr>
          <w:rFonts w:hint="eastAsia"/>
        </w:rPr>
      </w:pPr>
      <w:r>
        <w:t>sysname R1</w:t>
      </w:r>
    </w:p>
    <w:p w14:paraId="3A8D3D2F" w14:textId="77777777" w:rsidR="00A02ABE" w:rsidRDefault="00A02ABE" w:rsidP="00A02ABE">
      <w:pPr>
        <w:pStyle w:val="2f3"/>
        <w:rPr>
          <w:rFonts w:hint="eastAsia"/>
        </w:rPr>
      </w:pPr>
      <w:r>
        <w:t>#</w:t>
      </w:r>
    </w:p>
    <w:p w14:paraId="57710A17" w14:textId="77777777" w:rsidR="00A02ABE" w:rsidRDefault="00A02ABE" w:rsidP="00A02ABE">
      <w:pPr>
        <w:pStyle w:val="2f3"/>
        <w:rPr>
          <w:rFonts w:hint="eastAsia"/>
        </w:rPr>
      </w:pPr>
      <w:r>
        <w:t>interface GigabitEthernet0/0/3</w:t>
      </w:r>
    </w:p>
    <w:p w14:paraId="269D0247" w14:textId="77777777" w:rsidR="00A02ABE" w:rsidRDefault="00A02ABE" w:rsidP="00A02ABE">
      <w:pPr>
        <w:pStyle w:val="2f3"/>
        <w:rPr>
          <w:rFonts w:hint="eastAsia"/>
        </w:rPr>
      </w:pPr>
      <w:r>
        <w:t xml:space="preserve"> ip address 172.16.10.11 255.255.255.0</w:t>
      </w:r>
    </w:p>
    <w:p w14:paraId="706D232D" w14:textId="77777777" w:rsidR="00A02ABE" w:rsidRDefault="00A02ABE" w:rsidP="00A02ABE">
      <w:pPr>
        <w:pStyle w:val="2f3"/>
        <w:rPr>
          <w:rFonts w:hint="eastAsia"/>
        </w:rPr>
      </w:pPr>
      <w:r>
        <w:t>#</w:t>
      </w:r>
    </w:p>
    <w:p w14:paraId="25EB56D5" w14:textId="77777777" w:rsidR="00A02ABE" w:rsidRDefault="00A02ABE" w:rsidP="00A02ABE">
      <w:pPr>
        <w:pStyle w:val="2f3"/>
        <w:rPr>
          <w:rFonts w:hint="eastAsia"/>
        </w:rPr>
      </w:pPr>
      <w:r>
        <w:t>return</w:t>
      </w:r>
    </w:p>
    <w:p w14:paraId="506EE8FE" w14:textId="77777777" w:rsidR="00A02ABE" w:rsidRDefault="00A02ABE" w:rsidP="00A02ABE">
      <w:pPr>
        <w:pStyle w:val="1e"/>
      </w:pPr>
      <w:r>
        <w:t>Configuration on R2</w:t>
      </w:r>
    </w:p>
    <w:p w14:paraId="49ED3A48" w14:textId="77777777" w:rsidR="00A02ABE" w:rsidRDefault="00A02ABE" w:rsidP="00A02ABE">
      <w:pPr>
        <w:pStyle w:val="2f3"/>
        <w:rPr>
          <w:rFonts w:hint="eastAsia"/>
        </w:rPr>
      </w:pPr>
      <w:r>
        <w:t>#</w:t>
      </w:r>
    </w:p>
    <w:p w14:paraId="2CE1A61D" w14:textId="77777777" w:rsidR="00A02ABE" w:rsidRDefault="00A02ABE" w:rsidP="00A02ABE">
      <w:pPr>
        <w:pStyle w:val="2f3"/>
        <w:rPr>
          <w:rFonts w:hint="eastAsia"/>
        </w:rPr>
      </w:pPr>
      <w:r>
        <w:t>sysname R2</w:t>
      </w:r>
    </w:p>
    <w:p w14:paraId="67AE64B9" w14:textId="77777777" w:rsidR="00A02ABE" w:rsidRDefault="00A02ABE" w:rsidP="00A02ABE">
      <w:pPr>
        <w:pStyle w:val="2f3"/>
        <w:rPr>
          <w:rFonts w:hint="eastAsia"/>
        </w:rPr>
      </w:pPr>
      <w:r>
        <w:t>#</w:t>
      </w:r>
    </w:p>
    <w:p w14:paraId="285B0445" w14:textId="77777777" w:rsidR="00A02ABE" w:rsidRDefault="00A02ABE" w:rsidP="00A02ABE">
      <w:pPr>
        <w:pStyle w:val="2f3"/>
        <w:rPr>
          <w:rFonts w:hint="eastAsia"/>
        </w:rPr>
      </w:pPr>
      <w:r>
        <w:t>interface GigabitEthernet0/0/4</w:t>
      </w:r>
    </w:p>
    <w:p w14:paraId="46BF9698" w14:textId="77777777" w:rsidR="00A02ABE" w:rsidRDefault="00A02ABE" w:rsidP="00A02ABE">
      <w:pPr>
        <w:pStyle w:val="2f3"/>
        <w:rPr>
          <w:rFonts w:hint="eastAsia"/>
        </w:rPr>
      </w:pPr>
      <w:r>
        <w:t xml:space="preserve"> mac-address 0000-0000-0002</w:t>
      </w:r>
    </w:p>
    <w:p w14:paraId="3F0122A8" w14:textId="77777777" w:rsidR="00A02ABE" w:rsidRDefault="00A02ABE" w:rsidP="00A02ABE">
      <w:pPr>
        <w:pStyle w:val="2f3"/>
        <w:rPr>
          <w:rFonts w:hint="eastAsia"/>
        </w:rPr>
      </w:pPr>
      <w:r>
        <w:t xml:space="preserve"> ip address dhcp-alloc</w:t>
      </w:r>
    </w:p>
    <w:p w14:paraId="299B4DEA" w14:textId="77777777" w:rsidR="00A02ABE" w:rsidRDefault="00A02ABE" w:rsidP="00A02ABE">
      <w:pPr>
        <w:pStyle w:val="2f3"/>
        <w:rPr>
          <w:rFonts w:hint="eastAsia"/>
        </w:rPr>
      </w:pPr>
      <w:r>
        <w:t>#</w:t>
      </w:r>
    </w:p>
    <w:p w14:paraId="4608DD67" w14:textId="77777777" w:rsidR="00A02ABE" w:rsidRDefault="00A02ABE" w:rsidP="00A02ABE">
      <w:pPr>
        <w:pStyle w:val="2f3"/>
        <w:rPr>
          <w:rFonts w:hint="eastAsia"/>
        </w:rPr>
      </w:pPr>
      <w:r>
        <w:t>return</w:t>
      </w:r>
    </w:p>
    <w:p w14:paraId="5D2298A0" w14:textId="77777777" w:rsidR="00A02ABE" w:rsidRDefault="00A02ABE" w:rsidP="00A02ABE">
      <w:pPr>
        <w:pStyle w:val="1e"/>
      </w:pPr>
      <w:r>
        <w:t>Configuration on S1</w:t>
      </w:r>
    </w:p>
    <w:p w14:paraId="134614A9" w14:textId="77777777" w:rsidR="00A02ABE" w:rsidRDefault="00A02ABE" w:rsidP="00A02ABE">
      <w:pPr>
        <w:pStyle w:val="2f3"/>
        <w:rPr>
          <w:rFonts w:hint="eastAsia"/>
        </w:rPr>
      </w:pPr>
      <w:r>
        <w:t>#</w:t>
      </w:r>
    </w:p>
    <w:p w14:paraId="02934568" w14:textId="77777777" w:rsidR="00A02ABE" w:rsidRDefault="00A02ABE" w:rsidP="00A02ABE">
      <w:pPr>
        <w:pStyle w:val="2f3"/>
        <w:rPr>
          <w:rFonts w:hint="eastAsia"/>
        </w:rPr>
      </w:pPr>
      <w:r>
        <w:t>sysname S1</w:t>
      </w:r>
    </w:p>
    <w:p w14:paraId="66DA481F" w14:textId="77777777" w:rsidR="00A02ABE" w:rsidRDefault="00A02ABE" w:rsidP="00A02ABE">
      <w:pPr>
        <w:pStyle w:val="2f3"/>
        <w:rPr>
          <w:rFonts w:hint="eastAsia"/>
        </w:rPr>
      </w:pPr>
      <w:r>
        <w:t>#</w:t>
      </w:r>
    </w:p>
    <w:p w14:paraId="5F0DC6F2" w14:textId="77777777" w:rsidR="00A02ABE" w:rsidRDefault="00A02ABE" w:rsidP="00A02ABE">
      <w:pPr>
        <w:pStyle w:val="2f3"/>
        <w:rPr>
          <w:rFonts w:hint="eastAsia"/>
        </w:rPr>
      </w:pPr>
      <w:r>
        <w:t xml:space="preserve">vlan batch 10 </w:t>
      </w:r>
    </w:p>
    <w:p w14:paraId="2E962228" w14:textId="77777777" w:rsidR="00A02ABE" w:rsidRDefault="00A02ABE" w:rsidP="00A02ABE">
      <w:pPr>
        <w:pStyle w:val="2f3"/>
        <w:rPr>
          <w:rFonts w:hint="eastAsia"/>
        </w:rPr>
      </w:pPr>
      <w:r>
        <w:t>#</w:t>
      </w:r>
    </w:p>
    <w:p w14:paraId="50A9361E" w14:textId="77777777" w:rsidR="00A02ABE" w:rsidRDefault="00A02ABE" w:rsidP="00A02ABE">
      <w:pPr>
        <w:pStyle w:val="2f3"/>
        <w:rPr>
          <w:rFonts w:hint="eastAsia"/>
        </w:rPr>
      </w:pPr>
      <w:r>
        <w:t>port-isolate mode all</w:t>
      </w:r>
    </w:p>
    <w:p w14:paraId="068DF1B9" w14:textId="77777777" w:rsidR="00A02ABE" w:rsidRDefault="00A02ABE" w:rsidP="00A02ABE">
      <w:pPr>
        <w:pStyle w:val="2f3"/>
        <w:rPr>
          <w:rFonts w:hint="eastAsia"/>
        </w:rPr>
      </w:pPr>
      <w:r>
        <w:t>#</w:t>
      </w:r>
    </w:p>
    <w:p w14:paraId="0E7EEB00" w14:textId="77777777" w:rsidR="00A02ABE" w:rsidRDefault="00A02ABE" w:rsidP="00A02ABE">
      <w:pPr>
        <w:pStyle w:val="2f3"/>
        <w:rPr>
          <w:rFonts w:hint="eastAsia"/>
        </w:rPr>
      </w:pPr>
      <w:r>
        <w:t>dhcp enable</w:t>
      </w:r>
    </w:p>
    <w:p w14:paraId="360A1998" w14:textId="77777777" w:rsidR="00A02ABE" w:rsidRDefault="00A02ABE" w:rsidP="00A02ABE">
      <w:pPr>
        <w:pStyle w:val="2f3"/>
        <w:rPr>
          <w:rFonts w:hint="eastAsia"/>
        </w:rPr>
      </w:pPr>
      <w:r>
        <w:t>#</w:t>
      </w:r>
    </w:p>
    <w:p w14:paraId="3C84B7B5" w14:textId="77777777" w:rsidR="00A02ABE" w:rsidRDefault="00A02ABE" w:rsidP="00A02ABE">
      <w:pPr>
        <w:pStyle w:val="2f3"/>
        <w:rPr>
          <w:rFonts w:hint="eastAsia"/>
        </w:rPr>
      </w:pPr>
      <w:r>
        <w:t>dhcp snooping enable ipv4</w:t>
      </w:r>
    </w:p>
    <w:p w14:paraId="4A886C47" w14:textId="77777777" w:rsidR="00A02ABE" w:rsidRDefault="00A02ABE" w:rsidP="00A02ABE">
      <w:pPr>
        <w:pStyle w:val="2f3"/>
        <w:rPr>
          <w:rFonts w:hint="eastAsia"/>
        </w:rPr>
      </w:pPr>
      <w:r>
        <w:t>user-bind static ip-address 172.16.10.11 mac-address 5489-98bf-6225 interface GigabitEthernet0/0/1 vlan 10</w:t>
      </w:r>
    </w:p>
    <w:p w14:paraId="6EAEAB3E" w14:textId="77777777" w:rsidR="00A02ABE" w:rsidRDefault="00A02ABE" w:rsidP="00A02ABE">
      <w:pPr>
        <w:pStyle w:val="2f3"/>
        <w:rPr>
          <w:rFonts w:hint="eastAsia"/>
        </w:rPr>
      </w:pPr>
      <w:r>
        <w:t>user-bind static ip-address 172.16.10.2 mac-address 0000-0000-0002 interface GigabitEthernet0/0/2 vlan 10</w:t>
      </w:r>
    </w:p>
    <w:p w14:paraId="3DEC665B" w14:textId="77777777" w:rsidR="00A02ABE" w:rsidRDefault="00A02ABE" w:rsidP="00A02ABE">
      <w:pPr>
        <w:pStyle w:val="2f3"/>
        <w:rPr>
          <w:rFonts w:hint="eastAsia"/>
        </w:rPr>
      </w:pPr>
      <w:r>
        <w:t>#</w:t>
      </w:r>
    </w:p>
    <w:p w14:paraId="311F7C37" w14:textId="77777777" w:rsidR="00A02ABE" w:rsidRDefault="00A02ABE" w:rsidP="00A02ABE">
      <w:pPr>
        <w:pStyle w:val="2f3"/>
        <w:rPr>
          <w:rFonts w:hint="eastAsia"/>
        </w:rPr>
      </w:pPr>
      <w:r>
        <w:t>interface GigabitEthernet0/0/1</w:t>
      </w:r>
    </w:p>
    <w:p w14:paraId="1FED0494" w14:textId="77777777" w:rsidR="00A02ABE" w:rsidRDefault="00A02ABE" w:rsidP="00A02ABE">
      <w:pPr>
        <w:pStyle w:val="2f3"/>
        <w:rPr>
          <w:rFonts w:hint="eastAsia"/>
        </w:rPr>
      </w:pPr>
      <w:r>
        <w:t xml:space="preserve"> port link-type access</w:t>
      </w:r>
    </w:p>
    <w:p w14:paraId="62D556E3" w14:textId="77777777" w:rsidR="00A02ABE" w:rsidRDefault="00A02ABE" w:rsidP="00A02ABE">
      <w:pPr>
        <w:pStyle w:val="2f3"/>
        <w:rPr>
          <w:rFonts w:hint="eastAsia"/>
        </w:rPr>
      </w:pPr>
      <w:r>
        <w:lastRenderedPageBreak/>
        <w:t xml:space="preserve"> port default vlan 10</w:t>
      </w:r>
    </w:p>
    <w:p w14:paraId="2D733A5A" w14:textId="77777777" w:rsidR="00A02ABE" w:rsidRDefault="00A02ABE" w:rsidP="00A02ABE">
      <w:pPr>
        <w:pStyle w:val="2f3"/>
        <w:rPr>
          <w:rFonts w:hint="eastAsia"/>
        </w:rPr>
      </w:pPr>
      <w:r>
        <w:t xml:space="preserve"> port-isolate enable group 1</w:t>
      </w:r>
    </w:p>
    <w:p w14:paraId="38925A26" w14:textId="77777777" w:rsidR="00A02ABE" w:rsidRDefault="00A02ABE" w:rsidP="00A02ABE">
      <w:pPr>
        <w:pStyle w:val="2f3"/>
        <w:rPr>
          <w:rFonts w:hint="eastAsia"/>
        </w:rPr>
      </w:pPr>
      <w:r>
        <w:t xml:space="preserve"> ip source check user-bind enable</w:t>
      </w:r>
    </w:p>
    <w:p w14:paraId="61993A45" w14:textId="77777777" w:rsidR="00A02ABE" w:rsidRDefault="00A02ABE" w:rsidP="00A02ABE">
      <w:pPr>
        <w:pStyle w:val="2f3"/>
        <w:rPr>
          <w:rFonts w:hint="eastAsia"/>
        </w:rPr>
      </w:pPr>
      <w:r>
        <w:t xml:space="preserve"> ip source check user-bind alarm enable</w:t>
      </w:r>
    </w:p>
    <w:p w14:paraId="4E5D5A6F" w14:textId="77777777" w:rsidR="00A02ABE" w:rsidRDefault="00A02ABE" w:rsidP="00A02ABE">
      <w:pPr>
        <w:pStyle w:val="2f3"/>
        <w:rPr>
          <w:rFonts w:hint="eastAsia"/>
        </w:rPr>
      </w:pPr>
      <w:r>
        <w:t xml:space="preserve"> ip source check user-bind alarm threshold 3</w:t>
      </w:r>
    </w:p>
    <w:p w14:paraId="6E632758" w14:textId="77777777" w:rsidR="00A02ABE" w:rsidRDefault="00A02ABE" w:rsidP="00A02ABE">
      <w:pPr>
        <w:pStyle w:val="2f3"/>
        <w:rPr>
          <w:rFonts w:hint="eastAsia"/>
        </w:rPr>
      </w:pPr>
      <w:r>
        <w:t xml:space="preserve"> dhcp snooping enable</w:t>
      </w:r>
    </w:p>
    <w:p w14:paraId="6CE93EB2" w14:textId="77777777" w:rsidR="00A02ABE" w:rsidRDefault="00A02ABE" w:rsidP="00A02ABE">
      <w:pPr>
        <w:pStyle w:val="2f3"/>
        <w:rPr>
          <w:rFonts w:hint="eastAsia"/>
        </w:rPr>
      </w:pPr>
      <w:r>
        <w:t>#</w:t>
      </w:r>
    </w:p>
    <w:p w14:paraId="4B1729E0" w14:textId="77777777" w:rsidR="00A02ABE" w:rsidRDefault="00A02ABE" w:rsidP="00A02ABE">
      <w:pPr>
        <w:pStyle w:val="2f3"/>
        <w:rPr>
          <w:rFonts w:hint="eastAsia"/>
        </w:rPr>
      </w:pPr>
      <w:r>
        <w:t>interface GigabitEthernet0/0/2</w:t>
      </w:r>
    </w:p>
    <w:p w14:paraId="52AE4FEA" w14:textId="77777777" w:rsidR="00A02ABE" w:rsidRDefault="00A02ABE" w:rsidP="00A02ABE">
      <w:pPr>
        <w:pStyle w:val="2f3"/>
        <w:rPr>
          <w:rFonts w:hint="eastAsia"/>
        </w:rPr>
      </w:pPr>
      <w:r>
        <w:t xml:space="preserve"> port link-type access</w:t>
      </w:r>
    </w:p>
    <w:p w14:paraId="043CA02C" w14:textId="77777777" w:rsidR="00A02ABE" w:rsidRDefault="00A02ABE" w:rsidP="00A02ABE">
      <w:pPr>
        <w:pStyle w:val="2f3"/>
        <w:rPr>
          <w:rFonts w:hint="eastAsia"/>
        </w:rPr>
      </w:pPr>
      <w:r>
        <w:t xml:space="preserve"> port default vlan 10</w:t>
      </w:r>
    </w:p>
    <w:p w14:paraId="24D97B7F" w14:textId="77777777" w:rsidR="00A02ABE" w:rsidRDefault="00A02ABE" w:rsidP="00A02ABE">
      <w:pPr>
        <w:pStyle w:val="2f3"/>
        <w:rPr>
          <w:rFonts w:hint="eastAsia"/>
        </w:rPr>
      </w:pPr>
      <w:r>
        <w:t xml:space="preserve"> port-security enable</w:t>
      </w:r>
    </w:p>
    <w:p w14:paraId="466383DD" w14:textId="77777777" w:rsidR="00A02ABE" w:rsidRDefault="00A02ABE" w:rsidP="00A02ABE">
      <w:pPr>
        <w:pStyle w:val="2f3"/>
        <w:rPr>
          <w:rFonts w:hint="eastAsia"/>
        </w:rPr>
      </w:pPr>
      <w:r>
        <w:t xml:space="preserve"> port-security max-mac-num 2</w:t>
      </w:r>
    </w:p>
    <w:p w14:paraId="72C68F1F" w14:textId="77777777" w:rsidR="00A02ABE" w:rsidRDefault="00A02ABE" w:rsidP="00A02ABE">
      <w:pPr>
        <w:pStyle w:val="2f3"/>
        <w:rPr>
          <w:rFonts w:hint="eastAsia"/>
        </w:rPr>
      </w:pPr>
      <w:r>
        <w:t xml:space="preserve"> port-security mac-address sticky</w:t>
      </w:r>
    </w:p>
    <w:p w14:paraId="466D904C" w14:textId="77777777" w:rsidR="00A02ABE" w:rsidRDefault="00A02ABE" w:rsidP="00A02ABE">
      <w:pPr>
        <w:pStyle w:val="2f3"/>
        <w:rPr>
          <w:rFonts w:hint="eastAsia"/>
        </w:rPr>
      </w:pPr>
      <w:r>
        <w:t xml:space="preserve"> port-isolate enable group 1</w:t>
      </w:r>
    </w:p>
    <w:p w14:paraId="74458D25" w14:textId="77777777" w:rsidR="00A02ABE" w:rsidRDefault="00A02ABE" w:rsidP="00A02ABE">
      <w:pPr>
        <w:pStyle w:val="2f3"/>
        <w:rPr>
          <w:rFonts w:hint="eastAsia"/>
        </w:rPr>
      </w:pPr>
      <w:r>
        <w:t xml:space="preserve"> ip source check user-bind enable</w:t>
      </w:r>
    </w:p>
    <w:p w14:paraId="2B44C6F8" w14:textId="77777777" w:rsidR="00A02ABE" w:rsidRDefault="00A02ABE" w:rsidP="00A02ABE">
      <w:pPr>
        <w:pStyle w:val="2f3"/>
        <w:rPr>
          <w:rFonts w:hint="eastAsia"/>
        </w:rPr>
      </w:pPr>
      <w:r>
        <w:t xml:space="preserve"> ip source check user-bind alarm enable</w:t>
      </w:r>
    </w:p>
    <w:p w14:paraId="0891DBC2" w14:textId="77777777" w:rsidR="00A02ABE" w:rsidRDefault="00A02ABE" w:rsidP="00A02ABE">
      <w:pPr>
        <w:pStyle w:val="2f3"/>
        <w:rPr>
          <w:rFonts w:hint="eastAsia"/>
        </w:rPr>
      </w:pPr>
      <w:r>
        <w:t xml:space="preserve"> ip source check user-bind alarm threshold 3</w:t>
      </w:r>
    </w:p>
    <w:p w14:paraId="5EA855C6" w14:textId="77777777" w:rsidR="00A02ABE" w:rsidRDefault="00A02ABE" w:rsidP="00A02ABE">
      <w:pPr>
        <w:pStyle w:val="2f3"/>
        <w:rPr>
          <w:rFonts w:hint="eastAsia"/>
        </w:rPr>
      </w:pPr>
      <w:r>
        <w:t xml:space="preserve"> dhcp snooping enable</w:t>
      </w:r>
    </w:p>
    <w:p w14:paraId="7AEF84E3" w14:textId="77777777" w:rsidR="00A02ABE" w:rsidRDefault="00A02ABE" w:rsidP="00A02ABE">
      <w:pPr>
        <w:pStyle w:val="2f3"/>
        <w:rPr>
          <w:rFonts w:hint="eastAsia"/>
        </w:rPr>
      </w:pPr>
      <w:r>
        <w:t>#</w:t>
      </w:r>
    </w:p>
    <w:p w14:paraId="51C9F140" w14:textId="77777777" w:rsidR="00A02ABE" w:rsidRDefault="00A02ABE" w:rsidP="00A02ABE">
      <w:pPr>
        <w:pStyle w:val="2f3"/>
        <w:rPr>
          <w:rFonts w:hint="eastAsia"/>
        </w:rPr>
      </w:pPr>
      <w:r>
        <w:t>interface GigabitEthernet0/0/12</w:t>
      </w:r>
    </w:p>
    <w:p w14:paraId="4B38F699" w14:textId="77777777" w:rsidR="00A02ABE" w:rsidRDefault="00A02ABE" w:rsidP="00A02ABE">
      <w:pPr>
        <w:pStyle w:val="2f3"/>
        <w:rPr>
          <w:rFonts w:hint="eastAsia"/>
        </w:rPr>
      </w:pPr>
      <w:r>
        <w:t xml:space="preserve"> port link-type trunk</w:t>
      </w:r>
    </w:p>
    <w:p w14:paraId="635916F5" w14:textId="77777777" w:rsidR="00A02ABE" w:rsidRDefault="00A02ABE" w:rsidP="00A02ABE">
      <w:pPr>
        <w:pStyle w:val="2f3"/>
        <w:rPr>
          <w:rFonts w:hint="eastAsia"/>
        </w:rPr>
      </w:pPr>
      <w:r>
        <w:t xml:space="preserve"> port trunk allow-pass vlan 10</w:t>
      </w:r>
    </w:p>
    <w:p w14:paraId="6BD2AADD" w14:textId="77777777" w:rsidR="00A02ABE" w:rsidRDefault="00A02ABE" w:rsidP="00A02ABE">
      <w:pPr>
        <w:pStyle w:val="2f3"/>
        <w:rPr>
          <w:rFonts w:hint="eastAsia"/>
        </w:rPr>
      </w:pPr>
      <w:r>
        <w:t xml:space="preserve"> dhcp snooping trusted</w:t>
      </w:r>
    </w:p>
    <w:p w14:paraId="0BF1D5C7" w14:textId="77777777" w:rsidR="00A02ABE" w:rsidRDefault="00A02ABE" w:rsidP="00A02ABE">
      <w:pPr>
        <w:pStyle w:val="2f3"/>
        <w:rPr>
          <w:rFonts w:hint="eastAsia"/>
        </w:rPr>
      </w:pPr>
      <w:r>
        <w:t>#</w:t>
      </w:r>
    </w:p>
    <w:p w14:paraId="57A2DF93" w14:textId="77777777" w:rsidR="00A02ABE" w:rsidRDefault="00A02ABE" w:rsidP="00A02ABE">
      <w:pPr>
        <w:pStyle w:val="2f3"/>
        <w:rPr>
          <w:rFonts w:hint="eastAsia"/>
        </w:rPr>
      </w:pPr>
      <w:r>
        <w:t>return</w:t>
      </w:r>
    </w:p>
    <w:p w14:paraId="1E67F1A8" w14:textId="77777777" w:rsidR="00A02ABE" w:rsidRDefault="00A02ABE" w:rsidP="00A02ABE">
      <w:pPr>
        <w:pStyle w:val="1e"/>
      </w:pPr>
      <w:r>
        <w:t>Configuration on S3</w:t>
      </w:r>
    </w:p>
    <w:p w14:paraId="14AE790D" w14:textId="77777777" w:rsidR="00A02ABE" w:rsidRDefault="00A02ABE" w:rsidP="00A02ABE">
      <w:pPr>
        <w:pStyle w:val="2f3"/>
        <w:rPr>
          <w:rFonts w:hint="eastAsia"/>
        </w:rPr>
      </w:pPr>
      <w:r>
        <w:t>#</w:t>
      </w:r>
    </w:p>
    <w:p w14:paraId="046691FC" w14:textId="77777777" w:rsidR="00A02ABE" w:rsidRDefault="00A02ABE" w:rsidP="00A02ABE">
      <w:pPr>
        <w:pStyle w:val="2f3"/>
        <w:rPr>
          <w:rFonts w:hint="eastAsia"/>
        </w:rPr>
      </w:pPr>
      <w:r>
        <w:t>sysname S3</w:t>
      </w:r>
    </w:p>
    <w:p w14:paraId="6DFB351B" w14:textId="77777777" w:rsidR="00A02ABE" w:rsidRDefault="00A02ABE" w:rsidP="00A02ABE">
      <w:pPr>
        <w:pStyle w:val="2f3"/>
        <w:rPr>
          <w:rFonts w:hint="eastAsia"/>
        </w:rPr>
      </w:pPr>
      <w:r>
        <w:t>#</w:t>
      </w:r>
    </w:p>
    <w:p w14:paraId="59312E5D" w14:textId="77777777" w:rsidR="00A02ABE" w:rsidRDefault="00A02ABE" w:rsidP="00A02ABE">
      <w:pPr>
        <w:pStyle w:val="2f3"/>
        <w:rPr>
          <w:rFonts w:hint="eastAsia"/>
        </w:rPr>
      </w:pPr>
      <w:r>
        <w:t>vlan batch 10</w:t>
      </w:r>
    </w:p>
    <w:p w14:paraId="4ECC92CE" w14:textId="77777777" w:rsidR="00A02ABE" w:rsidRDefault="00A02ABE" w:rsidP="00A02ABE">
      <w:pPr>
        <w:pStyle w:val="2f3"/>
        <w:rPr>
          <w:rFonts w:hint="eastAsia"/>
        </w:rPr>
      </w:pPr>
      <w:r>
        <w:t>#</w:t>
      </w:r>
    </w:p>
    <w:p w14:paraId="1928CDB1" w14:textId="77777777" w:rsidR="00A02ABE" w:rsidRDefault="00A02ABE" w:rsidP="00A02ABE">
      <w:pPr>
        <w:pStyle w:val="2f3"/>
        <w:rPr>
          <w:rFonts w:hint="eastAsia"/>
        </w:rPr>
      </w:pPr>
      <w:r>
        <w:t>dhcp enable</w:t>
      </w:r>
    </w:p>
    <w:p w14:paraId="4D67C582" w14:textId="77777777" w:rsidR="00A02ABE" w:rsidRDefault="00A02ABE" w:rsidP="00A02ABE">
      <w:pPr>
        <w:pStyle w:val="2f3"/>
        <w:rPr>
          <w:rFonts w:hint="eastAsia"/>
        </w:rPr>
      </w:pPr>
      <w:r>
        <w:t>#</w:t>
      </w:r>
    </w:p>
    <w:p w14:paraId="2110EDA3" w14:textId="77777777" w:rsidR="00A02ABE" w:rsidRDefault="00A02ABE" w:rsidP="00A02ABE">
      <w:pPr>
        <w:pStyle w:val="2f3"/>
        <w:rPr>
          <w:rFonts w:hint="eastAsia"/>
        </w:rPr>
      </w:pPr>
      <w:r>
        <w:t>ip pool vlan10</w:t>
      </w:r>
    </w:p>
    <w:p w14:paraId="21793ECA" w14:textId="77777777" w:rsidR="00A02ABE" w:rsidRDefault="00A02ABE" w:rsidP="00A02ABE">
      <w:pPr>
        <w:pStyle w:val="2f3"/>
        <w:rPr>
          <w:rFonts w:hint="eastAsia"/>
        </w:rPr>
      </w:pPr>
      <w:r>
        <w:t xml:space="preserve"> gateway-list 172.16.10.254</w:t>
      </w:r>
    </w:p>
    <w:p w14:paraId="436A842E" w14:textId="77777777" w:rsidR="00A02ABE" w:rsidRDefault="00A02ABE" w:rsidP="00A02ABE">
      <w:pPr>
        <w:pStyle w:val="2f3"/>
        <w:rPr>
          <w:rFonts w:hint="eastAsia"/>
        </w:rPr>
      </w:pPr>
      <w:r>
        <w:t xml:space="preserve"> network 172.16.10.0 mask 255.255.255.0</w:t>
      </w:r>
    </w:p>
    <w:p w14:paraId="685DA669" w14:textId="77777777" w:rsidR="00A02ABE" w:rsidRDefault="00A02ABE" w:rsidP="00A02ABE">
      <w:pPr>
        <w:pStyle w:val="2f3"/>
        <w:rPr>
          <w:rFonts w:hint="eastAsia"/>
        </w:rPr>
      </w:pPr>
      <w:r>
        <w:t xml:space="preserve"> static-bind ip-address 172.16.10.1 mac-address 5489-98bf-6225</w:t>
      </w:r>
    </w:p>
    <w:p w14:paraId="6BC5F1D8" w14:textId="77777777" w:rsidR="00A02ABE" w:rsidRDefault="00A02ABE" w:rsidP="00A02ABE">
      <w:pPr>
        <w:pStyle w:val="2f3"/>
        <w:rPr>
          <w:rFonts w:hint="eastAsia"/>
        </w:rPr>
      </w:pPr>
      <w:r>
        <w:t xml:space="preserve"> static-bind ip-address 172.16.10.2 mac-address 5489-982a-0ad0</w:t>
      </w:r>
    </w:p>
    <w:p w14:paraId="23DBD44C" w14:textId="77777777" w:rsidR="00A02ABE" w:rsidRDefault="00A02ABE" w:rsidP="00A02ABE">
      <w:pPr>
        <w:pStyle w:val="2f3"/>
        <w:rPr>
          <w:rFonts w:hint="eastAsia"/>
        </w:rPr>
      </w:pPr>
      <w:r>
        <w:t xml:space="preserve"> dns-list 172.16.10.254</w:t>
      </w:r>
    </w:p>
    <w:p w14:paraId="436C1F95" w14:textId="77777777" w:rsidR="00A02ABE" w:rsidRDefault="00A02ABE" w:rsidP="00A02ABE">
      <w:pPr>
        <w:pStyle w:val="2f3"/>
        <w:rPr>
          <w:rFonts w:hint="eastAsia"/>
        </w:rPr>
      </w:pPr>
      <w:r>
        <w:t>#</w:t>
      </w:r>
    </w:p>
    <w:p w14:paraId="260464E8" w14:textId="77777777" w:rsidR="00A02ABE" w:rsidRDefault="00A02ABE" w:rsidP="00A02ABE">
      <w:pPr>
        <w:pStyle w:val="2f3"/>
        <w:rPr>
          <w:rFonts w:hint="eastAsia"/>
        </w:rPr>
      </w:pPr>
      <w:r>
        <w:t>interface Vlanif10</w:t>
      </w:r>
    </w:p>
    <w:p w14:paraId="119FE097" w14:textId="77777777" w:rsidR="00A02ABE" w:rsidRDefault="00A02ABE" w:rsidP="00A02ABE">
      <w:pPr>
        <w:pStyle w:val="2f3"/>
        <w:rPr>
          <w:rFonts w:hint="eastAsia"/>
        </w:rPr>
      </w:pPr>
      <w:r>
        <w:t xml:space="preserve"> ip address 172.16.10.254 255.255.255.0</w:t>
      </w:r>
    </w:p>
    <w:p w14:paraId="3D77BF32" w14:textId="77777777" w:rsidR="00A02ABE" w:rsidRDefault="00A02ABE" w:rsidP="00A02ABE">
      <w:pPr>
        <w:pStyle w:val="2f3"/>
        <w:rPr>
          <w:rFonts w:hint="eastAsia"/>
        </w:rPr>
      </w:pPr>
      <w:r>
        <w:t xml:space="preserve"> arp-proxy inner-sub-vlan-proxy enable</w:t>
      </w:r>
    </w:p>
    <w:p w14:paraId="35EEBFCD" w14:textId="77777777" w:rsidR="00A02ABE" w:rsidRDefault="00A02ABE" w:rsidP="00A02ABE">
      <w:pPr>
        <w:pStyle w:val="2f3"/>
        <w:rPr>
          <w:rFonts w:hint="eastAsia"/>
        </w:rPr>
      </w:pPr>
      <w:r>
        <w:t xml:space="preserve"> dhcp select global</w:t>
      </w:r>
    </w:p>
    <w:p w14:paraId="2340DEC3" w14:textId="77777777" w:rsidR="00A02ABE" w:rsidRDefault="00A02ABE" w:rsidP="00A02ABE">
      <w:pPr>
        <w:pStyle w:val="2f3"/>
        <w:rPr>
          <w:rFonts w:hint="eastAsia"/>
        </w:rPr>
      </w:pPr>
      <w:r>
        <w:t>#</w:t>
      </w:r>
    </w:p>
    <w:p w14:paraId="0AAE96AA" w14:textId="77777777" w:rsidR="00A02ABE" w:rsidRDefault="00A02ABE" w:rsidP="00A02ABE">
      <w:pPr>
        <w:pStyle w:val="2f3"/>
        <w:rPr>
          <w:rFonts w:hint="eastAsia"/>
        </w:rPr>
      </w:pPr>
      <w:r>
        <w:t>interface GigabitEthernet0/0/1</w:t>
      </w:r>
    </w:p>
    <w:p w14:paraId="66D6B798" w14:textId="77777777" w:rsidR="00A02ABE" w:rsidRDefault="00A02ABE" w:rsidP="00A02ABE">
      <w:pPr>
        <w:pStyle w:val="2f3"/>
        <w:rPr>
          <w:rFonts w:hint="eastAsia"/>
        </w:rPr>
      </w:pPr>
      <w:r>
        <w:t xml:space="preserve"> port link-type trunk</w:t>
      </w:r>
    </w:p>
    <w:p w14:paraId="564E3921" w14:textId="77777777" w:rsidR="00A02ABE" w:rsidRDefault="00A02ABE" w:rsidP="00A02ABE">
      <w:pPr>
        <w:pStyle w:val="2f3"/>
        <w:rPr>
          <w:rFonts w:hint="eastAsia"/>
        </w:rPr>
      </w:pPr>
      <w:r>
        <w:t xml:space="preserve"> port trunk allow-pass vlan 10</w:t>
      </w:r>
    </w:p>
    <w:p w14:paraId="11F28AF2" w14:textId="77777777" w:rsidR="00A02ABE" w:rsidRDefault="00A02ABE" w:rsidP="00A02ABE">
      <w:pPr>
        <w:pStyle w:val="2f3"/>
        <w:rPr>
          <w:rFonts w:hint="eastAsia"/>
        </w:rPr>
      </w:pPr>
      <w:r>
        <w:t>#</w:t>
      </w:r>
    </w:p>
    <w:p w14:paraId="20C9253B" w14:textId="77777777" w:rsidR="00A02ABE" w:rsidRDefault="00A02ABE" w:rsidP="00A02ABE">
      <w:pPr>
        <w:pStyle w:val="2f3"/>
        <w:rPr>
          <w:rFonts w:hint="eastAsia"/>
        </w:rPr>
      </w:pPr>
      <w:r>
        <w:t>return</w:t>
      </w:r>
    </w:p>
    <w:p w14:paraId="4482E3F8" w14:textId="77777777" w:rsidR="00A02ABE" w:rsidRDefault="00A02ABE" w:rsidP="00D65266">
      <w:pPr>
        <w:pStyle w:val="1e"/>
      </w:pPr>
    </w:p>
    <w:p w14:paraId="580A222B" w14:textId="17CDB067" w:rsidR="00205660" w:rsidRDefault="00205660">
      <w:pPr>
        <w:topLinePunct w:val="0"/>
        <w:adjustRightInd/>
        <w:snapToGrid/>
        <w:spacing w:before="0" w:after="0" w:line="240" w:lineRule="auto"/>
        <w:ind w:left="0"/>
        <w:rPr>
          <w:rFonts w:cs="Huawei Sans"/>
        </w:rPr>
      </w:pPr>
      <w:r>
        <w:br w:type="page"/>
      </w:r>
    </w:p>
    <w:p w14:paraId="48F51EA8" w14:textId="632CDB94" w:rsidR="00205660" w:rsidRDefault="007E6008" w:rsidP="007E6008">
      <w:pPr>
        <w:pStyle w:val="1"/>
        <w:wordWrap w:val="0"/>
      </w:pPr>
      <w:bookmarkStart w:id="82" w:name="_Toc50042897"/>
      <w:r>
        <w:rPr>
          <w:rFonts w:hint="eastAsia"/>
        </w:rPr>
        <w:lastRenderedPageBreak/>
        <w:t>B</w:t>
      </w:r>
      <w:r>
        <w:t>GP/MPLS IP VPN</w:t>
      </w:r>
      <w:bookmarkEnd w:id="82"/>
    </w:p>
    <w:p w14:paraId="65D8D4E2" w14:textId="7E04D4FB" w:rsidR="007E6008" w:rsidRDefault="007E6008" w:rsidP="007E6008">
      <w:pPr>
        <w:pStyle w:val="2"/>
        <w:rPr>
          <w:lang w:eastAsia="zh-CN"/>
        </w:rPr>
      </w:pPr>
      <w:bookmarkStart w:id="83" w:name="_Toc50042898"/>
      <w:r>
        <w:rPr>
          <w:rFonts w:hint="eastAsia"/>
          <w:lang w:eastAsia="zh-CN"/>
        </w:rPr>
        <w:t>B</w:t>
      </w:r>
      <w:r>
        <w:rPr>
          <w:lang w:eastAsia="zh-CN"/>
        </w:rPr>
        <w:t>GP/MPLS IP VPN</w:t>
      </w:r>
      <w:bookmarkEnd w:id="83"/>
    </w:p>
    <w:p w14:paraId="1A6BA450" w14:textId="183955AC" w:rsidR="007E6008" w:rsidRDefault="007E6008" w:rsidP="007E6008">
      <w:pPr>
        <w:pStyle w:val="30"/>
      </w:pPr>
      <w:bookmarkStart w:id="84" w:name="_Toc50042899"/>
      <w:r>
        <w:t>I</w:t>
      </w:r>
      <w:r>
        <w:rPr>
          <w:rFonts w:hint="eastAsia"/>
        </w:rPr>
        <w:t>ntroduction</w:t>
      </w:r>
      <w:bookmarkEnd w:id="84"/>
    </w:p>
    <w:p w14:paraId="6A9860F4" w14:textId="46A42527" w:rsidR="007E6008" w:rsidRDefault="007E6008" w:rsidP="007E6008">
      <w:pPr>
        <w:pStyle w:val="40"/>
      </w:pPr>
      <w:r>
        <w:t>Objectives</w:t>
      </w:r>
    </w:p>
    <w:p w14:paraId="223226E8" w14:textId="1DB2E588" w:rsidR="007E6008" w:rsidRDefault="007E6008" w:rsidP="007E6008">
      <w:pPr>
        <w:pStyle w:val="1e"/>
      </w:pPr>
      <w:r w:rsidRPr="007E6008">
        <w:t>Upon completion of this task, you will be able to:</w:t>
      </w:r>
    </w:p>
    <w:p w14:paraId="22B63D7D" w14:textId="77777777" w:rsidR="007E6008" w:rsidRPr="007E6008" w:rsidRDefault="007E6008" w:rsidP="007E6008">
      <w:pPr>
        <w:pStyle w:val="4a"/>
      </w:pPr>
      <w:r w:rsidRPr="007E6008">
        <w:t>Configure MPLS.</w:t>
      </w:r>
    </w:p>
    <w:p w14:paraId="01AD9AAF" w14:textId="77777777" w:rsidR="007E6008" w:rsidRPr="007E6008" w:rsidRDefault="007E6008" w:rsidP="007E6008">
      <w:pPr>
        <w:pStyle w:val="4a"/>
      </w:pPr>
      <w:r w:rsidRPr="007E6008">
        <w:t>Configure MPLS LDP.</w:t>
      </w:r>
    </w:p>
    <w:p w14:paraId="77566ED3" w14:textId="77777777" w:rsidR="007E6008" w:rsidRPr="007E6008" w:rsidRDefault="007E6008" w:rsidP="007E6008">
      <w:pPr>
        <w:pStyle w:val="4a"/>
      </w:pPr>
      <w:r w:rsidRPr="007E6008">
        <w:t>Configure MPLS VPN.</w:t>
      </w:r>
    </w:p>
    <w:p w14:paraId="4DB98ED8" w14:textId="77777777" w:rsidR="007E6008" w:rsidRPr="007E6008" w:rsidRDefault="007E6008" w:rsidP="007E6008">
      <w:pPr>
        <w:pStyle w:val="40"/>
      </w:pPr>
      <w:r w:rsidRPr="007E6008">
        <w:t>Networking Topology</w:t>
      </w:r>
    </w:p>
    <w:p w14:paraId="04EDB3C3" w14:textId="77777777" w:rsidR="007E6008" w:rsidRPr="007E6008" w:rsidRDefault="007E6008" w:rsidP="007E6008">
      <w:pPr>
        <w:pStyle w:val="afffff1"/>
      </w:pPr>
      <w:r w:rsidRPr="007E6008">
        <w:t>Networking of BGP/MPLS IP VPN</w:t>
      </w:r>
    </w:p>
    <w:p w14:paraId="0B47B895" w14:textId="0A270C2B" w:rsidR="007E6008" w:rsidRDefault="008623C4" w:rsidP="007E6008">
      <w:pPr>
        <w:pStyle w:val="1e"/>
      </w:pPr>
      <w:r>
        <w:rPr>
          <w:noProof/>
        </w:rPr>
        <w:drawing>
          <wp:inline distT="0" distB="0" distL="0" distR="0" wp14:anchorId="757AC7C6" wp14:editId="1AFA29EC">
            <wp:extent cx="5419725" cy="1871345"/>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19725" cy="1871345"/>
                    </a:xfrm>
                    <a:prstGeom prst="rect">
                      <a:avLst/>
                    </a:prstGeom>
                    <a:noFill/>
                  </pic:spPr>
                </pic:pic>
              </a:graphicData>
            </a:graphic>
          </wp:inline>
        </w:drawing>
      </w:r>
    </w:p>
    <w:p w14:paraId="72548F38" w14:textId="77777777" w:rsidR="008623C4" w:rsidRDefault="008623C4" w:rsidP="008623C4">
      <w:pPr>
        <w:pStyle w:val="1e"/>
      </w:pPr>
      <w:r>
        <w:t>Figure 6-1 shows IP addresses of interconnection interfaces and BGP AS numbers. R3 is a VPN RR, and R2 and R4 are clients of R3. In BGP AS 65100, IS-IS is used to build the underlying network.</w:t>
      </w:r>
    </w:p>
    <w:p w14:paraId="1F0989E7" w14:textId="31073AC6" w:rsidR="008623C4" w:rsidRDefault="008623C4" w:rsidP="008623C4">
      <w:pPr>
        <w:pStyle w:val="1e"/>
      </w:pPr>
      <w:r>
        <w:t>R2 and R4 are PEs of the MPLS VPN network, R1 and R5 are CEs of the finance VPN, and R1, S1, and S2 are CEs of the OA VPN.</w:t>
      </w:r>
    </w:p>
    <w:p w14:paraId="3BE96D83" w14:textId="77777777" w:rsidR="008623C4" w:rsidRPr="000D4F94" w:rsidRDefault="008623C4" w:rsidP="00D04637">
      <w:pPr>
        <w:pStyle w:val="40"/>
        <w:numPr>
          <w:ilvl w:val="3"/>
          <w:numId w:val="11"/>
        </w:numPr>
      </w:pPr>
      <w:bookmarkStart w:id="85" w:name="_Toc49938692"/>
      <w:r w:rsidRPr="000D4F94">
        <w:t>Lab Background</w:t>
      </w:r>
      <w:bookmarkEnd w:id="85"/>
    </w:p>
    <w:p w14:paraId="46F51ED1" w14:textId="77777777" w:rsidR="008623C4" w:rsidRDefault="008623C4" w:rsidP="008623C4">
      <w:pPr>
        <w:pStyle w:val="1e"/>
      </w:pPr>
      <w:r>
        <w:t>An enterprise network has one headquarters and three branches. Branch1 mainly provides financial services, and Branch2 and Branch3 mainly provide enterprise office services.</w:t>
      </w:r>
    </w:p>
    <w:p w14:paraId="44AC1E81" w14:textId="77777777" w:rsidR="008623C4" w:rsidRDefault="008623C4" w:rsidP="008623C4">
      <w:pPr>
        <w:pStyle w:val="1e"/>
      </w:pPr>
      <w:r>
        <w:lastRenderedPageBreak/>
        <w:t>The enterprise headquarters needs to receive routing entries of Branch1, Branch2, and Branch3. Branch1 is not allowed to receive routing entries of Branch2 and Branch3.</w:t>
      </w:r>
    </w:p>
    <w:p w14:paraId="6412AFA6" w14:textId="1A1B07E4" w:rsidR="008623C4" w:rsidRDefault="008623C4" w:rsidP="008623C4">
      <w:pPr>
        <w:pStyle w:val="1e"/>
      </w:pPr>
      <w:r>
        <w:t>The enterprise backbone network is large, so the VPN RR needs to be used to simplify the configuration.</w:t>
      </w:r>
    </w:p>
    <w:p w14:paraId="4D43B071" w14:textId="77777777" w:rsidR="008623C4" w:rsidRDefault="008623C4" w:rsidP="00D04637">
      <w:pPr>
        <w:pStyle w:val="30"/>
        <w:numPr>
          <w:ilvl w:val="2"/>
          <w:numId w:val="11"/>
        </w:numPr>
      </w:pPr>
      <w:bookmarkStart w:id="86" w:name="_Toc49938693"/>
      <w:bookmarkStart w:id="87" w:name="_Toc50042900"/>
      <w:r w:rsidRPr="000D4F94">
        <w:t>Lab Configuration</w:t>
      </w:r>
      <w:bookmarkEnd w:id="86"/>
      <w:bookmarkEnd w:id="87"/>
    </w:p>
    <w:p w14:paraId="607AEBDD" w14:textId="77777777" w:rsidR="008623C4" w:rsidRPr="008623C4" w:rsidRDefault="008623C4" w:rsidP="008623C4">
      <w:pPr>
        <w:pStyle w:val="40"/>
      </w:pPr>
      <w:r w:rsidRPr="008623C4">
        <w:t>Configuration Roadmap</w:t>
      </w:r>
    </w:p>
    <w:p w14:paraId="5D368AEE" w14:textId="4CA1A5FC" w:rsidR="008623C4" w:rsidRDefault="008623C4" w:rsidP="00E8437B">
      <w:pPr>
        <w:pStyle w:val="1e"/>
        <w:numPr>
          <w:ilvl w:val="0"/>
          <w:numId w:val="30"/>
        </w:numPr>
      </w:pPr>
      <w:r>
        <w:t>Configure IP addresses for devices.</w:t>
      </w:r>
    </w:p>
    <w:p w14:paraId="107CAE2C" w14:textId="706981CC" w:rsidR="008623C4" w:rsidRDefault="008623C4" w:rsidP="00E8437B">
      <w:pPr>
        <w:pStyle w:val="1e"/>
        <w:numPr>
          <w:ilvl w:val="0"/>
          <w:numId w:val="30"/>
        </w:numPr>
      </w:pPr>
      <w:r>
        <w:t>Deploy IS-IS on the backbone network to build the underlying network.</w:t>
      </w:r>
    </w:p>
    <w:p w14:paraId="1A327C11" w14:textId="1AA5535E" w:rsidR="008623C4" w:rsidRDefault="008623C4" w:rsidP="00E8437B">
      <w:pPr>
        <w:pStyle w:val="1e"/>
        <w:numPr>
          <w:ilvl w:val="0"/>
          <w:numId w:val="30"/>
        </w:numPr>
      </w:pPr>
      <w:r>
        <w:t>Properly plan the RT and RD of the VPN instance and bind the VPN to the corresponding interface on the PE.</w:t>
      </w:r>
    </w:p>
    <w:p w14:paraId="1DCE66DA" w14:textId="55047936" w:rsidR="008623C4" w:rsidRDefault="008623C4" w:rsidP="00E8437B">
      <w:pPr>
        <w:pStyle w:val="1e"/>
        <w:numPr>
          <w:ilvl w:val="0"/>
          <w:numId w:val="30"/>
        </w:numPr>
      </w:pPr>
      <w:r>
        <w:t>Deploy MPLS and MPLS LDP on the backbone network.</w:t>
      </w:r>
    </w:p>
    <w:p w14:paraId="124C8866" w14:textId="27AAE050" w:rsidR="008623C4" w:rsidRDefault="008623C4" w:rsidP="00E8437B">
      <w:pPr>
        <w:pStyle w:val="1e"/>
        <w:numPr>
          <w:ilvl w:val="0"/>
          <w:numId w:val="30"/>
        </w:numPr>
      </w:pPr>
      <w:r>
        <w:t>Create VPNv4 IBGP peers on the backbone network.</w:t>
      </w:r>
    </w:p>
    <w:p w14:paraId="1D19644F" w14:textId="616C32C7" w:rsidR="008623C4" w:rsidRDefault="008623C4" w:rsidP="00E8437B">
      <w:pPr>
        <w:pStyle w:val="1e"/>
        <w:numPr>
          <w:ilvl w:val="0"/>
          <w:numId w:val="30"/>
        </w:numPr>
      </w:pPr>
      <w:r>
        <w:t>Advertise routing entries in the finance VPN.</w:t>
      </w:r>
    </w:p>
    <w:p w14:paraId="3E4E0F5C" w14:textId="0EE4F4B5" w:rsidR="008623C4" w:rsidRPr="008623C4" w:rsidRDefault="008623C4" w:rsidP="00E8437B">
      <w:pPr>
        <w:pStyle w:val="1e"/>
        <w:numPr>
          <w:ilvl w:val="0"/>
          <w:numId w:val="30"/>
        </w:numPr>
      </w:pPr>
      <w:r>
        <w:t>Advertise routing entries in the OA VPN.</w:t>
      </w:r>
    </w:p>
    <w:p w14:paraId="21B80BAD" w14:textId="77777777" w:rsidR="008623C4" w:rsidRPr="000D4F94" w:rsidRDefault="008623C4" w:rsidP="00D04637">
      <w:pPr>
        <w:pStyle w:val="40"/>
        <w:numPr>
          <w:ilvl w:val="3"/>
          <w:numId w:val="11"/>
        </w:numPr>
      </w:pPr>
      <w:bookmarkStart w:id="88" w:name="_Toc49938695"/>
      <w:r w:rsidRPr="000D4F94">
        <w:t>Configuration Procedure</w:t>
      </w:r>
      <w:bookmarkEnd w:id="88"/>
    </w:p>
    <w:p w14:paraId="20A3F6E7" w14:textId="1854C5F4" w:rsidR="008623C4" w:rsidRDefault="008623C4" w:rsidP="00E8437B">
      <w:pPr>
        <w:pStyle w:val="3"/>
        <w:numPr>
          <w:ilvl w:val="5"/>
          <w:numId w:val="31"/>
        </w:numPr>
      </w:pPr>
      <w:r w:rsidRPr="008623C4">
        <w:t>Configure IP addresses for interconnection interfaces and loopback interfaces.</w:t>
      </w:r>
    </w:p>
    <w:p w14:paraId="14F3C5AC" w14:textId="77777777" w:rsidR="008623C4" w:rsidRPr="00CB1B9B" w:rsidRDefault="008623C4" w:rsidP="008623C4">
      <w:pPr>
        <w:pStyle w:val="1e"/>
      </w:pPr>
      <w:r>
        <w:t># Name the devices.</w:t>
      </w:r>
    </w:p>
    <w:p w14:paraId="66F3178C" w14:textId="77777777" w:rsidR="008623C4" w:rsidRPr="00CB1B9B" w:rsidRDefault="008623C4" w:rsidP="008623C4">
      <w:pPr>
        <w:pStyle w:val="1e"/>
      </w:pPr>
      <w:r>
        <w:t>The configuration details are not provided.</w:t>
      </w:r>
    </w:p>
    <w:p w14:paraId="16DB3B51" w14:textId="77777777" w:rsidR="008623C4" w:rsidRPr="00CB1B9B" w:rsidRDefault="008623C4" w:rsidP="008623C4">
      <w:pPr>
        <w:pStyle w:val="1e"/>
      </w:pPr>
      <w:r>
        <w:t># Disable the interfaces that are not used in this experiment.</w:t>
      </w:r>
    </w:p>
    <w:p w14:paraId="737F43A7" w14:textId="77777777" w:rsidR="008623C4" w:rsidRPr="00CB1B9B" w:rsidRDefault="008623C4" w:rsidP="008623C4">
      <w:pPr>
        <w:pStyle w:val="1e"/>
      </w:pPr>
      <w:r>
        <w:t>The configuration details are not provided.</w:t>
      </w:r>
    </w:p>
    <w:p w14:paraId="74534477" w14:textId="77777777" w:rsidR="008623C4" w:rsidRPr="00CB1B9B" w:rsidRDefault="008623C4" w:rsidP="008623C4">
      <w:pPr>
        <w:pStyle w:val="1e"/>
      </w:pPr>
      <w:r>
        <w:t># Configure IP addresses for GE0/0/2 and Loopback0 on R1.</w:t>
      </w:r>
    </w:p>
    <w:p w14:paraId="39769187" w14:textId="77777777" w:rsidR="008623C4" w:rsidRPr="00CB1B9B" w:rsidRDefault="008623C4" w:rsidP="008623C4">
      <w:pPr>
        <w:pStyle w:val="2f3"/>
        <w:rPr>
          <w:rFonts w:hint="eastAsia"/>
        </w:rPr>
      </w:pPr>
      <w:r>
        <w:t>[R1]interface LoopBack0</w:t>
      </w:r>
    </w:p>
    <w:p w14:paraId="14B9AB1B" w14:textId="77777777" w:rsidR="008623C4" w:rsidRPr="00CB1B9B" w:rsidRDefault="008623C4" w:rsidP="008623C4">
      <w:pPr>
        <w:pStyle w:val="2f3"/>
        <w:rPr>
          <w:rFonts w:hint="eastAsia"/>
        </w:rPr>
      </w:pPr>
      <w:r>
        <w:t>[R1-LoopBack0] ip address 10.0.1.1 255.255.255.255</w:t>
      </w:r>
    </w:p>
    <w:p w14:paraId="31E5F417" w14:textId="77777777" w:rsidR="008623C4" w:rsidRPr="00CB1B9B" w:rsidRDefault="008623C4" w:rsidP="008623C4">
      <w:pPr>
        <w:pStyle w:val="2f3"/>
        <w:rPr>
          <w:rFonts w:hint="eastAsia"/>
        </w:rPr>
      </w:pPr>
      <w:r>
        <w:t>[R1-LoopBack0] quit</w:t>
      </w:r>
    </w:p>
    <w:p w14:paraId="5DD1E28E" w14:textId="77777777" w:rsidR="008623C4" w:rsidRPr="00CB1B9B" w:rsidRDefault="008623C4" w:rsidP="008623C4">
      <w:pPr>
        <w:pStyle w:val="2f3"/>
        <w:rPr>
          <w:rFonts w:hint="eastAsia"/>
        </w:rPr>
      </w:pPr>
      <w:r>
        <w:t>[R1]interface GigabitEthernet0/0/2</w:t>
      </w:r>
    </w:p>
    <w:p w14:paraId="57ED575F" w14:textId="77777777" w:rsidR="008623C4" w:rsidRPr="00CB1B9B" w:rsidRDefault="008623C4" w:rsidP="008623C4">
      <w:pPr>
        <w:pStyle w:val="2f3"/>
        <w:rPr>
          <w:rFonts w:hint="eastAsia"/>
        </w:rPr>
      </w:pPr>
      <w:r>
        <w:t>[R1-GigabitEthernet0/0/2] ip address 10.0.12.1 255.255.255.0</w:t>
      </w:r>
    </w:p>
    <w:p w14:paraId="473DC608" w14:textId="77777777" w:rsidR="008623C4" w:rsidRPr="00CB1B9B" w:rsidRDefault="008623C4" w:rsidP="008623C4">
      <w:pPr>
        <w:pStyle w:val="2f3"/>
        <w:rPr>
          <w:rFonts w:hint="eastAsia"/>
        </w:rPr>
      </w:pPr>
      <w:r>
        <w:t>[R1-GigabitEthernet0/0/2] quit</w:t>
      </w:r>
    </w:p>
    <w:p w14:paraId="27E2F7AD" w14:textId="77777777" w:rsidR="008623C4" w:rsidRPr="00CB1B9B" w:rsidRDefault="008623C4" w:rsidP="008623C4">
      <w:pPr>
        <w:pStyle w:val="1e"/>
      </w:pPr>
      <w:r>
        <w:t># Configure IP addresses for GE0/0/1, GE0/0/2, and Loopback0 on R2. GE0/0/3 and GE0/0/4 need to be bound to a VPN instance, so no IP address is assigned to them.</w:t>
      </w:r>
    </w:p>
    <w:p w14:paraId="4944685C" w14:textId="77777777" w:rsidR="008623C4" w:rsidRPr="00CB1B9B" w:rsidRDefault="008623C4" w:rsidP="008623C4">
      <w:pPr>
        <w:pStyle w:val="2f3"/>
        <w:rPr>
          <w:rFonts w:hint="eastAsia"/>
        </w:rPr>
      </w:pPr>
      <w:r>
        <w:t>[R2]interface LoopBack0</w:t>
      </w:r>
    </w:p>
    <w:p w14:paraId="60647A52" w14:textId="77777777" w:rsidR="008623C4" w:rsidRPr="00CB1B9B" w:rsidRDefault="008623C4" w:rsidP="008623C4">
      <w:pPr>
        <w:pStyle w:val="2f3"/>
        <w:rPr>
          <w:rFonts w:hint="eastAsia"/>
        </w:rPr>
      </w:pPr>
      <w:r>
        <w:t xml:space="preserve">[R2-LoopBack0] ip address 10.10.10.2 255.255.255.255 </w:t>
      </w:r>
    </w:p>
    <w:p w14:paraId="09B58105" w14:textId="77777777" w:rsidR="008623C4" w:rsidRPr="00CB1B9B" w:rsidRDefault="008623C4" w:rsidP="008623C4">
      <w:pPr>
        <w:pStyle w:val="2f3"/>
        <w:rPr>
          <w:rFonts w:hint="eastAsia"/>
        </w:rPr>
      </w:pPr>
      <w:r>
        <w:t>[R2-LoopBack0] quit</w:t>
      </w:r>
    </w:p>
    <w:p w14:paraId="13235F81" w14:textId="77777777" w:rsidR="008623C4" w:rsidRPr="00CB1B9B" w:rsidRDefault="008623C4" w:rsidP="008623C4">
      <w:pPr>
        <w:pStyle w:val="2f3"/>
        <w:rPr>
          <w:rFonts w:hint="eastAsia"/>
        </w:rPr>
      </w:pPr>
      <w:r>
        <w:t>[R2]interface GigabitEthernet0/0/1</w:t>
      </w:r>
    </w:p>
    <w:p w14:paraId="4F13A4AA" w14:textId="77777777" w:rsidR="008623C4" w:rsidRPr="00CB1B9B" w:rsidRDefault="008623C4" w:rsidP="008623C4">
      <w:pPr>
        <w:pStyle w:val="2f3"/>
        <w:rPr>
          <w:rFonts w:hint="eastAsia"/>
        </w:rPr>
      </w:pPr>
      <w:r>
        <w:t>[R2-GigabitEthernet0/0/1] ip address 10.0.24.2 255.255.255.0</w:t>
      </w:r>
    </w:p>
    <w:p w14:paraId="3FA0EE91" w14:textId="77777777" w:rsidR="008623C4" w:rsidRPr="00CB1B9B" w:rsidRDefault="008623C4" w:rsidP="008623C4">
      <w:pPr>
        <w:pStyle w:val="2f3"/>
        <w:rPr>
          <w:rFonts w:hint="eastAsia"/>
        </w:rPr>
      </w:pPr>
      <w:r>
        <w:t>[R2-GigabitEthernet0/0/1] quit</w:t>
      </w:r>
    </w:p>
    <w:p w14:paraId="1BECFE3B" w14:textId="77777777" w:rsidR="008623C4" w:rsidRPr="00CB1B9B" w:rsidRDefault="008623C4" w:rsidP="008623C4">
      <w:pPr>
        <w:pStyle w:val="2f3"/>
        <w:rPr>
          <w:rFonts w:hint="eastAsia"/>
        </w:rPr>
      </w:pPr>
      <w:r>
        <w:t>[R2]interface GigabitEthernet0/0/2</w:t>
      </w:r>
    </w:p>
    <w:p w14:paraId="6DE1D0D5" w14:textId="77777777" w:rsidR="008623C4" w:rsidRPr="00CB1B9B" w:rsidRDefault="008623C4" w:rsidP="008623C4">
      <w:pPr>
        <w:pStyle w:val="2f3"/>
        <w:rPr>
          <w:rFonts w:hint="eastAsia"/>
        </w:rPr>
      </w:pPr>
      <w:r>
        <w:t>[R2-GigabitEthernet0/0/2] ip address 10.0.23.2 255.255.255.0</w:t>
      </w:r>
    </w:p>
    <w:p w14:paraId="0B156C73" w14:textId="77777777" w:rsidR="008623C4" w:rsidRPr="00CB1B9B" w:rsidRDefault="008623C4" w:rsidP="008623C4">
      <w:pPr>
        <w:pStyle w:val="2f3"/>
        <w:rPr>
          <w:rFonts w:hint="eastAsia"/>
        </w:rPr>
      </w:pPr>
      <w:r>
        <w:lastRenderedPageBreak/>
        <w:t>[R2-GigabitEthernet0/0/2] quit</w:t>
      </w:r>
    </w:p>
    <w:p w14:paraId="4FEE2F00" w14:textId="77777777" w:rsidR="008623C4" w:rsidRPr="00CB1B9B" w:rsidRDefault="008623C4" w:rsidP="008623C4">
      <w:pPr>
        <w:pStyle w:val="1e"/>
      </w:pPr>
      <w:r>
        <w:t># Configure IP addresses for GE0/0/2, GE0/0/3, and Loopback0 on R3.</w:t>
      </w:r>
    </w:p>
    <w:p w14:paraId="7F8DE7D1" w14:textId="77777777" w:rsidR="008623C4" w:rsidRPr="00CB1B9B" w:rsidRDefault="008623C4" w:rsidP="008623C4">
      <w:pPr>
        <w:pStyle w:val="2f3"/>
        <w:rPr>
          <w:rFonts w:hint="eastAsia"/>
        </w:rPr>
      </w:pPr>
      <w:r>
        <w:t>[R3]interface LoopBack0</w:t>
      </w:r>
    </w:p>
    <w:p w14:paraId="02032E72" w14:textId="77777777" w:rsidR="008623C4" w:rsidRPr="00CB1B9B" w:rsidRDefault="008623C4" w:rsidP="008623C4">
      <w:pPr>
        <w:pStyle w:val="2f3"/>
        <w:rPr>
          <w:rFonts w:hint="eastAsia"/>
        </w:rPr>
      </w:pPr>
      <w:r>
        <w:t>[R3-LoopBack0] ip address 10.10.10.3 255.255.255.255</w:t>
      </w:r>
    </w:p>
    <w:p w14:paraId="4F198615" w14:textId="77777777" w:rsidR="008623C4" w:rsidRPr="00CB1B9B" w:rsidRDefault="008623C4" w:rsidP="008623C4">
      <w:pPr>
        <w:pStyle w:val="2f3"/>
        <w:rPr>
          <w:rFonts w:hint="eastAsia"/>
        </w:rPr>
      </w:pPr>
      <w:r>
        <w:t>[R3-LoopBack0]quit</w:t>
      </w:r>
    </w:p>
    <w:p w14:paraId="2139B617" w14:textId="77777777" w:rsidR="008623C4" w:rsidRPr="00CB1B9B" w:rsidRDefault="008623C4" w:rsidP="008623C4">
      <w:pPr>
        <w:pStyle w:val="2f3"/>
        <w:rPr>
          <w:rFonts w:hint="eastAsia"/>
        </w:rPr>
      </w:pPr>
      <w:r>
        <w:t>[R3]interface GigabitEthernet0/0/2</w:t>
      </w:r>
    </w:p>
    <w:p w14:paraId="3E0B4E66" w14:textId="77777777" w:rsidR="008623C4" w:rsidRPr="00CB1B9B" w:rsidRDefault="008623C4" w:rsidP="008623C4">
      <w:pPr>
        <w:pStyle w:val="2f3"/>
        <w:rPr>
          <w:rFonts w:hint="eastAsia"/>
        </w:rPr>
      </w:pPr>
      <w:r>
        <w:t>[R3-GigabitEthernet0/0/2] ip address 10.0.34.3 255.255.255.0</w:t>
      </w:r>
    </w:p>
    <w:p w14:paraId="52CB61D1" w14:textId="77777777" w:rsidR="008623C4" w:rsidRPr="00CB1B9B" w:rsidRDefault="008623C4" w:rsidP="008623C4">
      <w:pPr>
        <w:pStyle w:val="2f3"/>
        <w:rPr>
          <w:rFonts w:hint="eastAsia"/>
        </w:rPr>
      </w:pPr>
      <w:r>
        <w:t>[R3-GigabitEthernet0/0/2] quit</w:t>
      </w:r>
    </w:p>
    <w:p w14:paraId="5F7462B2" w14:textId="77777777" w:rsidR="008623C4" w:rsidRPr="00CB1B9B" w:rsidRDefault="008623C4" w:rsidP="008623C4">
      <w:pPr>
        <w:pStyle w:val="2f3"/>
        <w:rPr>
          <w:rFonts w:hint="eastAsia"/>
        </w:rPr>
      </w:pPr>
      <w:r>
        <w:t>[R3]interface GigabitEthernet0/0/3</w:t>
      </w:r>
    </w:p>
    <w:p w14:paraId="0EFB235B" w14:textId="77777777" w:rsidR="008623C4" w:rsidRPr="00CB1B9B" w:rsidRDefault="008623C4" w:rsidP="008623C4">
      <w:pPr>
        <w:pStyle w:val="2f3"/>
        <w:rPr>
          <w:rFonts w:hint="eastAsia"/>
        </w:rPr>
      </w:pPr>
      <w:r>
        <w:t>[R3-GigabitEthernet0/0/3]ip address 10.0.23.3 255.255.255.0</w:t>
      </w:r>
    </w:p>
    <w:p w14:paraId="5388019F" w14:textId="77777777" w:rsidR="008623C4" w:rsidRPr="00CB1B9B" w:rsidRDefault="008623C4" w:rsidP="008623C4">
      <w:pPr>
        <w:pStyle w:val="2f3"/>
        <w:rPr>
          <w:rFonts w:hint="eastAsia"/>
        </w:rPr>
      </w:pPr>
      <w:r>
        <w:t>[R3-GigabitEthernet0/0/3]quit</w:t>
      </w:r>
    </w:p>
    <w:p w14:paraId="23B30702" w14:textId="77777777" w:rsidR="008623C4" w:rsidRPr="00CB1B9B" w:rsidRDefault="008623C4" w:rsidP="008623C4">
      <w:pPr>
        <w:pStyle w:val="1e"/>
      </w:pPr>
      <w:r>
        <w:t># Assign IP addresses to GE0/0/1, GE0/0/3, and Loopback0 on R4. GE0/0/2 and GE0/0/5 need to be bound to a VPN instance, so no IP address is assigned to them.</w:t>
      </w:r>
    </w:p>
    <w:p w14:paraId="26208DD4" w14:textId="77777777" w:rsidR="008623C4" w:rsidRPr="00CB1B9B" w:rsidRDefault="008623C4" w:rsidP="00A54F87">
      <w:pPr>
        <w:pStyle w:val="2f3"/>
        <w:rPr>
          <w:rFonts w:hint="eastAsia"/>
        </w:rPr>
      </w:pPr>
      <w:r>
        <w:t>[R4]interface LoopBack0</w:t>
      </w:r>
    </w:p>
    <w:p w14:paraId="49EDB709" w14:textId="77777777" w:rsidR="008623C4" w:rsidRPr="00CB1B9B" w:rsidRDefault="008623C4" w:rsidP="00A54F87">
      <w:pPr>
        <w:pStyle w:val="2f3"/>
        <w:rPr>
          <w:rFonts w:hint="eastAsia"/>
        </w:rPr>
      </w:pPr>
      <w:r>
        <w:t>[R4-LoopBack0] ip address 10.10.10.4 255.255.255.255</w:t>
      </w:r>
    </w:p>
    <w:p w14:paraId="3F93B6E0" w14:textId="77777777" w:rsidR="008623C4" w:rsidRPr="00CB1B9B" w:rsidRDefault="008623C4" w:rsidP="00A54F87">
      <w:pPr>
        <w:pStyle w:val="2f3"/>
        <w:rPr>
          <w:rFonts w:hint="eastAsia"/>
        </w:rPr>
      </w:pPr>
      <w:r>
        <w:t>[R4-LoopBack0] quit</w:t>
      </w:r>
    </w:p>
    <w:p w14:paraId="20DB8AB7" w14:textId="77777777" w:rsidR="008623C4" w:rsidRPr="00CB1B9B" w:rsidRDefault="008623C4" w:rsidP="00A54F87">
      <w:pPr>
        <w:pStyle w:val="2f3"/>
        <w:rPr>
          <w:rFonts w:hint="eastAsia"/>
        </w:rPr>
      </w:pPr>
      <w:r>
        <w:t>[R4]interface GigabitEthernet0/0/1</w:t>
      </w:r>
    </w:p>
    <w:p w14:paraId="21655211" w14:textId="77777777" w:rsidR="008623C4" w:rsidRPr="00CB1B9B" w:rsidRDefault="008623C4" w:rsidP="00A54F87">
      <w:pPr>
        <w:pStyle w:val="2f3"/>
        <w:rPr>
          <w:rFonts w:hint="eastAsia"/>
        </w:rPr>
      </w:pPr>
      <w:r>
        <w:t>[R4-GigabitEthernet0/0/1] ip address 10.0.24.4 255.255.255.0</w:t>
      </w:r>
    </w:p>
    <w:p w14:paraId="470A29DF" w14:textId="77777777" w:rsidR="008623C4" w:rsidRPr="00CB1B9B" w:rsidRDefault="008623C4" w:rsidP="00A54F87">
      <w:pPr>
        <w:pStyle w:val="2f3"/>
        <w:rPr>
          <w:rFonts w:hint="eastAsia"/>
        </w:rPr>
      </w:pPr>
      <w:r>
        <w:t>[R4-GigabitEthernet0/0/1] quit</w:t>
      </w:r>
    </w:p>
    <w:p w14:paraId="6BF525BA" w14:textId="77777777" w:rsidR="008623C4" w:rsidRPr="00CB1B9B" w:rsidRDefault="008623C4" w:rsidP="00A54F87">
      <w:pPr>
        <w:pStyle w:val="2f3"/>
        <w:rPr>
          <w:rFonts w:hint="eastAsia"/>
        </w:rPr>
      </w:pPr>
      <w:r>
        <w:t>[R4]interface GigabitEthernet0/0/3</w:t>
      </w:r>
    </w:p>
    <w:p w14:paraId="36B548FB" w14:textId="77777777" w:rsidR="008623C4" w:rsidRPr="00CB1B9B" w:rsidRDefault="008623C4" w:rsidP="00A54F87">
      <w:pPr>
        <w:pStyle w:val="2f3"/>
        <w:rPr>
          <w:rFonts w:hint="eastAsia"/>
        </w:rPr>
      </w:pPr>
      <w:r>
        <w:t>[R4-GigabitEthernet0/0/3] ip address 10.0.34.4 255.255.255.0</w:t>
      </w:r>
    </w:p>
    <w:p w14:paraId="63BD9B20" w14:textId="77777777" w:rsidR="008623C4" w:rsidRPr="00CB1B9B" w:rsidRDefault="008623C4" w:rsidP="00A54F87">
      <w:pPr>
        <w:pStyle w:val="2f3"/>
        <w:rPr>
          <w:rFonts w:hint="eastAsia"/>
        </w:rPr>
      </w:pPr>
      <w:r>
        <w:t>[R4-GigabitEthernet0/0/3] quit</w:t>
      </w:r>
    </w:p>
    <w:p w14:paraId="7BF50193" w14:textId="77777777" w:rsidR="008623C4" w:rsidRPr="00CB1B9B" w:rsidRDefault="008623C4" w:rsidP="00A54F87">
      <w:pPr>
        <w:pStyle w:val="1e"/>
      </w:pPr>
      <w:r>
        <w:t># Configure IP addresses for GE0/0/3 and Loopback0 on R5.</w:t>
      </w:r>
    </w:p>
    <w:p w14:paraId="014A5446" w14:textId="77777777" w:rsidR="008623C4" w:rsidRPr="00CB1B9B" w:rsidRDefault="008623C4" w:rsidP="00A54F87">
      <w:pPr>
        <w:pStyle w:val="2f3"/>
        <w:rPr>
          <w:rFonts w:hint="eastAsia"/>
        </w:rPr>
      </w:pPr>
      <w:r>
        <w:t>[R5]interface LoopBack0</w:t>
      </w:r>
    </w:p>
    <w:p w14:paraId="1B8FBC40" w14:textId="77777777" w:rsidR="008623C4" w:rsidRPr="00CB1B9B" w:rsidRDefault="008623C4" w:rsidP="00A54F87">
      <w:pPr>
        <w:pStyle w:val="2f3"/>
        <w:rPr>
          <w:rFonts w:hint="eastAsia"/>
        </w:rPr>
      </w:pPr>
      <w:r>
        <w:t>[R5-LoopBack0] ip address 10.0.1.2 255.255.255.255</w:t>
      </w:r>
    </w:p>
    <w:p w14:paraId="7435AD47" w14:textId="77777777" w:rsidR="008623C4" w:rsidRPr="00CB1B9B" w:rsidRDefault="008623C4" w:rsidP="00A54F87">
      <w:pPr>
        <w:pStyle w:val="2f3"/>
        <w:rPr>
          <w:rFonts w:hint="eastAsia"/>
        </w:rPr>
      </w:pPr>
      <w:r>
        <w:t>[R5-LoopBack0] quit</w:t>
      </w:r>
    </w:p>
    <w:p w14:paraId="4A4573D1" w14:textId="77777777" w:rsidR="008623C4" w:rsidRPr="00CB1B9B" w:rsidRDefault="008623C4" w:rsidP="00A54F87">
      <w:pPr>
        <w:pStyle w:val="2f3"/>
        <w:rPr>
          <w:rFonts w:hint="eastAsia"/>
        </w:rPr>
      </w:pPr>
      <w:r>
        <w:t>[R5]interface GigabitEthernet0/0/3</w:t>
      </w:r>
    </w:p>
    <w:p w14:paraId="6578F443" w14:textId="77777777" w:rsidR="008623C4" w:rsidRPr="00CB1B9B" w:rsidRDefault="008623C4" w:rsidP="00A54F87">
      <w:pPr>
        <w:pStyle w:val="2f3"/>
        <w:rPr>
          <w:rFonts w:hint="eastAsia"/>
        </w:rPr>
      </w:pPr>
      <w:r>
        <w:t>[R5-GigabitEthernet0/0/3] ip address 10.0.45.5 255.255.255.0</w:t>
      </w:r>
    </w:p>
    <w:p w14:paraId="6C3F9849" w14:textId="77777777" w:rsidR="008623C4" w:rsidRPr="00CB1B9B" w:rsidRDefault="008623C4" w:rsidP="00A54F87">
      <w:pPr>
        <w:pStyle w:val="2f3"/>
        <w:rPr>
          <w:rFonts w:hint="eastAsia"/>
        </w:rPr>
      </w:pPr>
      <w:r>
        <w:t>[R5-GigabitEthernet0/0/3] quit</w:t>
      </w:r>
    </w:p>
    <w:p w14:paraId="5EC22293" w14:textId="77777777" w:rsidR="008623C4" w:rsidRPr="00CB1B9B" w:rsidRDefault="008623C4" w:rsidP="00A54F87">
      <w:pPr>
        <w:pStyle w:val="1e"/>
      </w:pPr>
      <w:r>
        <w:t># Configure the VLAN to which GE0/0/2 of S1 belongs and IP addresses for VLANIF 1 and Loopback0.</w:t>
      </w:r>
    </w:p>
    <w:p w14:paraId="58B55D8F" w14:textId="77777777" w:rsidR="008623C4" w:rsidRPr="00CB1B9B" w:rsidRDefault="008623C4" w:rsidP="00A54F87">
      <w:pPr>
        <w:pStyle w:val="2f3"/>
        <w:rPr>
          <w:rFonts w:hint="eastAsia"/>
        </w:rPr>
      </w:pPr>
      <w:r>
        <w:t>[S1]interface LoopBack0</w:t>
      </w:r>
    </w:p>
    <w:p w14:paraId="40D30FF7" w14:textId="77777777" w:rsidR="008623C4" w:rsidRPr="00CB1B9B" w:rsidRDefault="008623C4" w:rsidP="00A54F87">
      <w:pPr>
        <w:pStyle w:val="2f3"/>
        <w:rPr>
          <w:rFonts w:hint="eastAsia"/>
        </w:rPr>
      </w:pPr>
      <w:r>
        <w:t>[S1-LoopBack0] ip address 10.0.2.1 255.255.255.255</w:t>
      </w:r>
    </w:p>
    <w:p w14:paraId="7C184879" w14:textId="77777777" w:rsidR="008623C4" w:rsidRPr="00CB1B9B" w:rsidRDefault="008623C4" w:rsidP="00A54F87">
      <w:pPr>
        <w:pStyle w:val="2f3"/>
        <w:rPr>
          <w:rFonts w:hint="eastAsia"/>
        </w:rPr>
      </w:pPr>
      <w:r>
        <w:t>[S1-LoopBack0] quit</w:t>
      </w:r>
    </w:p>
    <w:p w14:paraId="4AA150AE" w14:textId="77777777" w:rsidR="008623C4" w:rsidRPr="00CB1B9B" w:rsidRDefault="008623C4" w:rsidP="00A54F87">
      <w:pPr>
        <w:pStyle w:val="2f3"/>
        <w:rPr>
          <w:rFonts w:hint="eastAsia"/>
        </w:rPr>
      </w:pPr>
      <w:r>
        <w:t>[S1]interface GigabitEthernet0/0/2</w:t>
      </w:r>
    </w:p>
    <w:p w14:paraId="29A0ED77" w14:textId="77777777" w:rsidR="008623C4" w:rsidRPr="00CB1B9B" w:rsidRDefault="008623C4" w:rsidP="00A54F87">
      <w:pPr>
        <w:pStyle w:val="2f3"/>
        <w:rPr>
          <w:rFonts w:hint="eastAsia"/>
        </w:rPr>
      </w:pPr>
      <w:r>
        <w:t>[S1-GigabitEthernet0/0/2] port link-type access</w:t>
      </w:r>
    </w:p>
    <w:p w14:paraId="1DC2C84C" w14:textId="77777777" w:rsidR="008623C4" w:rsidRPr="00CB1B9B" w:rsidRDefault="008623C4" w:rsidP="00A54F87">
      <w:pPr>
        <w:pStyle w:val="2f3"/>
        <w:rPr>
          <w:rFonts w:hint="eastAsia"/>
        </w:rPr>
      </w:pPr>
      <w:r>
        <w:t>[S1-GigabitEthernet0/0/2] port default vlan 1</w:t>
      </w:r>
    </w:p>
    <w:p w14:paraId="548ACBD2" w14:textId="77777777" w:rsidR="008623C4" w:rsidRPr="00CB1B9B" w:rsidRDefault="008623C4" w:rsidP="00A54F87">
      <w:pPr>
        <w:pStyle w:val="2f3"/>
        <w:rPr>
          <w:rFonts w:hint="eastAsia"/>
        </w:rPr>
      </w:pPr>
      <w:r>
        <w:t>[S1-GigabitEthernet0/0/2] quit</w:t>
      </w:r>
    </w:p>
    <w:p w14:paraId="6BBA2AAD" w14:textId="77777777" w:rsidR="008623C4" w:rsidRPr="00CB1B9B" w:rsidRDefault="008623C4" w:rsidP="00A54F87">
      <w:pPr>
        <w:pStyle w:val="2f3"/>
        <w:rPr>
          <w:rFonts w:hint="eastAsia"/>
        </w:rPr>
      </w:pPr>
      <w:r>
        <w:t>[S1]interface Vlanif 1</w:t>
      </w:r>
    </w:p>
    <w:p w14:paraId="6004248F" w14:textId="77777777" w:rsidR="008623C4" w:rsidRPr="00CB1B9B" w:rsidRDefault="008623C4" w:rsidP="00A54F87">
      <w:pPr>
        <w:pStyle w:val="2f3"/>
        <w:rPr>
          <w:rFonts w:hint="eastAsia"/>
        </w:rPr>
      </w:pPr>
      <w:r>
        <w:t>[S1-Vlanif1] ip address 10.1.21.1 24</w:t>
      </w:r>
    </w:p>
    <w:p w14:paraId="19FB6994" w14:textId="77777777" w:rsidR="008623C4" w:rsidRPr="00CB1B9B" w:rsidRDefault="008623C4" w:rsidP="00A54F87">
      <w:pPr>
        <w:pStyle w:val="2f3"/>
        <w:rPr>
          <w:rFonts w:hint="eastAsia"/>
        </w:rPr>
      </w:pPr>
      <w:r>
        <w:t>[S1-Vlanif1] quit</w:t>
      </w:r>
    </w:p>
    <w:p w14:paraId="5D0E0E42" w14:textId="77777777" w:rsidR="008623C4" w:rsidRPr="00CB1B9B" w:rsidRDefault="008623C4" w:rsidP="00A54F87">
      <w:pPr>
        <w:pStyle w:val="1e"/>
      </w:pPr>
      <w:r>
        <w:t># Configure the VLAN to which GE0/0/4 of S2 belongs and IP addresses for VLANIF 1 and Loopback0.</w:t>
      </w:r>
    </w:p>
    <w:p w14:paraId="7F45DC5B" w14:textId="77777777" w:rsidR="008623C4" w:rsidRPr="00CB1B9B" w:rsidRDefault="008623C4" w:rsidP="00A54F87">
      <w:pPr>
        <w:pStyle w:val="2f3"/>
        <w:rPr>
          <w:rFonts w:hint="eastAsia"/>
        </w:rPr>
      </w:pPr>
      <w:r>
        <w:t>[S2]interface LoopBack0</w:t>
      </w:r>
    </w:p>
    <w:p w14:paraId="36237BDB" w14:textId="77777777" w:rsidR="008623C4" w:rsidRPr="00CB1B9B" w:rsidRDefault="008623C4" w:rsidP="00A54F87">
      <w:pPr>
        <w:pStyle w:val="2f3"/>
        <w:rPr>
          <w:rFonts w:hint="eastAsia"/>
        </w:rPr>
      </w:pPr>
      <w:r>
        <w:t>[S2-LoopBack0] ip address 10.0.2.2 255.255.255.255</w:t>
      </w:r>
    </w:p>
    <w:p w14:paraId="0A535083" w14:textId="77777777" w:rsidR="008623C4" w:rsidRPr="00CB1B9B" w:rsidRDefault="008623C4" w:rsidP="00A54F87">
      <w:pPr>
        <w:pStyle w:val="2f3"/>
        <w:rPr>
          <w:rFonts w:hint="eastAsia"/>
        </w:rPr>
      </w:pPr>
      <w:r>
        <w:t>[S2-LoopBack0] quit</w:t>
      </w:r>
    </w:p>
    <w:p w14:paraId="39445DCC" w14:textId="77777777" w:rsidR="008623C4" w:rsidRPr="00CB1B9B" w:rsidRDefault="008623C4" w:rsidP="00A54F87">
      <w:pPr>
        <w:pStyle w:val="2f3"/>
        <w:rPr>
          <w:rFonts w:hint="eastAsia"/>
        </w:rPr>
      </w:pPr>
      <w:r>
        <w:t>[S2]interface GigabitEthernet0/0/4</w:t>
      </w:r>
    </w:p>
    <w:p w14:paraId="0ECF3B65" w14:textId="77777777" w:rsidR="008623C4" w:rsidRPr="00CB1B9B" w:rsidRDefault="008623C4" w:rsidP="00A54F87">
      <w:pPr>
        <w:pStyle w:val="2f3"/>
        <w:rPr>
          <w:rFonts w:hint="eastAsia"/>
        </w:rPr>
      </w:pPr>
      <w:r>
        <w:t>[S2-GigabitEthernet0/0/4] port link-type access</w:t>
      </w:r>
    </w:p>
    <w:p w14:paraId="3F2654D4" w14:textId="77777777" w:rsidR="008623C4" w:rsidRPr="00CB1B9B" w:rsidRDefault="008623C4" w:rsidP="00A54F87">
      <w:pPr>
        <w:pStyle w:val="2f3"/>
        <w:rPr>
          <w:rFonts w:hint="eastAsia"/>
        </w:rPr>
      </w:pPr>
      <w:r>
        <w:lastRenderedPageBreak/>
        <w:t>[S2-GigabitEthernet0/0/4] port default vlan 1</w:t>
      </w:r>
    </w:p>
    <w:p w14:paraId="3C911944" w14:textId="77777777" w:rsidR="008623C4" w:rsidRPr="00CB1B9B" w:rsidRDefault="008623C4" w:rsidP="00A54F87">
      <w:pPr>
        <w:pStyle w:val="2f3"/>
        <w:rPr>
          <w:rFonts w:hint="eastAsia"/>
        </w:rPr>
      </w:pPr>
      <w:r>
        <w:t>[S2-GigabitEthernet0/0/4] quit</w:t>
      </w:r>
    </w:p>
    <w:p w14:paraId="25830DC9" w14:textId="77777777" w:rsidR="008623C4" w:rsidRPr="00CB1B9B" w:rsidRDefault="008623C4" w:rsidP="00A54F87">
      <w:pPr>
        <w:pStyle w:val="2f3"/>
        <w:rPr>
          <w:rFonts w:hint="eastAsia"/>
        </w:rPr>
      </w:pPr>
      <w:r>
        <w:t>[S2]interface Vlanif 1</w:t>
      </w:r>
    </w:p>
    <w:p w14:paraId="2FB4A7D2" w14:textId="77777777" w:rsidR="008623C4" w:rsidRPr="00CB1B9B" w:rsidRDefault="008623C4" w:rsidP="00A54F87">
      <w:pPr>
        <w:pStyle w:val="2f3"/>
        <w:rPr>
          <w:rFonts w:hint="eastAsia"/>
        </w:rPr>
      </w:pPr>
      <w:r>
        <w:t>[S2-Vlanif1] ip address 10.0.42.2 24</w:t>
      </w:r>
    </w:p>
    <w:p w14:paraId="4096E7EC" w14:textId="77777777" w:rsidR="008623C4" w:rsidRPr="00CB1B9B" w:rsidRDefault="008623C4" w:rsidP="00A54F87">
      <w:pPr>
        <w:pStyle w:val="2f3"/>
        <w:rPr>
          <w:rFonts w:hint="eastAsia"/>
        </w:rPr>
      </w:pPr>
      <w:r>
        <w:t>[S2-Vlanif1] quit</w:t>
      </w:r>
    </w:p>
    <w:p w14:paraId="784C3142" w14:textId="77777777" w:rsidR="008623C4" w:rsidRPr="00CB1B9B" w:rsidRDefault="008623C4" w:rsidP="00D07FAA">
      <w:pPr>
        <w:pStyle w:val="3"/>
      </w:pPr>
      <w:r>
        <w:t>Deploy IS-IS on the backbone network to build the underlying network.</w:t>
      </w:r>
    </w:p>
    <w:p w14:paraId="1E0A99BB" w14:textId="77777777" w:rsidR="008623C4" w:rsidRPr="00CB1B9B" w:rsidRDefault="008623C4" w:rsidP="00A54F87">
      <w:pPr>
        <w:pStyle w:val="1e"/>
      </w:pPr>
      <w:r>
        <w:t>Deploy IS-IS processes on R2, R3, and R4 based on the topology design. Set the process ID to 1, configure R2, R3, and R4 as Level-2 routers, set the cost type to wide, set the area ID of the NET to 49.0001, set the system ID based on the loopback interface, and set the IS-IS host name to be the same as the device name.</w:t>
      </w:r>
    </w:p>
    <w:p w14:paraId="17B84C04" w14:textId="77777777" w:rsidR="008623C4" w:rsidRPr="00CB1B9B" w:rsidRDefault="008623C4" w:rsidP="00A54F87">
      <w:pPr>
        <w:pStyle w:val="1e"/>
      </w:pPr>
      <w:r>
        <w:t># Configure IS-IS on R2.</w:t>
      </w:r>
    </w:p>
    <w:p w14:paraId="1448E7F5" w14:textId="77777777" w:rsidR="008623C4" w:rsidRPr="00CB1B9B" w:rsidRDefault="008623C4" w:rsidP="00A54F87">
      <w:pPr>
        <w:pStyle w:val="2f3"/>
        <w:rPr>
          <w:rFonts w:hint="eastAsia"/>
        </w:rPr>
      </w:pPr>
      <w:r>
        <w:t>[R2]isis 1</w:t>
      </w:r>
    </w:p>
    <w:p w14:paraId="4BF765D0" w14:textId="77777777" w:rsidR="008623C4" w:rsidRPr="00CB1B9B" w:rsidRDefault="008623C4" w:rsidP="00A54F87">
      <w:pPr>
        <w:pStyle w:val="2f3"/>
        <w:rPr>
          <w:rFonts w:hint="eastAsia"/>
        </w:rPr>
      </w:pPr>
      <w:r>
        <w:t>[R2-isis-1] is-level level-2</w:t>
      </w:r>
    </w:p>
    <w:p w14:paraId="6D09C529" w14:textId="77777777" w:rsidR="008623C4" w:rsidRPr="00CB1B9B" w:rsidRDefault="008623C4" w:rsidP="00A54F87">
      <w:pPr>
        <w:pStyle w:val="2f3"/>
        <w:rPr>
          <w:rFonts w:hint="eastAsia"/>
        </w:rPr>
      </w:pPr>
      <w:r>
        <w:t>[R2-isis-1] cost-style wide</w:t>
      </w:r>
    </w:p>
    <w:p w14:paraId="2ADDA59D" w14:textId="77777777" w:rsidR="008623C4" w:rsidRPr="00CB1B9B" w:rsidRDefault="008623C4" w:rsidP="00A54F87">
      <w:pPr>
        <w:pStyle w:val="2f3"/>
        <w:rPr>
          <w:rFonts w:hint="eastAsia"/>
        </w:rPr>
      </w:pPr>
      <w:r>
        <w:t>[R2-isis-1] network-entity 49.0001.0100.1001.0002.00</w:t>
      </w:r>
    </w:p>
    <w:p w14:paraId="14274B49" w14:textId="77777777" w:rsidR="008623C4" w:rsidRPr="00CB1B9B" w:rsidRDefault="008623C4" w:rsidP="00A54F87">
      <w:pPr>
        <w:pStyle w:val="2f3"/>
        <w:rPr>
          <w:rFonts w:hint="eastAsia"/>
        </w:rPr>
      </w:pPr>
      <w:r>
        <w:t>[R2-isis-1] is-name R2</w:t>
      </w:r>
    </w:p>
    <w:p w14:paraId="427FDB6D" w14:textId="77777777" w:rsidR="008623C4" w:rsidRPr="00CB1B9B" w:rsidRDefault="008623C4" w:rsidP="00A54F87">
      <w:pPr>
        <w:pStyle w:val="2f3"/>
        <w:rPr>
          <w:rFonts w:hint="eastAsia"/>
        </w:rPr>
      </w:pPr>
      <w:r>
        <w:t>[R2-isis-1] quit</w:t>
      </w:r>
    </w:p>
    <w:p w14:paraId="3E11CF5F" w14:textId="77777777" w:rsidR="008623C4" w:rsidRPr="00CB1B9B" w:rsidRDefault="008623C4" w:rsidP="00A54F87">
      <w:pPr>
        <w:pStyle w:val="2f3"/>
        <w:rPr>
          <w:rFonts w:hint="eastAsia"/>
        </w:rPr>
      </w:pPr>
      <w:r>
        <w:t>[R2]interface LoopBack0</w:t>
      </w:r>
    </w:p>
    <w:p w14:paraId="4C4D4322" w14:textId="77777777" w:rsidR="008623C4" w:rsidRPr="00CB1B9B" w:rsidRDefault="008623C4" w:rsidP="00A54F87">
      <w:pPr>
        <w:pStyle w:val="2f3"/>
        <w:rPr>
          <w:rFonts w:hint="eastAsia"/>
        </w:rPr>
      </w:pPr>
      <w:r>
        <w:t>[R2-LoopBack0] isis enable 1</w:t>
      </w:r>
    </w:p>
    <w:p w14:paraId="4B153E1A" w14:textId="77777777" w:rsidR="008623C4" w:rsidRPr="00CB1B9B" w:rsidRDefault="008623C4" w:rsidP="00A54F87">
      <w:pPr>
        <w:pStyle w:val="2f3"/>
        <w:rPr>
          <w:rFonts w:hint="eastAsia"/>
        </w:rPr>
      </w:pPr>
      <w:r>
        <w:t>[R2-LoopBack0] quit</w:t>
      </w:r>
    </w:p>
    <w:p w14:paraId="08FC419E" w14:textId="77777777" w:rsidR="008623C4" w:rsidRPr="00CB1B9B" w:rsidRDefault="008623C4" w:rsidP="00A54F87">
      <w:pPr>
        <w:pStyle w:val="2f3"/>
        <w:rPr>
          <w:rFonts w:hint="eastAsia"/>
        </w:rPr>
      </w:pPr>
      <w:r>
        <w:t>[R2]interface GigabitEthernet0/0/1</w:t>
      </w:r>
    </w:p>
    <w:p w14:paraId="506DF987" w14:textId="77777777" w:rsidR="008623C4" w:rsidRPr="00CB1B9B" w:rsidRDefault="008623C4" w:rsidP="00A54F87">
      <w:pPr>
        <w:pStyle w:val="2f3"/>
        <w:rPr>
          <w:rFonts w:hint="eastAsia"/>
        </w:rPr>
      </w:pPr>
      <w:r>
        <w:t>[R2-GigabitEthernet0/0/1] isis enable 1</w:t>
      </w:r>
    </w:p>
    <w:p w14:paraId="260A938D" w14:textId="77777777" w:rsidR="008623C4" w:rsidRPr="00CB1B9B" w:rsidRDefault="008623C4" w:rsidP="00A54F87">
      <w:pPr>
        <w:pStyle w:val="2f3"/>
        <w:rPr>
          <w:rFonts w:hint="eastAsia"/>
        </w:rPr>
      </w:pPr>
      <w:r>
        <w:t>[R2-GigabitEthernet0/0/1] quit</w:t>
      </w:r>
    </w:p>
    <w:p w14:paraId="7ECB4416" w14:textId="77777777" w:rsidR="008623C4" w:rsidRPr="00CB1B9B" w:rsidRDefault="008623C4" w:rsidP="00A54F87">
      <w:pPr>
        <w:pStyle w:val="2f3"/>
        <w:rPr>
          <w:rFonts w:hint="eastAsia"/>
        </w:rPr>
      </w:pPr>
      <w:r>
        <w:t>[R2]interface GigabitEthernet0/0/2</w:t>
      </w:r>
    </w:p>
    <w:p w14:paraId="57000537" w14:textId="77777777" w:rsidR="008623C4" w:rsidRPr="00CB1B9B" w:rsidRDefault="008623C4" w:rsidP="00A54F87">
      <w:pPr>
        <w:pStyle w:val="2f3"/>
        <w:rPr>
          <w:rFonts w:hint="eastAsia"/>
        </w:rPr>
      </w:pPr>
      <w:r>
        <w:t>[R2-GigabitEthernet0/0/2] isis enable 1</w:t>
      </w:r>
    </w:p>
    <w:p w14:paraId="36D4E752" w14:textId="77777777" w:rsidR="008623C4" w:rsidRPr="00CB1B9B" w:rsidRDefault="008623C4" w:rsidP="00A54F87">
      <w:pPr>
        <w:pStyle w:val="2f3"/>
        <w:rPr>
          <w:rFonts w:hint="eastAsia"/>
        </w:rPr>
      </w:pPr>
      <w:r>
        <w:t>[R2-GigabitEthernet0/0/2] quit</w:t>
      </w:r>
    </w:p>
    <w:p w14:paraId="20BB148D" w14:textId="77777777" w:rsidR="008623C4" w:rsidRPr="00CB1B9B" w:rsidRDefault="008623C4" w:rsidP="00A54F87">
      <w:pPr>
        <w:pStyle w:val="1e"/>
      </w:pPr>
      <w:r>
        <w:t># Configure IS-IS on R3.</w:t>
      </w:r>
    </w:p>
    <w:p w14:paraId="44101DF2" w14:textId="77777777" w:rsidR="008623C4" w:rsidRPr="00CB1B9B" w:rsidRDefault="008623C4" w:rsidP="00A54F87">
      <w:pPr>
        <w:pStyle w:val="2f3"/>
        <w:rPr>
          <w:rFonts w:hint="eastAsia"/>
        </w:rPr>
      </w:pPr>
      <w:r>
        <w:t>[R3]isis 1</w:t>
      </w:r>
    </w:p>
    <w:p w14:paraId="395993A6" w14:textId="77777777" w:rsidR="008623C4" w:rsidRPr="00CB1B9B" w:rsidRDefault="008623C4" w:rsidP="00A54F87">
      <w:pPr>
        <w:pStyle w:val="2f3"/>
        <w:rPr>
          <w:rFonts w:hint="eastAsia"/>
        </w:rPr>
      </w:pPr>
      <w:r>
        <w:t>[R3-isis-1] is-level level-2</w:t>
      </w:r>
    </w:p>
    <w:p w14:paraId="3C820CC4" w14:textId="77777777" w:rsidR="008623C4" w:rsidRPr="00CB1B9B" w:rsidRDefault="008623C4" w:rsidP="00A54F87">
      <w:pPr>
        <w:pStyle w:val="2f3"/>
        <w:rPr>
          <w:rFonts w:hint="eastAsia"/>
        </w:rPr>
      </w:pPr>
      <w:r>
        <w:t>[R3-isis-1] cost-style wide</w:t>
      </w:r>
    </w:p>
    <w:p w14:paraId="64307D4A" w14:textId="77777777" w:rsidR="008623C4" w:rsidRPr="00CB1B9B" w:rsidRDefault="008623C4" w:rsidP="00A54F87">
      <w:pPr>
        <w:pStyle w:val="2f3"/>
        <w:rPr>
          <w:rFonts w:hint="eastAsia"/>
        </w:rPr>
      </w:pPr>
      <w:r>
        <w:t>[R3-isis-1] network-entity 49.0001.0100.1001.0003.00</w:t>
      </w:r>
    </w:p>
    <w:p w14:paraId="334361AA" w14:textId="77777777" w:rsidR="008623C4" w:rsidRPr="00CB1B9B" w:rsidRDefault="008623C4" w:rsidP="00A54F87">
      <w:pPr>
        <w:pStyle w:val="2f3"/>
        <w:rPr>
          <w:rFonts w:hint="eastAsia"/>
        </w:rPr>
      </w:pPr>
      <w:r>
        <w:t>[R3-isis-1] is-name R3</w:t>
      </w:r>
    </w:p>
    <w:p w14:paraId="3B06922C" w14:textId="77777777" w:rsidR="008623C4" w:rsidRPr="00CB1B9B" w:rsidRDefault="008623C4" w:rsidP="00A54F87">
      <w:pPr>
        <w:pStyle w:val="2f3"/>
        <w:rPr>
          <w:rFonts w:hint="eastAsia"/>
        </w:rPr>
      </w:pPr>
      <w:r>
        <w:t>[R3-isis-1] quit</w:t>
      </w:r>
    </w:p>
    <w:p w14:paraId="06226C8B" w14:textId="77777777" w:rsidR="008623C4" w:rsidRPr="00CB1B9B" w:rsidRDefault="008623C4" w:rsidP="00A54F87">
      <w:pPr>
        <w:pStyle w:val="2f3"/>
        <w:rPr>
          <w:rFonts w:hint="eastAsia"/>
        </w:rPr>
      </w:pPr>
      <w:r>
        <w:t>[R3]interface LoopBack0</w:t>
      </w:r>
    </w:p>
    <w:p w14:paraId="71AAB9B4" w14:textId="77777777" w:rsidR="008623C4" w:rsidRPr="00CB1B9B" w:rsidRDefault="008623C4" w:rsidP="00A54F87">
      <w:pPr>
        <w:pStyle w:val="2f3"/>
        <w:rPr>
          <w:rFonts w:hint="eastAsia"/>
        </w:rPr>
      </w:pPr>
      <w:r>
        <w:t>[R3-LoopBack0] isis enable 1</w:t>
      </w:r>
    </w:p>
    <w:p w14:paraId="3DA32AD9" w14:textId="77777777" w:rsidR="008623C4" w:rsidRPr="00CB1B9B" w:rsidRDefault="008623C4" w:rsidP="00A54F87">
      <w:pPr>
        <w:pStyle w:val="2f3"/>
        <w:rPr>
          <w:rFonts w:hint="eastAsia"/>
        </w:rPr>
      </w:pPr>
      <w:r>
        <w:t>[R3-LoopBack0] quit</w:t>
      </w:r>
    </w:p>
    <w:p w14:paraId="37AF956F" w14:textId="77777777" w:rsidR="008623C4" w:rsidRPr="00CB1B9B" w:rsidRDefault="008623C4" w:rsidP="00A54F87">
      <w:pPr>
        <w:pStyle w:val="2f3"/>
        <w:rPr>
          <w:rFonts w:hint="eastAsia"/>
        </w:rPr>
      </w:pPr>
      <w:r>
        <w:t>[R3]interface GigabitEthernet0/0/2</w:t>
      </w:r>
    </w:p>
    <w:p w14:paraId="66048B8E" w14:textId="77777777" w:rsidR="008623C4" w:rsidRPr="00CB1B9B" w:rsidRDefault="008623C4" w:rsidP="00A54F87">
      <w:pPr>
        <w:pStyle w:val="2f3"/>
        <w:rPr>
          <w:rFonts w:hint="eastAsia"/>
        </w:rPr>
      </w:pPr>
      <w:r>
        <w:t>[R3-GigabitEthernet0/0/2] isis enable 1</w:t>
      </w:r>
    </w:p>
    <w:p w14:paraId="576AA452" w14:textId="77777777" w:rsidR="008623C4" w:rsidRPr="00CB1B9B" w:rsidRDefault="008623C4" w:rsidP="00A54F87">
      <w:pPr>
        <w:pStyle w:val="2f3"/>
        <w:rPr>
          <w:rFonts w:hint="eastAsia"/>
        </w:rPr>
      </w:pPr>
      <w:r>
        <w:t>[R3-GigabitEthernet0/0/2] quit</w:t>
      </w:r>
    </w:p>
    <w:p w14:paraId="312EC08C" w14:textId="77777777" w:rsidR="008623C4" w:rsidRPr="00CB1B9B" w:rsidRDefault="008623C4" w:rsidP="00A54F87">
      <w:pPr>
        <w:pStyle w:val="2f3"/>
        <w:rPr>
          <w:rFonts w:hint="eastAsia"/>
        </w:rPr>
      </w:pPr>
      <w:r>
        <w:t>[R3]interface GigabitEthernet0/0/3</w:t>
      </w:r>
    </w:p>
    <w:p w14:paraId="699D7DC5" w14:textId="77777777" w:rsidR="008623C4" w:rsidRPr="00CB1B9B" w:rsidRDefault="008623C4" w:rsidP="00A54F87">
      <w:pPr>
        <w:pStyle w:val="2f3"/>
        <w:rPr>
          <w:rFonts w:hint="eastAsia"/>
        </w:rPr>
      </w:pPr>
      <w:r>
        <w:t>[R3-GigabitEthernet0/0/3] isis enable 1</w:t>
      </w:r>
    </w:p>
    <w:p w14:paraId="59EED046" w14:textId="77777777" w:rsidR="008623C4" w:rsidRPr="00CB1B9B" w:rsidRDefault="008623C4" w:rsidP="00A54F87">
      <w:pPr>
        <w:pStyle w:val="2f3"/>
        <w:rPr>
          <w:rFonts w:hint="eastAsia"/>
        </w:rPr>
      </w:pPr>
      <w:r>
        <w:t>[R3-GigabitEthernet0/0/3] quit</w:t>
      </w:r>
    </w:p>
    <w:p w14:paraId="39B8E1E0" w14:textId="77777777" w:rsidR="008623C4" w:rsidRPr="00CB1B9B" w:rsidRDefault="008623C4" w:rsidP="00A54F87">
      <w:pPr>
        <w:pStyle w:val="1e"/>
      </w:pPr>
      <w:r>
        <w:t># Configure IS-IS on R4.</w:t>
      </w:r>
    </w:p>
    <w:p w14:paraId="04BE1D0E" w14:textId="77777777" w:rsidR="008623C4" w:rsidRPr="00CB1B9B" w:rsidRDefault="008623C4" w:rsidP="00A54F87">
      <w:pPr>
        <w:pStyle w:val="2f3"/>
        <w:rPr>
          <w:rFonts w:hint="eastAsia"/>
        </w:rPr>
      </w:pPr>
      <w:r>
        <w:t>[R4]isis 1</w:t>
      </w:r>
    </w:p>
    <w:p w14:paraId="0C6D4AED" w14:textId="77777777" w:rsidR="008623C4" w:rsidRPr="00CB1B9B" w:rsidRDefault="008623C4" w:rsidP="00A54F87">
      <w:pPr>
        <w:pStyle w:val="2f3"/>
        <w:rPr>
          <w:rFonts w:hint="eastAsia"/>
        </w:rPr>
      </w:pPr>
      <w:r>
        <w:t>[R4-isis-1] is-level level-2</w:t>
      </w:r>
    </w:p>
    <w:p w14:paraId="57E01959" w14:textId="77777777" w:rsidR="008623C4" w:rsidRPr="00CB1B9B" w:rsidRDefault="008623C4" w:rsidP="00A54F87">
      <w:pPr>
        <w:pStyle w:val="2f3"/>
        <w:rPr>
          <w:rFonts w:hint="eastAsia"/>
        </w:rPr>
      </w:pPr>
      <w:r>
        <w:t>[R4-isis-1] cost-style wide</w:t>
      </w:r>
    </w:p>
    <w:p w14:paraId="4B394E76" w14:textId="77777777" w:rsidR="008623C4" w:rsidRPr="00CB1B9B" w:rsidRDefault="008623C4" w:rsidP="00A54F87">
      <w:pPr>
        <w:pStyle w:val="2f3"/>
        <w:rPr>
          <w:rFonts w:hint="eastAsia"/>
        </w:rPr>
      </w:pPr>
      <w:r>
        <w:t>[R4-isis-1] network-entity 49.0001.0100.1001.0004.00</w:t>
      </w:r>
    </w:p>
    <w:p w14:paraId="7083EA9E" w14:textId="77777777" w:rsidR="008623C4" w:rsidRPr="00CB1B9B" w:rsidRDefault="008623C4" w:rsidP="00A54F87">
      <w:pPr>
        <w:pStyle w:val="2f3"/>
        <w:rPr>
          <w:rFonts w:hint="eastAsia"/>
        </w:rPr>
      </w:pPr>
      <w:r>
        <w:t>[R4-isis-1] is-name R4</w:t>
      </w:r>
    </w:p>
    <w:p w14:paraId="0FCCA2DE" w14:textId="77777777" w:rsidR="008623C4" w:rsidRPr="00CB1B9B" w:rsidRDefault="008623C4" w:rsidP="00A54F87">
      <w:pPr>
        <w:pStyle w:val="2f3"/>
        <w:rPr>
          <w:rFonts w:hint="eastAsia"/>
        </w:rPr>
      </w:pPr>
      <w:r>
        <w:t>[R4-isis-1] quit</w:t>
      </w:r>
    </w:p>
    <w:p w14:paraId="3890CEAE" w14:textId="77777777" w:rsidR="008623C4" w:rsidRPr="00CB1B9B" w:rsidRDefault="008623C4" w:rsidP="00A54F87">
      <w:pPr>
        <w:pStyle w:val="2f3"/>
        <w:rPr>
          <w:rFonts w:hint="eastAsia"/>
        </w:rPr>
      </w:pPr>
      <w:r>
        <w:lastRenderedPageBreak/>
        <w:t>[R4]interface LoopBack0</w:t>
      </w:r>
    </w:p>
    <w:p w14:paraId="2655AD3F" w14:textId="77777777" w:rsidR="008623C4" w:rsidRPr="00CB1B9B" w:rsidRDefault="008623C4" w:rsidP="00A54F87">
      <w:pPr>
        <w:pStyle w:val="2f3"/>
        <w:rPr>
          <w:rFonts w:hint="eastAsia"/>
        </w:rPr>
      </w:pPr>
      <w:r>
        <w:t>[R4-LoopBack0] isis enable 1</w:t>
      </w:r>
    </w:p>
    <w:p w14:paraId="3FE42107" w14:textId="77777777" w:rsidR="008623C4" w:rsidRPr="00CB1B9B" w:rsidRDefault="008623C4" w:rsidP="00A54F87">
      <w:pPr>
        <w:pStyle w:val="2f3"/>
        <w:rPr>
          <w:rFonts w:hint="eastAsia"/>
        </w:rPr>
      </w:pPr>
      <w:r>
        <w:t>[R4-LoopBack0] quit</w:t>
      </w:r>
    </w:p>
    <w:p w14:paraId="2DD3ECE6" w14:textId="77777777" w:rsidR="008623C4" w:rsidRPr="00CB1B9B" w:rsidRDefault="008623C4" w:rsidP="00A54F87">
      <w:pPr>
        <w:pStyle w:val="2f3"/>
        <w:rPr>
          <w:rFonts w:hint="eastAsia"/>
        </w:rPr>
      </w:pPr>
      <w:r>
        <w:t>[R4]interface GigabitEthernet0/0/1</w:t>
      </w:r>
    </w:p>
    <w:p w14:paraId="363407DA" w14:textId="77777777" w:rsidR="008623C4" w:rsidRPr="00CB1B9B" w:rsidRDefault="008623C4" w:rsidP="00A54F87">
      <w:pPr>
        <w:pStyle w:val="2f3"/>
        <w:rPr>
          <w:rFonts w:hint="eastAsia"/>
        </w:rPr>
      </w:pPr>
      <w:r>
        <w:t>[R4-GigabitEthernet0/0/1] isis enable 1</w:t>
      </w:r>
    </w:p>
    <w:p w14:paraId="051DF6F0" w14:textId="77777777" w:rsidR="008623C4" w:rsidRPr="00CB1B9B" w:rsidRDefault="008623C4" w:rsidP="00A54F87">
      <w:pPr>
        <w:pStyle w:val="2f3"/>
        <w:rPr>
          <w:rFonts w:hint="eastAsia"/>
        </w:rPr>
      </w:pPr>
      <w:r>
        <w:t>[R4-GigabitEthernet0/0/1] quit</w:t>
      </w:r>
    </w:p>
    <w:p w14:paraId="69970643" w14:textId="77777777" w:rsidR="008623C4" w:rsidRPr="00CB1B9B" w:rsidRDefault="008623C4" w:rsidP="00A54F87">
      <w:pPr>
        <w:pStyle w:val="2f3"/>
        <w:rPr>
          <w:rFonts w:hint="eastAsia"/>
        </w:rPr>
      </w:pPr>
      <w:r>
        <w:t>[R4]interface GigabitEthernet0/0/3</w:t>
      </w:r>
    </w:p>
    <w:p w14:paraId="61D83791" w14:textId="77777777" w:rsidR="008623C4" w:rsidRPr="00CB1B9B" w:rsidRDefault="008623C4" w:rsidP="00A54F87">
      <w:pPr>
        <w:pStyle w:val="2f3"/>
        <w:rPr>
          <w:rFonts w:hint="eastAsia"/>
        </w:rPr>
      </w:pPr>
      <w:r>
        <w:t>[R4-GigabitEthernet0/0/3] isis enable 1</w:t>
      </w:r>
    </w:p>
    <w:p w14:paraId="3ED89FD9" w14:textId="77777777" w:rsidR="008623C4" w:rsidRPr="00CB1B9B" w:rsidRDefault="008623C4" w:rsidP="00A54F87">
      <w:pPr>
        <w:pStyle w:val="2f3"/>
        <w:rPr>
          <w:rFonts w:hint="eastAsia"/>
        </w:rPr>
      </w:pPr>
      <w:r>
        <w:t>[R4-GigabitEthernet0/0/3] quit</w:t>
      </w:r>
    </w:p>
    <w:p w14:paraId="1779306F" w14:textId="77777777" w:rsidR="008623C4" w:rsidRPr="00CB1B9B" w:rsidRDefault="008623C4" w:rsidP="00A54F87">
      <w:pPr>
        <w:pStyle w:val="1e"/>
      </w:pPr>
      <w:r>
        <w:t>Check the IS-IS configuration.</w:t>
      </w:r>
    </w:p>
    <w:p w14:paraId="1F43DBAE" w14:textId="77777777" w:rsidR="008623C4" w:rsidRPr="00CB1B9B" w:rsidRDefault="008623C4" w:rsidP="00A54F87">
      <w:pPr>
        <w:pStyle w:val="1e"/>
      </w:pPr>
      <w:r>
        <w:t># Check the IS-IS neighbor relationship on R3.</w:t>
      </w:r>
    </w:p>
    <w:p w14:paraId="094F7563" w14:textId="77777777" w:rsidR="008623C4" w:rsidRDefault="008623C4" w:rsidP="00A54F87">
      <w:pPr>
        <w:pStyle w:val="2f3"/>
        <w:rPr>
          <w:rFonts w:hint="eastAsia"/>
        </w:rPr>
      </w:pPr>
      <w:r>
        <w:t>[R3]display</w:t>
      </w:r>
      <w:r>
        <w:tab/>
        <w:t>isis</w:t>
      </w:r>
      <w:r>
        <w:tab/>
        <w:t>peer</w:t>
      </w:r>
      <w:r>
        <w:tab/>
      </w:r>
    </w:p>
    <w:p w14:paraId="4856FBE8" w14:textId="77777777" w:rsidR="008623C4" w:rsidRDefault="008623C4" w:rsidP="00A54F87">
      <w:pPr>
        <w:pStyle w:val="2f3"/>
        <w:rPr>
          <w:rFonts w:hint="eastAsia"/>
        </w:rPr>
      </w:pPr>
    </w:p>
    <w:p w14:paraId="4C0ABBD0"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Peer</w:t>
      </w:r>
      <w:r>
        <w:tab/>
        <w:t>information</w:t>
      </w:r>
      <w:r>
        <w:tab/>
        <w:t>for</w:t>
      </w:r>
      <w:r>
        <w:tab/>
        <w:t>ISIS(1)</w:t>
      </w:r>
    </w:p>
    <w:p w14:paraId="52D3EDCF" w14:textId="77777777" w:rsidR="008623C4" w:rsidRDefault="008623C4" w:rsidP="00A54F87">
      <w:pPr>
        <w:pStyle w:val="2f3"/>
        <w:rPr>
          <w:rFonts w:hint="eastAsia"/>
        </w:rPr>
      </w:pPr>
    </w:p>
    <w:p w14:paraId="2756F079" w14:textId="77777777" w:rsidR="008623C4" w:rsidRDefault="008623C4" w:rsidP="00A54F87">
      <w:pPr>
        <w:pStyle w:val="2f3"/>
        <w:rPr>
          <w:rFonts w:hint="eastAsia"/>
        </w:rPr>
      </w:pPr>
      <w:r>
        <w:tab/>
      </w:r>
      <w:r>
        <w:tab/>
        <w:t>System</w:t>
      </w:r>
      <w:r>
        <w:tab/>
        <w:t>Id</w:t>
      </w:r>
      <w:r>
        <w:tab/>
      </w:r>
      <w:r>
        <w:tab/>
      </w:r>
      <w:r>
        <w:tab/>
      </w:r>
      <w:r>
        <w:tab/>
      </w:r>
      <w:r>
        <w:tab/>
      </w:r>
      <w:r>
        <w:tab/>
      </w:r>
      <w:r>
        <w:tab/>
        <w:t>Interface</w:t>
      </w:r>
      <w:r>
        <w:tab/>
      </w:r>
      <w:r>
        <w:tab/>
      </w:r>
      <w:r>
        <w:tab/>
      </w:r>
      <w:r>
        <w:tab/>
      </w:r>
      <w:r>
        <w:tab/>
      </w:r>
      <w:r>
        <w:tab/>
      </w:r>
      <w:r>
        <w:tab/>
      </w:r>
      <w:r>
        <w:tab/>
      </w:r>
      <w:r>
        <w:tab/>
      </w:r>
      <w:r>
        <w:tab/>
        <w:t>Circuit</w:t>
      </w:r>
      <w:r>
        <w:tab/>
        <w:t>Id</w:t>
      </w:r>
      <w:r>
        <w:tab/>
      </w:r>
      <w:r>
        <w:tab/>
      </w:r>
      <w:r>
        <w:tab/>
      </w:r>
      <w:r>
        <w:tab/>
        <w:t>State</w:t>
      </w:r>
      <w:r>
        <w:tab/>
      </w:r>
      <w:r>
        <w:tab/>
        <w:t>HoldTime</w:t>
      </w:r>
      <w:r>
        <w:tab/>
        <w:t>Type</w:t>
      </w:r>
      <w:r>
        <w:tab/>
      </w:r>
      <w:r>
        <w:tab/>
      </w:r>
      <w:r>
        <w:tab/>
      </w:r>
      <w:r>
        <w:tab/>
      </w:r>
      <w:r>
        <w:tab/>
        <w:t>PRI1</w:t>
      </w:r>
    </w:p>
    <w:p w14:paraId="4D54165E" w14:textId="77777777" w:rsidR="008623C4" w:rsidRDefault="008623C4" w:rsidP="00A54F87">
      <w:pPr>
        <w:pStyle w:val="2f3"/>
        <w:rPr>
          <w:rFonts w:hint="eastAsia"/>
        </w:rPr>
      </w:pPr>
      <w:r>
        <w:t>-------------------------------------------------------------------------------</w:t>
      </w:r>
    </w:p>
    <w:p w14:paraId="2DEAE7C5" w14:textId="77777777" w:rsidR="008623C4" w:rsidRDefault="008623C4" w:rsidP="00A54F87">
      <w:pPr>
        <w:pStyle w:val="2f3"/>
        <w:rPr>
          <w:rFonts w:hint="eastAsia"/>
        </w:rPr>
      </w:pPr>
      <w:r>
        <w:t>R4*</w:t>
      </w:r>
      <w:r>
        <w:tab/>
      </w:r>
      <w:r>
        <w:tab/>
      </w:r>
      <w:r>
        <w:tab/>
      </w:r>
      <w:r>
        <w:tab/>
      </w:r>
      <w:r>
        <w:tab/>
      </w:r>
      <w:r>
        <w:tab/>
      </w:r>
      <w:r>
        <w:tab/>
      </w:r>
      <w:r>
        <w:tab/>
      </w:r>
      <w:r>
        <w:tab/>
      </w:r>
      <w:r>
        <w:tab/>
      </w:r>
      <w:r>
        <w:tab/>
      </w:r>
      <w:r>
        <w:tab/>
      </w:r>
      <w:r>
        <w:tab/>
        <w:t>GE0/0/2</w:t>
      </w:r>
      <w:r>
        <w:tab/>
      </w:r>
      <w:r>
        <w:tab/>
      </w:r>
      <w:r>
        <w:tab/>
      </w:r>
      <w:r>
        <w:tab/>
      </w:r>
      <w:r>
        <w:tab/>
      </w:r>
      <w:r>
        <w:tab/>
      </w:r>
      <w:r>
        <w:tab/>
      </w:r>
      <w:r>
        <w:tab/>
      </w:r>
      <w:r>
        <w:tab/>
      </w:r>
      <w:r>
        <w:tab/>
      </w:r>
      <w:r>
        <w:tab/>
      </w:r>
      <w:r>
        <w:tab/>
        <w:t>R4.02</w:t>
      </w:r>
      <w:r>
        <w:tab/>
      </w:r>
      <w:r>
        <w:tab/>
      </w:r>
      <w:r>
        <w:tab/>
      </w:r>
      <w:r>
        <w:tab/>
      </w:r>
      <w:r>
        <w:tab/>
      </w:r>
      <w:r>
        <w:tab/>
      </w:r>
      <w:r>
        <w:tab/>
      </w:r>
      <w:r>
        <w:tab/>
        <w:t>Up</w:t>
      </w:r>
      <w:r>
        <w:tab/>
      </w:r>
      <w:r>
        <w:tab/>
      </w:r>
      <w:r>
        <w:tab/>
        <w:t>8s</w:t>
      </w:r>
      <w:r>
        <w:tab/>
      </w:r>
      <w:r>
        <w:tab/>
      </w:r>
      <w:r>
        <w:tab/>
      </w:r>
      <w:r>
        <w:tab/>
      </w:r>
      <w:r>
        <w:tab/>
      </w:r>
      <w:r>
        <w:tab/>
      </w:r>
      <w:r>
        <w:tab/>
        <w:t>L2</w:t>
      </w:r>
      <w:r>
        <w:tab/>
      </w:r>
      <w:r>
        <w:tab/>
      </w:r>
      <w:r>
        <w:tab/>
      </w:r>
      <w:r>
        <w:tab/>
      </w:r>
      <w:r>
        <w:tab/>
      </w:r>
      <w:r>
        <w:tab/>
      </w:r>
      <w:r>
        <w:tab/>
        <w:t>64</w:t>
      </w:r>
      <w:r>
        <w:tab/>
      </w:r>
    </w:p>
    <w:p w14:paraId="27CA3F51" w14:textId="77777777" w:rsidR="008623C4" w:rsidRDefault="008623C4" w:rsidP="00A54F87">
      <w:pPr>
        <w:pStyle w:val="2f3"/>
        <w:rPr>
          <w:rFonts w:hint="eastAsia"/>
        </w:rPr>
      </w:pPr>
      <w:r>
        <w:t>R2*</w:t>
      </w:r>
      <w:r>
        <w:tab/>
      </w:r>
      <w:r>
        <w:tab/>
      </w:r>
      <w:r>
        <w:tab/>
      </w:r>
      <w:r>
        <w:tab/>
      </w:r>
      <w:r>
        <w:tab/>
      </w:r>
      <w:r>
        <w:tab/>
      </w:r>
      <w:r>
        <w:tab/>
      </w:r>
      <w:r>
        <w:tab/>
      </w:r>
      <w:r>
        <w:tab/>
      </w:r>
      <w:r>
        <w:tab/>
      </w:r>
      <w:r>
        <w:tab/>
      </w:r>
      <w:r>
        <w:tab/>
      </w:r>
      <w:r>
        <w:tab/>
        <w:t>GE0/0/3</w:t>
      </w:r>
      <w:r>
        <w:tab/>
      </w:r>
      <w:r>
        <w:tab/>
      </w:r>
      <w:r>
        <w:tab/>
      </w:r>
      <w:r>
        <w:tab/>
      </w:r>
      <w:r>
        <w:tab/>
      </w:r>
      <w:r>
        <w:tab/>
      </w:r>
      <w:r>
        <w:tab/>
      </w:r>
      <w:r>
        <w:tab/>
      </w:r>
      <w:r>
        <w:tab/>
      </w:r>
      <w:r>
        <w:tab/>
      </w:r>
      <w:r>
        <w:tab/>
      </w:r>
      <w:r>
        <w:tab/>
        <w:t>R2.02</w:t>
      </w:r>
      <w:r>
        <w:tab/>
      </w:r>
      <w:r>
        <w:tab/>
      </w:r>
      <w:r>
        <w:tab/>
      </w:r>
      <w:r>
        <w:tab/>
      </w:r>
      <w:r>
        <w:tab/>
      </w:r>
      <w:r>
        <w:tab/>
      </w:r>
      <w:r>
        <w:tab/>
      </w:r>
      <w:r>
        <w:tab/>
        <w:t>Up</w:t>
      </w:r>
      <w:r>
        <w:tab/>
      </w:r>
      <w:r>
        <w:tab/>
      </w:r>
      <w:r>
        <w:tab/>
        <w:t>9s</w:t>
      </w:r>
      <w:r>
        <w:tab/>
      </w:r>
      <w:r>
        <w:tab/>
      </w:r>
      <w:r>
        <w:tab/>
      </w:r>
      <w:r>
        <w:tab/>
      </w:r>
      <w:r>
        <w:tab/>
      </w:r>
      <w:r>
        <w:tab/>
      </w:r>
      <w:r>
        <w:tab/>
        <w:t>L2</w:t>
      </w:r>
      <w:r>
        <w:tab/>
      </w:r>
      <w:r>
        <w:tab/>
      </w:r>
      <w:r>
        <w:tab/>
      </w:r>
      <w:r>
        <w:tab/>
      </w:r>
      <w:r>
        <w:tab/>
      </w:r>
      <w:r>
        <w:tab/>
      </w:r>
      <w:r>
        <w:tab/>
        <w:t>64</w:t>
      </w:r>
      <w:r>
        <w:tab/>
      </w:r>
    </w:p>
    <w:p w14:paraId="14EBDC99" w14:textId="77777777" w:rsidR="008623C4" w:rsidRDefault="008623C4" w:rsidP="00A54F87">
      <w:pPr>
        <w:pStyle w:val="2f3"/>
        <w:rPr>
          <w:rFonts w:hint="eastAsia"/>
        </w:rPr>
      </w:pPr>
    </w:p>
    <w:p w14:paraId="377A88B6" w14:textId="77777777" w:rsidR="008623C4" w:rsidRDefault="008623C4" w:rsidP="00A54F87">
      <w:pPr>
        <w:pStyle w:val="2f3"/>
        <w:rPr>
          <w:rFonts w:hint="eastAsia"/>
        </w:rPr>
      </w:pPr>
      <w:r>
        <w:t>Total</w:t>
      </w:r>
      <w:r>
        <w:tab/>
        <w:t>Peer(s):</w:t>
      </w:r>
      <w:r>
        <w:tab/>
        <w:t>2</w:t>
      </w:r>
    </w:p>
    <w:p w14:paraId="72DB919F" w14:textId="77777777" w:rsidR="008623C4" w:rsidRDefault="008623C4" w:rsidP="00A54F87">
      <w:pPr>
        <w:pStyle w:val="2f3"/>
        <w:rPr>
          <w:rFonts w:hint="eastAsia"/>
        </w:rPr>
      </w:pPr>
    </w:p>
    <w:p w14:paraId="6C6E62FE" w14:textId="77777777" w:rsidR="008623C4" w:rsidRDefault="008623C4" w:rsidP="00A54F87">
      <w:pPr>
        <w:pStyle w:val="2f3"/>
        <w:rPr>
          <w:rFonts w:hint="eastAsia"/>
        </w:rPr>
      </w:pPr>
      <w:r>
        <w:t>[R3]display</w:t>
      </w:r>
      <w:r>
        <w:tab/>
        <w:t>isis</w:t>
      </w:r>
      <w:r>
        <w:tab/>
        <w:t>interface</w:t>
      </w:r>
      <w:r>
        <w:tab/>
      </w:r>
    </w:p>
    <w:p w14:paraId="61D88935" w14:textId="77777777" w:rsidR="008623C4" w:rsidRDefault="008623C4" w:rsidP="00A54F87">
      <w:pPr>
        <w:pStyle w:val="2f3"/>
        <w:rPr>
          <w:rFonts w:hint="eastAsia"/>
        </w:rPr>
      </w:pPr>
    </w:p>
    <w:p w14:paraId="4B14957D"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t>Interface</w:t>
      </w:r>
      <w:r>
        <w:tab/>
        <w:t>information</w:t>
      </w:r>
      <w:r>
        <w:tab/>
        <w:t>for</w:t>
      </w:r>
      <w:r>
        <w:tab/>
        <w:t>ISIS(1)</w:t>
      </w:r>
    </w:p>
    <w:p w14:paraId="6FB7B114"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t>---------------------------------</w:t>
      </w:r>
    </w:p>
    <w:p w14:paraId="75112FD8" w14:textId="54040F91" w:rsidR="008623C4" w:rsidRDefault="008623C4" w:rsidP="00A54F87">
      <w:pPr>
        <w:pStyle w:val="2f3"/>
        <w:rPr>
          <w:rFonts w:hint="eastAsia"/>
        </w:rPr>
      </w:pPr>
      <w:r>
        <w:tab/>
        <w:t>Interface</w:t>
      </w:r>
      <w:r>
        <w:tab/>
      </w:r>
      <w:r>
        <w:tab/>
      </w:r>
      <w:r>
        <w:tab/>
      </w:r>
      <w:r>
        <w:tab/>
      </w:r>
      <w:r>
        <w:tab/>
      </w:r>
      <w:r>
        <w:tab/>
      </w:r>
      <w:r>
        <w:tab/>
        <w:t>Id</w:t>
      </w:r>
      <w:r>
        <w:tab/>
      </w:r>
      <w:r>
        <w:tab/>
      </w:r>
      <w:r>
        <w:tab/>
      </w:r>
      <w:r>
        <w:tab/>
      </w:r>
      <w:r>
        <w:tab/>
      </w:r>
      <w:r>
        <w:tab/>
      </w:r>
      <w:r w:rsidR="00A54F87">
        <w:tab/>
      </w:r>
      <w:r>
        <w:t>IPV4.State</w:t>
      </w:r>
      <w:r>
        <w:tab/>
      </w:r>
      <w:r>
        <w:tab/>
      </w:r>
      <w:r>
        <w:tab/>
      </w:r>
      <w:r>
        <w:tab/>
      </w:r>
      <w:r>
        <w:tab/>
      </w:r>
      <w:r>
        <w:tab/>
      </w:r>
      <w:r>
        <w:tab/>
      </w:r>
      <w:r>
        <w:tab/>
      </w:r>
      <w:r>
        <w:tab/>
      </w:r>
      <w:r>
        <w:tab/>
        <w:t>IPV6.State</w:t>
      </w:r>
      <w:r>
        <w:tab/>
      </w:r>
      <w:r>
        <w:tab/>
      </w:r>
      <w:r>
        <w:tab/>
      </w:r>
      <w:r>
        <w:tab/>
      </w:r>
      <w:r>
        <w:tab/>
      </w:r>
      <w:r>
        <w:tab/>
      </w:r>
      <w:r>
        <w:tab/>
        <w:t>MTU</w:t>
      </w:r>
      <w:r>
        <w:tab/>
      </w:r>
      <w:r>
        <w:tab/>
      </w:r>
      <w:r>
        <w:tab/>
        <w:t>Type</w:t>
      </w:r>
      <w:r>
        <w:tab/>
      </w:r>
      <w:r>
        <w:tab/>
      </w:r>
      <w:r>
        <w:tab/>
      </w:r>
      <w:r>
        <w:tab/>
        <w:t>DIS</w:t>
      </w:r>
      <w:r>
        <w:tab/>
      </w:r>
      <w:r>
        <w:tab/>
      </w:r>
      <w:r>
        <w:tab/>
      </w:r>
    </w:p>
    <w:p w14:paraId="2F655ABF" w14:textId="77777777" w:rsidR="008623C4" w:rsidRDefault="008623C4" w:rsidP="00A54F87">
      <w:pPr>
        <w:pStyle w:val="2f3"/>
        <w:rPr>
          <w:rFonts w:hint="eastAsia"/>
        </w:rPr>
      </w:pPr>
      <w:r>
        <w:tab/>
        <w:t>GE0/0/2</w:t>
      </w:r>
      <w:r>
        <w:tab/>
      </w:r>
      <w:r>
        <w:tab/>
      </w:r>
      <w:r>
        <w:tab/>
      </w:r>
      <w:r>
        <w:tab/>
      </w:r>
      <w:r>
        <w:tab/>
      </w:r>
      <w:r>
        <w:tab/>
      </w:r>
      <w:r>
        <w:tab/>
        <w:t>001</w:t>
      </w:r>
      <w:r>
        <w:tab/>
      </w:r>
      <w:r>
        <w:tab/>
      </w:r>
      <w:r>
        <w:tab/>
      </w:r>
      <w:r>
        <w:tab/>
      </w:r>
      <w:r>
        <w:tab/>
      </w:r>
      <w:r>
        <w:tab/>
      </w:r>
      <w:r>
        <w:tab/>
      </w:r>
      <w:r>
        <w:tab/>
      </w:r>
      <w:r>
        <w:tab/>
        <w:t>Up</w:t>
      </w:r>
      <w:r>
        <w:tab/>
      </w:r>
      <w:r>
        <w:tab/>
      </w:r>
      <w:r>
        <w:tab/>
      </w:r>
      <w:r>
        <w:tab/>
      </w:r>
      <w:r>
        <w:tab/>
      </w:r>
      <w:r>
        <w:tab/>
      </w:r>
      <w:r>
        <w:tab/>
      </w:r>
      <w:r>
        <w:tab/>
      </w:r>
      <w:r>
        <w:tab/>
      </w:r>
      <w:r>
        <w:tab/>
      </w:r>
      <w:r>
        <w:tab/>
      </w:r>
      <w:r>
        <w:tab/>
      </w:r>
      <w:r>
        <w:tab/>
      </w:r>
      <w:r>
        <w:tab/>
      </w:r>
      <w:r>
        <w:tab/>
      </w:r>
      <w:r>
        <w:tab/>
        <w:t>Up</w:t>
      </w:r>
      <w:r>
        <w:tab/>
      </w:r>
      <w:r>
        <w:tab/>
      </w:r>
      <w:r>
        <w:tab/>
      </w:r>
      <w:r>
        <w:tab/>
      </w:r>
      <w:r>
        <w:tab/>
      </w:r>
      <w:r>
        <w:tab/>
      </w:r>
      <w:r>
        <w:tab/>
      </w:r>
      <w:r>
        <w:tab/>
      </w:r>
      <w:r>
        <w:tab/>
      </w:r>
      <w:r>
        <w:tab/>
        <w:t>1497</w:t>
      </w:r>
      <w:r>
        <w:tab/>
      </w:r>
      <w:r>
        <w:tab/>
      </w:r>
      <w:r>
        <w:tab/>
        <w:t>L1/L2</w:t>
      </w:r>
      <w:r>
        <w:tab/>
      </w:r>
      <w:r>
        <w:tab/>
        <w:t>No/No</w:t>
      </w:r>
      <w:r>
        <w:tab/>
      </w:r>
    </w:p>
    <w:p w14:paraId="5E570CCE" w14:textId="77777777" w:rsidR="008623C4" w:rsidRDefault="008623C4" w:rsidP="00A54F87">
      <w:pPr>
        <w:pStyle w:val="2f3"/>
        <w:rPr>
          <w:rFonts w:hint="eastAsia"/>
        </w:rPr>
      </w:pPr>
      <w:r>
        <w:tab/>
        <w:t>GE0/0/3</w:t>
      </w:r>
      <w:r>
        <w:tab/>
      </w:r>
      <w:r>
        <w:tab/>
      </w:r>
      <w:r>
        <w:tab/>
      </w:r>
      <w:r>
        <w:tab/>
      </w:r>
      <w:r>
        <w:tab/>
      </w:r>
      <w:r>
        <w:tab/>
      </w:r>
      <w:r>
        <w:tab/>
        <w:t>002</w:t>
      </w:r>
      <w:r>
        <w:tab/>
      </w:r>
      <w:r>
        <w:tab/>
      </w:r>
      <w:r>
        <w:tab/>
      </w:r>
      <w:r>
        <w:tab/>
      </w:r>
      <w:r>
        <w:tab/>
      </w:r>
      <w:r>
        <w:tab/>
      </w:r>
      <w:r>
        <w:tab/>
      </w:r>
      <w:r>
        <w:tab/>
      </w:r>
      <w:r>
        <w:tab/>
        <w:t>Up</w:t>
      </w:r>
      <w:r>
        <w:tab/>
      </w:r>
      <w:r>
        <w:tab/>
      </w:r>
      <w:r>
        <w:tab/>
      </w:r>
      <w:r>
        <w:tab/>
      </w:r>
      <w:r>
        <w:tab/>
      </w:r>
      <w:r>
        <w:tab/>
      </w:r>
      <w:r>
        <w:tab/>
      </w:r>
      <w:r>
        <w:tab/>
      </w:r>
      <w:r>
        <w:tab/>
      </w:r>
      <w:r>
        <w:tab/>
      </w:r>
      <w:r>
        <w:tab/>
      </w:r>
      <w:r>
        <w:tab/>
      </w:r>
      <w:r>
        <w:tab/>
      </w:r>
      <w:r>
        <w:tab/>
      </w:r>
      <w:r>
        <w:tab/>
      </w:r>
      <w:r>
        <w:tab/>
        <w:t>Up</w:t>
      </w:r>
      <w:r>
        <w:tab/>
      </w:r>
      <w:r>
        <w:tab/>
      </w:r>
      <w:r>
        <w:tab/>
      </w:r>
      <w:r>
        <w:tab/>
      </w:r>
      <w:r>
        <w:tab/>
      </w:r>
      <w:r>
        <w:tab/>
      </w:r>
      <w:r>
        <w:tab/>
      </w:r>
      <w:r>
        <w:tab/>
      </w:r>
      <w:r>
        <w:tab/>
      </w:r>
      <w:r>
        <w:tab/>
        <w:t>1497</w:t>
      </w:r>
      <w:r>
        <w:tab/>
      </w:r>
      <w:r>
        <w:tab/>
      </w:r>
      <w:r>
        <w:tab/>
        <w:t>L1/L2</w:t>
      </w:r>
      <w:r>
        <w:tab/>
      </w:r>
      <w:r>
        <w:tab/>
        <w:t>No/No</w:t>
      </w:r>
      <w:r>
        <w:tab/>
      </w:r>
    </w:p>
    <w:p w14:paraId="4C93163F" w14:textId="1B43836D" w:rsidR="008623C4" w:rsidRPr="00CB1B9B" w:rsidRDefault="00A54F87" w:rsidP="00A54F87">
      <w:pPr>
        <w:pStyle w:val="2f3"/>
        <w:rPr>
          <w:rFonts w:hint="eastAsia"/>
        </w:rPr>
      </w:pPr>
      <w:r>
        <w:tab/>
        <w:t>Loop0</w:t>
      </w:r>
      <w:r>
        <w:tab/>
      </w:r>
      <w:r>
        <w:tab/>
      </w:r>
      <w:r>
        <w:tab/>
      </w:r>
      <w:r>
        <w:tab/>
      </w:r>
      <w:r>
        <w:tab/>
      </w:r>
      <w:r>
        <w:tab/>
      </w:r>
      <w:r>
        <w:tab/>
      </w:r>
      <w:r>
        <w:tab/>
        <w:t>001</w:t>
      </w:r>
      <w:r>
        <w:tab/>
      </w:r>
      <w:r>
        <w:tab/>
      </w:r>
      <w:r>
        <w:tab/>
      </w:r>
      <w:r>
        <w:tab/>
      </w:r>
      <w:r>
        <w:tab/>
      </w:r>
      <w:r>
        <w:tab/>
      </w:r>
      <w:r>
        <w:tab/>
      </w:r>
      <w:r>
        <w:tab/>
      </w:r>
      <w:r>
        <w:tab/>
      </w:r>
      <w:r w:rsidR="008623C4">
        <w:t>Up</w:t>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r>
      <w:r w:rsidR="008623C4">
        <w:tab/>
        <w:t>Up</w:t>
      </w:r>
      <w:r w:rsidR="008623C4">
        <w:tab/>
      </w:r>
      <w:r w:rsidR="008623C4">
        <w:tab/>
      </w:r>
      <w:r w:rsidR="008623C4">
        <w:tab/>
      </w:r>
      <w:r w:rsidR="008623C4">
        <w:tab/>
      </w:r>
      <w:r w:rsidR="008623C4">
        <w:tab/>
      </w:r>
      <w:r w:rsidR="008623C4">
        <w:tab/>
      </w:r>
      <w:r w:rsidR="008623C4">
        <w:tab/>
      </w:r>
      <w:r w:rsidR="008623C4">
        <w:tab/>
      </w:r>
      <w:r w:rsidR="008623C4">
        <w:tab/>
      </w:r>
      <w:r w:rsidR="008623C4">
        <w:tab/>
        <w:t>1500</w:t>
      </w:r>
      <w:r w:rsidR="008623C4">
        <w:tab/>
      </w:r>
      <w:r w:rsidR="008623C4">
        <w:tab/>
      </w:r>
      <w:r w:rsidR="008623C4">
        <w:tab/>
        <w:t>L1/L2</w:t>
      </w:r>
      <w:r w:rsidR="008623C4">
        <w:tab/>
        <w:t>–</w:t>
      </w:r>
    </w:p>
    <w:p w14:paraId="41C95FCE" w14:textId="77777777" w:rsidR="008623C4" w:rsidRPr="00CB1B9B" w:rsidRDefault="008623C4" w:rsidP="00A54F87">
      <w:pPr>
        <w:pStyle w:val="1e"/>
      </w:pPr>
      <w:r>
        <w:t># Check the IPv4 IS-IS routing table on each router. R3 is used as the example.</w:t>
      </w:r>
    </w:p>
    <w:p w14:paraId="656D3168" w14:textId="77777777" w:rsidR="008623C4" w:rsidRDefault="008623C4" w:rsidP="00A54F87">
      <w:pPr>
        <w:pStyle w:val="2f3"/>
        <w:rPr>
          <w:rFonts w:hint="eastAsia"/>
        </w:rPr>
      </w:pPr>
      <w:r>
        <w:t>[R3]display</w:t>
      </w:r>
      <w:r>
        <w:tab/>
        <w:t>isis</w:t>
      </w:r>
      <w:r>
        <w:tab/>
        <w:t>route</w:t>
      </w:r>
    </w:p>
    <w:p w14:paraId="290D5F3D" w14:textId="77777777" w:rsidR="008623C4" w:rsidRDefault="008623C4" w:rsidP="00A54F87">
      <w:pPr>
        <w:pStyle w:val="2f3"/>
        <w:rPr>
          <w:rFonts w:hint="eastAsia"/>
        </w:rPr>
      </w:pPr>
    </w:p>
    <w:p w14:paraId="010B75B0"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Route</w:t>
      </w:r>
      <w:r>
        <w:tab/>
        <w:t>information</w:t>
      </w:r>
      <w:r>
        <w:tab/>
        <w:t>for</w:t>
      </w:r>
      <w:r>
        <w:tab/>
        <w:t>ISIS(1)</w:t>
      </w:r>
    </w:p>
    <w:p w14:paraId="2FAEA234"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59916062" w14:textId="77777777" w:rsidR="008623C4" w:rsidRDefault="008623C4" w:rsidP="00A54F87">
      <w:pPr>
        <w:pStyle w:val="2f3"/>
        <w:rPr>
          <w:rFonts w:hint="eastAsia"/>
        </w:rPr>
      </w:pPr>
    </w:p>
    <w:p w14:paraId="392B7D7C"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ISIS(1)</w:t>
      </w:r>
      <w:r>
        <w:tab/>
        <w:t>Level-2</w:t>
      </w:r>
      <w:r>
        <w:tab/>
        <w:t>Forwarding</w:t>
      </w:r>
      <w:r>
        <w:tab/>
        <w:t>Table</w:t>
      </w:r>
    </w:p>
    <w:p w14:paraId="5479D32A"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t>--------------------------------</w:t>
      </w:r>
    </w:p>
    <w:p w14:paraId="60A6D948" w14:textId="77777777" w:rsidR="008623C4" w:rsidRDefault="008623C4" w:rsidP="00A54F87">
      <w:pPr>
        <w:pStyle w:val="2f3"/>
        <w:rPr>
          <w:rFonts w:hint="eastAsia"/>
        </w:rPr>
      </w:pPr>
    </w:p>
    <w:p w14:paraId="7BEA95FD" w14:textId="77777777" w:rsidR="008623C4" w:rsidRDefault="008623C4" w:rsidP="00A54F87">
      <w:pPr>
        <w:pStyle w:val="2f3"/>
        <w:rPr>
          <w:rFonts w:hint="eastAsia"/>
        </w:rPr>
      </w:pPr>
      <w:r>
        <w:t>IPV4</w:t>
      </w:r>
      <w:r>
        <w:tab/>
        <w:t>Destination</w:t>
      </w:r>
      <w:r>
        <w:tab/>
      </w:r>
      <w:r>
        <w:tab/>
      </w:r>
      <w:r>
        <w:tab/>
      </w:r>
      <w:r>
        <w:tab/>
      </w:r>
      <w:r>
        <w:tab/>
        <w:t>IntCost</w:t>
      </w:r>
      <w:r>
        <w:tab/>
      </w:r>
      <w:r>
        <w:tab/>
      </w:r>
      <w:r>
        <w:tab/>
      </w:r>
      <w:r>
        <w:tab/>
        <w:t>ExtCost</w:t>
      </w:r>
      <w:r>
        <w:tab/>
        <w:t>ExitInterface</w:t>
      </w:r>
      <w:r>
        <w:tab/>
      </w:r>
      <w:r>
        <w:tab/>
      </w:r>
      <w:r>
        <w:tab/>
        <w:t>NextHop</w:t>
      </w:r>
      <w:r>
        <w:tab/>
      </w:r>
      <w:r>
        <w:tab/>
      </w:r>
      <w:r>
        <w:tab/>
      </w:r>
      <w:r>
        <w:tab/>
      </w:r>
      <w:r>
        <w:tab/>
      </w:r>
      <w:r>
        <w:tab/>
      </w:r>
      <w:r>
        <w:tab/>
      </w:r>
      <w:r>
        <w:tab/>
      </w:r>
      <w:r>
        <w:tab/>
        <w:t>Flags</w:t>
      </w:r>
    </w:p>
    <w:p w14:paraId="71890E42" w14:textId="77777777" w:rsidR="008623C4" w:rsidRDefault="008623C4" w:rsidP="00A54F87">
      <w:pPr>
        <w:pStyle w:val="2f3"/>
        <w:rPr>
          <w:rFonts w:hint="eastAsia"/>
        </w:rPr>
      </w:pPr>
      <w:r>
        <w:t>-------------------------------------------------------------------------------</w:t>
      </w:r>
    </w:p>
    <w:p w14:paraId="31F4E3DA" w14:textId="77777777" w:rsidR="008623C4" w:rsidRDefault="008623C4" w:rsidP="00A54F87">
      <w:pPr>
        <w:pStyle w:val="2f3"/>
        <w:rPr>
          <w:rFonts w:hint="eastAsia"/>
        </w:rPr>
      </w:pPr>
      <w:r>
        <w:t>10.0.24.0/24</w:t>
      </w:r>
      <w:r>
        <w:tab/>
      </w:r>
      <w:r>
        <w:tab/>
      </w:r>
      <w:r>
        <w:tab/>
      </w:r>
      <w:r>
        <w:tab/>
      </w:r>
      <w:r>
        <w:tab/>
      </w:r>
      <w:r>
        <w:tab/>
      </w:r>
      <w:r>
        <w:tab/>
      </w:r>
      <w:r>
        <w:tab/>
      </w:r>
      <w:r>
        <w:tab/>
        <w:t>20</w:t>
      </w:r>
      <w:r>
        <w:tab/>
      </w:r>
      <w:r>
        <w:tab/>
      </w:r>
      <w:r>
        <w:tab/>
      </w:r>
      <w:r>
        <w:tab/>
      </w:r>
      <w:r>
        <w:tab/>
      </w:r>
      <w:r>
        <w:tab/>
      </w:r>
      <w:r>
        <w:tab/>
        <w:t>NULL</w:t>
      </w:r>
      <w:r>
        <w:tab/>
      </w:r>
      <w:r>
        <w:tab/>
      </w:r>
      <w:r>
        <w:tab/>
      </w:r>
      <w:r>
        <w:tab/>
        <w:t>GE0/0/2</w:t>
      </w:r>
      <w:r>
        <w:tab/>
      </w:r>
      <w:r>
        <w:tab/>
      </w:r>
      <w:r>
        <w:tab/>
      </w:r>
      <w:r>
        <w:tab/>
      </w:r>
      <w:r>
        <w:tab/>
        <w:t>10.0.34.4</w:t>
      </w:r>
      <w:r>
        <w:tab/>
      </w:r>
      <w:r>
        <w:tab/>
      </w:r>
      <w:r>
        <w:tab/>
      </w:r>
      <w:r>
        <w:tab/>
      </w:r>
      <w:r>
        <w:tab/>
      </w:r>
      <w:r>
        <w:tab/>
      </w:r>
      <w:r>
        <w:tab/>
      </w:r>
      <w:r>
        <w:tab/>
      </w:r>
      <w:r>
        <w:tab/>
        <w:t>A/-/-/-</w:t>
      </w:r>
    </w:p>
    <w:p w14:paraId="1AD5EF00" w14:textId="4314CEC5"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A54F87">
        <w:tab/>
      </w:r>
      <w:r w:rsidR="00A54F87">
        <w:tab/>
      </w:r>
      <w:r>
        <w:t>GE0/0/3</w:t>
      </w:r>
      <w:r>
        <w:tab/>
      </w:r>
      <w:r>
        <w:tab/>
      </w:r>
      <w:r>
        <w:tab/>
      </w:r>
      <w:r>
        <w:tab/>
      </w:r>
      <w:r>
        <w:tab/>
        <w:t>10.0.23.2</w:t>
      </w:r>
      <w:r>
        <w:tab/>
      </w:r>
      <w:r>
        <w:tab/>
      </w:r>
      <w:r>
        <w:tab/>
      </w:r>
      <w:r>
        <w:tab/>
      </w:r>
      <w:r>
        <w:tab/>
      </w:r>
      <w:r>
        <w:tab/>
      </w:r>
    </w:p>
    <w:p w14:paraId="1C3E8D72" w14:textId="77777777" w:rsidR="008623C4" w:rsidRDefault="008623C4" w:rsidP="00A54F87">
      <w:pPr>
        <w:pStyle w:val="2f3"/>
        <w:rPr>
          <w:rFonts w:hint="eastAsia"/>
        </w:rPr>
      </w:pPr>
      <w:r>
        <w:t>10.10.10.3/32</w:t>
      </w:r>
      <w:r>
        <w:tab/>
      </w:r>
      <w:r>
        <w:tab/>
      </w:r>
      <w:r>
        <w:tab/>
      </w:r>
      <w:r>
        <w:tab/>
      </w:r>
      <w:r>
        <w:tab/>
      </w:r>
      <w:r>
        <w:tab/>
      </w:r>
      <w:r>
        <w:tab/>
      </w:r>
      <w:r>
        <w:tab/>
        <w:t>0</w:t>
      </w:r>
      <w:r>
        <w:tab/>
      </w:r>
      <w:r>
        <w:tab/>
      </w:r>
      <w:r>
        <w:tab/>
      </w:r>
      <w:r>
        <w:tab/>
      </w:r>
      <w:r>
        <w:tab/>
      </w:r>
      <w:r>
        <w:tab/>
      </w:r>
      <w:r>
        <w:tab/>
      </w:r>
      <w:r>
        <w:tab/>
        <w:t>NULL</w:t>
      </w:r>
      <w:r>
        <w:tab/>
      </w:r>
      <w:r>
        <w:tab/>
      </w:r>
      <w:r>
        <w:tab/>
      </w:r>
      <w:r>
        <w:tab/>
        <w:t>Loop0</w:t>
      </w:r>
      <w:r>
        <w:tab/>
      </w:r>
      <w:r>
        <w:tab/>
      </w:r>
      <w:r>
        <w:tab/>
      </w:r>
      <w:r>
        <w:tab/>
      </w:r>
      <w:r>
        <w:tab/>
      </w:r>
      <w:r>
        <w:tab/>
      </w:r>
      <w:r>
        <w:tab/>
        <w:t>Direct</w:t>
      </w:r>
      <w:r>
        <w:tab/>
      </w:r>
      <w:r>
        <w:tab/>
      </w:r>
      <w:r>
        <w:tab/>
      </w:r>
      <w:r>
        <w:tab/>
      </w:r>
      <w:r>
        <w:tab/>
      </w:r>
      <w:r>
        <w:tab/>
      </w:r>
      <w:r>
        <w:tab/>
      </w:r>
      <w:r>
        <w:tab/>
      </w:r>
      <w:r>
        <w:tab/>
      </w:r>
      <w:r>
        <w:tab/>
      </w:r>
      <w:r>
        <w:tab/>
      </w:r>
      <w:r>
        <w:tab/>
        <w:t>D/-/L/-</w:t>
      </w:r>
    </w:p>
    <w:p w14:paraId="26C51BF7" w14:textId="77777777" w:rsidR="008623C4" w:rsidRDefault="008623C4" w:rsidP="00A54F87">
      <w:pPr>
        <w:pStyle w:val="2f3"/>
        <w:rPr>
          <w:rFonts w:hint="eastAsia"/>
        </w:rPr>
      </w:pPr>
      <w:r>
        <w:t>10.10.10.2/32</w:t>
      </w:r>
      <w:r>
        <w:tab/>
      </w:r>
      <w:r>
        <w:tab/>
      </w:r>
      <w:r>
        <w:tab/>
      </w:r>
      <w:r>
        <w:tab/>
      </w:r>
      <w:r>
        <w:tab/>
      </w:r>
      <w:r>
        <w:tab/>
      </w:r>
      <w:r>
        <w:tab/>
      </w:r>
      <w:r>
        <w:tab/>
        <w:t>10</w:t>
      </w:r>
      <w:r>
        <w:tab/>
      </w:r>
      <w:r>
        <w:tab/>
      </w:r>
      <w:r>
        <w:tab/>
      </w:r>
      <w:r>
        <w:tab/>
      </w:r>
      <w:r>
        <w:tab/>
      </w:r>
      <w:r>
        <w:tab/>
      </w:r>
      <w:r>
        <w:tab/>
        <w:t>NULL</w:t>
      </w:r>
      <w:r>
        <w:tab/>
      </w:r>
      <w:r>
        <w:tab/>
      </w:r>
      <w:r>
        <w:tab/>
      </w:r>
      <w:r>
        <w:tab/>
        <w:t>GE0/0/3</w:t>
      </w:r>
      <w:r>
        <w:tab/>
      </w:r>
      <w:r>
        <w:tab/>
      </w:r>
      <w:r>
        <w:tab/>
      </w:r>
      <w:r>
        <w:tab/>
      </w:r>
      <w:r>
        <w:tab/>
        <w:t>10.0.23.2</w:t>
      </w:r>
      <w:r>
        <w:tab/>
      </w:r>
      <w:r>
        <w:tab/>
      </w:r>
      <w:r>
        <w:tab/>
      </w:r>
      <w:r>
        <w:tab/>
      </w:r>
      <w:r>
        <w:tab/>
      </w:r>
      <w:r>
        <w:tab/>
      </w:r>
      <w:r>
        <w:tab/>
      </w:r>
      <w:r>
        <w:tab/>
      </w:r>
      <w:r>
        <w:tab/>
        <w:t>A/-/-/-</w:t>
      </w:r>
    </w:p>
    <w:p w14:paraId="72CEAC7E" w14:textId="77777777" w:rsidR="008623C4" w:rsidRDefault="008623C4" w:rsidP="00A54F87">
      <w:pPr>
        <w:pStyle w:val="2f3"/>
        <w:rPr>
          <w:rFonts w:hint="eastAsia"/>
        </w:rPr>
      </w:pPr>
      <w:r>
        <w:t>10.0.23.0/24</w:t>
      </w:r>
      <w:r>
        <w:tab/>
      </w:r>
      <w:r>
        <w:tab/>
      </w:r>
      <w:r>
        <w:tab/>
      </w:r>
      <w:r>
        <w:tab/>
      </w:r>
      <w:r>
        <w:tab/>
      </w:r>
      <w:r>
        <w:tab/>
      </w:r>
      <w:r>
        <w:tab/>
      </w:r>
      <w:r>
        <w:tab/>
      </w:r>
      <w:r>
        <w:tab/>
        <w:t>10</w:t>
      </w:r>
      <w:r>
        <w:tab/>
      </w:r>
      <w:r>
        <w:tab/>
      </w:r>
      <w:r>
        <w:tab/>
      </w:r>
      <w:r>
        <w:tab/>
      </w:r>
      <w:r>
        <w:tab/>
      </w:r>
      <w:r>
        <w:tab/>
      </w:r>
      <w:r>
        <w:tab/>
        <w:t>NULL</w:t>
      </w:r>
      <w:r>
        <w:tab/>
      </w:r>
      <w:r>
        <w:tab/>
      </w:r>
      <w:r>
        <w:tab/>
      </w:r>
      <w:r>
        <w:tab/>
        <w:t>GE0/0/3</w:t>
      </w:r>
      <w:r>
        <w:tab/>
      </w:r>
      <w:r>
        <w:tab/>
      </w:r>
      <w:r>
        <w:tab/>
      </w:r>
      <w:r>
        <w:tab/>
      </w:r>
      <w:r>
        <w:tab/>
        <w:t>Direct</w:t>
      </w:r>
      <w:r>
        <w:tab/>
      </w:r>
      <w:r>
        <w:tab/>
      </w:r>
      <w:r>
        <w:tab/>
      </w:r>
      <w:r>
        <w:tab/>
      </w:r>
      <w:r>
        <w:tab/>
      </w:r>
      <w:r>
        <w:tab/>
      </w:r>
      <w:r>
        <w:tab/>
      </w:r>
      <w:r>
        <w:tab/>
      </w:r>
      <w:r>
        <w:tab/>
      </w:r>
      <w:r>
        <w:tab/>
      </w:r>
      <w:r>
        <w:tab/>
      </w:r>
      <w:r>
        <w:tab/>
        <w:t>D/-/L/-</w:t>
      </w:r>
    </w:p>
    <w:p w14:paraId="7DBC4ED6" w14:textId="77777777" w:rsidR="008623C4" w:rsidRDefault="008623C4" w:rsidP="00A54F87">
      <w:pPr>
        <w:pStyle w:val="2f3"/>
        <w:rPr>
          <w:rFonts w:hint="eastAsia"/>
        </w:rPr>
      </w:pPr>
      <w:r>
        <w:t>10.0.34.0/24</w:t>
      </w:r>
      <w:r>
        <w:tab/>
      </w:r>
      <w:r>
        <w:tab/>
      </w:r>
      <w:r>
        <w:tab/>
      </w:r>
      <w:r>
        <w:tab/>
      </w:r>
      <w:r>
        <w:tab/>
      </w:r>
      <w:r>
        <w:tab/>
      </w:r>
      <w:r>
        <w:tab/>
      </w:r>
      <w:r>
        <w:tab/>
      </w:r>
      <w:r>
        <w:tab/>
        <w:t>10</w:t>
      </w:r>
      <w:r>
        <w:tab/>
      </w:r>
      <w:r>
        <w:tab/>
      </w:r>
      <w:r>
        <w:tab/>
      </w:r>
      <w:r>
        <w:tab/>
      </w:r>
      <w:r>
        <w:tab/>
      </w:r>
      <w:r>
        <w:tab/>
      </w:r>
      <w:r>
        <w:tab/>
        <w:t>NULL</w:t>
      </w:r>
      <w:r>
        <w:tab/>
      </w:r>
      <w:r>
        <w:tab/>
      </w:r>
      <w:r>
        <w:tab/>
      </w:r>
      <w:r>
        <w:tab/>
        <w:t>GE0/0/2</w:t>
      </w:r>
      <w:r>
        <w:tab/>
      </w:r>
      <w:r>
        <w:tab/>
      </w:r>
      <w:r>
        <w:tab/>
      </w:r>
      <w:r>
        <w:tab/>
      </w:r>
      <w:r>
        <w:tab/>
        <w:t>Direct</w:t>
      </w:r>
      <w:r>
        <w:tab/>
      </w:r>
      <w:r>
        <w:tab/>
      </w:r>
      <w:r>
        <w:tab/>
      </w:r>
      <w:r>
        <w:tab/>
      </w:r>
      <w:r>
        <w:tab/>
      </w:r>
      <w:r>
        <w:tab/>
      </w:r>
      <w:r>
        <w:tab/>
      </w:r>
      <w:r>
        <w:tab/>
      </w:r>
      <w:r>
        <w:tab/>
      </w:r>
      <w:r>
        <w:tab/>
      </w:r>
      <w:r>
        <w:tab/>
      </w:r>
      <w:r>
        <w:tab/>
        <w:t>D/-/L/-</w:t>
      </w:r>
    </w:p>
    <w:p w14:paraId="3C296BB1" w14:textId="77777777" w:rsidR="008623C4" w:rsidRDefault="008623C4" w:rsidP="00A54F87">
      <w:pPr>
        <w:pStyle w:val="2f3"/>
        <w:rPr>
          <w:rFonts w:hint="eastAsia"/>
        </w:rPr>
      </w:pPr>
      <w:r>
        <w:t>10.10.10.4/32</w:t>
      </w:r>
      <w:r>
        <w:tab/>
      </w:r>
      <w:r>
        <w:tab/>
      </w:r>
      <w:r>
        <w:tab/>
      </w:r>
      <w:r>
        <w:tab/>
      </w:r>
      <w:r>
        <w:tab/>
      </w:r>
      <w:r>
        <w:tab/>
      </w:r>
      <w:r>
        <w:tab/>
      </w:r>
      <w:r>
        <w:tab/>
        <w:t>10</w:t>
      </w:r>
      <w:r>
        <w:tab/>
      </w:r>
      <w:r>
        <w:tab/>
      </w:r>
      <w:r>
        <w:tab/>
      </w:r>
      <w:r>
        <w:tab/>
      </w:r>
      <w:r>
        <w:tab/>
      </w:r>
      <w:r>
        <w:tab/>
      </w:r>
      <w:r>
        <w:tab/>
        <w:t>NULL</w:t>
      </w:r>
      <w:r>
        <w:tab/>
      </w:r>
      <w:r>
        <w:tab/>
      </w:r>
      <w:r>
        <w:tab/>
      </w:r>
      <w:r>
        <w:tab/>
        <w:t>GE0/0/2</w:t>
      </w:r>
      <w:r>
        <w:tab/>
      </w:r>
      <w:r>
        <w:tab/>
      </w:r>
      <w:r>
        <w:tab/>
      </w:r>
      <w:r>
        <w:tab/>
      </w:r>
      <w:r>
        <w:tab/>
        <w:t>10.0.34.4</w:t>
      </w:r>
      <w:r>
        <w:tab/>
      </w:r>
      <w:r>
        <w:tab/>
      </w:r>
      <w:r>
        <w:tab/>
      </w:r>
      <w:r>
        <w:tab/>
      </w:r>
      <w:r>
        <w:tab/>
      </w:r>
      <w:r>
        <w:tab/>
      </w:r>
      <w:r>
        <w:tab/>
      </w:r>
      <w:r>
        <w:tab/>
      </w:r>
      <w:r>
        <w:tab/>
        <w:t>A/-/-/-</w:t>
      </w:r>
    </w:p>
    <w:p w14:paraId="1C153A32" w14:textId="77777777" w:rsidR="008623C4" w:rsidRDefault="008623C4" w:rsidP="00A54F87">
      <w:pPr>
        <w:pStyle w:val="2f3"/>
        <w:rPr>
          <w:rFonts w:hint="eastAsia"/>
        </w:rPr>
      </w:pPr>
    </w:p>
    <w:p w14:paraId="75666248" w14:textId="77777777" w:rsidR="008623C4" w:rsidRDefault="008623C4" w:rsidP="00A54F87">
      <w:pPr>
        <w:pStyle w:val="2f3"/>
        <w:rPr>
          <w:rFonts w:hint="eastAsia"/>
        </w:rPr>
      </w:pPr>
      <w:r>
        <w:tab/>
      </w:r>
      <w:r>
        <w:tab/>
      </w:r>
      <w:r>
        <w:tab/>
      </w:r>
      <w:r>
        <w:tab/>
      </w:r>
      <w:r>
        <w:tab/>
        <w:t>Flags:</w:t>
      </w:r>
      <w:r>
        <w:tab/>
        <w:t>D-Direct,</w:t>
      </w:r>
      <w:r>
        <w:tab/>
        <w:t>A-Added</w:t>
      </w:r>
      <w:r>
        <w:tab/>
        <w:t>to</w:t>
      </w:r>
      <w:r>
        <w:tab/>
        <w:t>URT,</w:t>
      </w:r>
      <w:r>
        <w:tab/>
        <w:t>L-Advertised</w:t>
      </w:r>
      <w:r>
        <w:tab/>
        <w:t>in</w:t>
      </w:r>
      <w:r>
        <w:tab/>
        <w:t>LSPs,</w:t>
      </w:r>
      <w:r>
        <w:tab/>
        <w:t>S-IGP</w:t>
      </w:r>
      <w:r>
        <w:tab/>
        <w:t>Shortcut,</w:t>
      </w:r>
    </w:p>
    <w:p w14:paraId="73D5675A" w14:textId="77777777" w:rsidR="008623C4" w:rsidRPr="00CB1B9B"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U-Up/Down</w:t>
      </w:r>
      <w:r>
        <w:tab/>
        <w:t>Bit</w:t>
      </w:r>
      <w:r>
        <w:tab/>
        <w:t>Set</w:t>
      </w:r>
    </w:p>
    <w:p w14:paraId="5CEAE9FF" w14:textId="77777777" w:rsidR="008623C4" w:rsidRPr="00CB1B9B" w:rsidRDefault="008623C4" w:rsidP="00A54F87">
      <w:pPr>
        <w:pStyle w:val="1e"/>
      </w:pPr>
      <w:r>
        <w:lastRenderedPageBreak/>
        <w:t>The command output shows that IPv4 and IPv6 routes have been learned by the router.</w:t>
      </w:r>
    </w:p>
    <w:p w14:paraId="3B1FB0AE" w14:textId="77777777" w:rsidR="008623C4" w:rsidRPr="00CB1B9B" w:rsidRDefault="008623C4" w:rsidP="00D07FAA">
      <w:pPr>
        <w:pStyle w:val="3"/>
      </w:pPr>
      <w:r>
        <w:t>Configure a VPN instance and bind an interface of each device to the VPN instance.</w:t>
      </w:r>
    </w:p>
    <w:p w14:paraId="49C9E345" w14:textId="77777777" w:rsidR="008623C4" w:rsidRPr="00CB1B9B" w:rsidRDefault="008623C4" w:rsidP="00A54F87">
      <w:pPr>
        <w:pStyle w:val="1e"/>
      </w:pPr>
      <w:r>
        <w:t>RDs and RTs need to be planned for VPN instances.</w:t>
      </w:r>
    </w:p>
    <w:p w14:paraId="6120A2A9" w14:textId="77777777" w:rsidR="008623C4" w:rsidRPr="00CB1B9B" w:rsidRDefault="008623C4" w:rsidP="00A54F87">
      <w:pPr>
        <w:pStyle w:val="1e"/>
      </w:pPr>
      <w:r>
        <w:t>RDs can be used to identify duplicate routes and identify the areas from which routes are originated.</w:t>
      </w:r>
    </w:p>
    <w:p w14:paraId="3C0D0A02" w14:textId="77777777" w:rsidR="008623C4" w:rsidRPr="00CB1B9B" w:rsidRDefault="008623C4" w:rsidP="00A54F87">
      <w:pPr>
        <w:pStyle w:val="1e"/>
      </w:pPr>
      <w:r>
        <w:t>The RD of the route from the headquarters is 65100:12.</w:t>
      </w:r>
    </w:p>
    <w:p w14:paraId="5B45B5AF" w14:textId="77777777" w:rsidR="008623C4" w:rsidRPr="00CB1B9B" w:rsidRDefault="008623C4" w:rsidP="00A54F87">
      <w:pPr>
        <w:pStyle w:val="1e"/>
      </w:pPr>
      <w:r>
        <w:t>The RD of the route from Branch1 is 65100:1.</w:t>
      </w:r>
    </w:p>
    <w:p w14:paraId="1C57D4F1" w14:textId="77777777" w:rsidR="008623C4" w:rsidRPr="00CB1B9B" w:rsidRDefault="008623C4" w:rsidP="00A54F87">
      <w:pPr>
        <w:pStyle w:val="1e"/>
      </w:pPr>
      <w:r>
        <w:t>The RD of the route from Branch2 is 65001:2.</w:t>
      </w:r>
    </w:p>
    <w:p w14:paraId="7090D746" w14:textId="77777777" w:rsidR="008623C4" w:rsidRPr="00CB1B9B" w:rsidRDefault="008623C4" w:rsidP="00A54F87">
      <w:pPr>
        <w:pStyle w:val="1e"/>
      </w:pPr>
      <w:r>
        <w:t>The RD of the route from Branch3 is 65002:2.</w:t>
      </w:r>
    </w:p>
    <w:p w14:paraId="7F9F7B55" w14:textId="77777777" w:rsidR="008623C4" w:rsidRPr="00CB1B9B" w:rsidRDefault="008623C4" w:rsidP="00A54F87">
      <w:pPr>
        <w:pStyle w:val="1e"/>
      </w:pPr>
      <w:r>
        <w:t>RTs need to be planned based on service requirements. The headquarters needs to communicate with Branch1, the headquarters, Branch2, and Branch3 need to communicate with each other, and Branch1 cannot communicate with Branch2 or Branch3.</w:t>
      </w:r>
    </w:p>
    <w:p w14:paraId="244B6318" w14:textId="77777777" w:rsidR="008623C4" w:rsidRPr="00CB1B9B" w:rsidRDefault="008623C4" w:rsidP="00A54F87">
      <w:pPr>
        <w:pStyle w:val="1e"/>
      </w:pPr>
      <w:r>
        <w:t>The e</w:t>
      </w:r>
      <w:r>
        <w:rPr>
          <w:rFonts w:hint="eastAsia"/>
        </w:rPr>
        <w:t>xport</w:t>
      </w:r>
      <w:r>
        <w:t xml:space="preserve"> RTs of the routes from the headquarters are 65100:12 and 65001:65002, and import RTs are 65100:12 and 65001:65002.</w:t>
      </w:r>
    </w:p>
    <w:p w14:paraId="7B2542E4" w14:textId="77777777" w:rsidR="008623C4" w:rsidRPr="00CB1B9B" w:rsidRDefault="008623C4" w:rsidP="00A54F87">
      <w:pPr>
        <w:pStyle w:val="1e"/>
      </w:pPr>
      <w:r>
        <w:t>The e</w:t>
      </w:r>
      <w:r>
        <w:rPr>
          <w:rFonts w:hint="eastAsia"/>
        </w:rPr>
        <w:t>xport</w:t>
      </w:r>
      <w:r>
        <w:t xml:space="preserve"> RT and IRT of the routes from Branch1 are 65100:12 and 65100:12, respectively.</w:t>
      </w:r>
    </w:p>
    <w:p w14:paraId="5F84275A" w14:textId="77777777" w:rsidR="008623C4" w:rsidRPr="00CB1B9B" w:rsidRDefault="008623C4" w:rsidP="00A54F87">
      <w:pPr>
        <w:pStyle w:val="1e"/>
      </w:pPr>
      <w:r>
        <w:t>The e</w:t>
      </w:r>
      <w:r>
        <w:rPr>
          <w:rFonts w:hint="eastAsia"/>
        </w:rPr>
        <w:t>xport</w:t>
      </w:r>
      <w:r>
        <w:t xml:space="preserve"> RT and import RT of the routes from Branch2 are 65001:65002 and 65001:65002, respectively.</w:t>
      </w:r>
    </w:p>
    <w:p w14:paraId="6BE691B7" w14:textId="77777777" w:rsidR="008623C4" w:rsidRPr="00CB1B9B" w:rsidRDefault="008623C4" w:rsidP="00A54F87">
      <w:pPr>
        <w:pStyle w:val="1e"/>
      </w:pPr>
      <w:r>
        <w:t>The e</w:t>
      </w:r>
      <w:r>
        <w:rPr>
          <w:rFonts w:hint="eastAsia"/>
        </w:rPr>
        <w:t>xport</w:t>
      </w:r>
      <w:r>
        <w:t xml:space="preserve"> RT and import RT of the routes from Branch3 are 65001:65002 and 65001:65002, respectively.</w:t>
      </w:r>
    </w:p>
    <w:p w14:paraId="07711A83" w14:textId="77777777" w:rsidR="008623C4" w:rsidRPr="00CB1B9B" w:rsidRDefault="008623C4" w:rsidP="00A54F87">
      <w:pPr>
        <w:pStyle w:val="1e"/>
      </w:pPr>
      <w:r>
        <w:t># On R2, configure VPN instances, bind interfaces to VPN instances, and configure IP addresses for the interfaces.</w:t>
      </w:r>
    </w:p>
    <w:p w14:paraId="1912BEFA" w14:textId="77777777" w:rsidR="008623C4" w:rsidRPr="00CB1B9B" w:rsidRDefault="008623C4" w:rsidP="00A54F87">
      <w:pPr>
        <w:pStyle w:val="2f3"/>
        <w:rPr>
          <w:rFonts w:hint="eastAsia"/>
        </w:rPr>
      </w:pPr>
      <w:r>
        <w:t>[R2]ip vpn-instance Finance&amp;OA</w:t>
      </w:r>
      <w:bookmarkStart w:id="89" w:name="_Hlk45791773"/>
      <w:bookmarkEnd w:id="89"/>
    </w:p>
    <w:p w14:paraId="7F3536D0" w14:textId="77777777" w:rsidR="008623C4" w:rsidRPr="00CB1B9B" w:rsidRDefault="008623C4" w:rsidP="00A54F87">
      <w:pPr>
        <w:pStyle w:val="2f3"/>
        <w:rPr>
          <w:rFonts w:hint="eastAsia"/>
        </w:rPr>
      </w:pPr>
      <w:r>
        <w:t>[R2-vpn-instance-Finance&amp;OA] route-distinguisher 65100:12</w:t>
      </w:r>
    </w:p>
    <w:p w14:paraId="3784BA08" w14:textId="77777777" w:rsidR="008623C4" w:rsidRPr="00CB1B9B" w:rsidRDefault="008623C4" w:rsidP="00A54F87">
      <w:pPr>
        <w:pStyle w:val="2f3"/>
        <w:rPr>
          <w:rFonts w:hint="eastAsia"/>
        </w:rPr>
      </w:pPr>
      <w:r>
        <w:t>[R2-vpn-instance-Finance&amp;OA-af-ipv4] vpn-target 65100:12 65001:65002</w:t>
      </w:r>
    </w:p>
    <w:p w14:paraId="79E1911B" w14:textId="77777777" w:rsidR="008623C4" w:rsidRPr="00CB1B9B" w:rsidRDefault="008623C4" w:rsidP="00A54F87">
      <w:pPr>
        <w:pStyle w:val="2f3"/>
        <w:rPr>
          <w:rFonts w:hint="eastAsia"/>
        </w:rPr>
      </w:pPr>
      <w:r>
        <w:t>[R2-vpn-instance-Finance&amp;OA-af-ipv4] quit</w:t>
      </w:r>
    </w:p>
    <w:p w14:paraId="5D88AE98" w14:textId="77777777" w:rsidR="008623C4" w:rsidRPr="00CB1B9B" w:rsidRDefault="008623C4" w:rsidP="00A54F87">
      <w:pPr>
        <w:pStyle w:val="2f3"/>
        <w:rPr>
          <w:rFonts w:hint="eastAsia"/>
        </w:rPr>
      </w:pPr>
      <w:r>
        <w:t>[R2]ip vpn-instance OA</w:t>
      </w:r>
    </w:p>
    <w:p w14:paraId="5F9EEBBD" w14:textId="77777777" w:rsidR="008623C4" w:rsidRPr="00CB1B9B" w:rsidRDefault="008623C4" w:rsidP="00A54F87">
      <w:pPr>
        <w:pStyle w:val="2f3"/>
        <w:rPr>
          <w:rFonts w:hint="eastAsia"/>
        </w:rPr>
      </w:pPr>
      <w:r>
        <w:t>[R2-vpn-instance-OA]</w:t>
      </w:r>
    </w:p>
    <w:p w14:paraId="6EC6886D" w14:textId="77777777" w:rsidR="008623C4" w:rsidRPr="00CB1B9B" w:rsidRDefault="008623C4" w:rsidP="00A54F87">
      <w:pPr>
        <w:pStyle w:val="2f3"/>
        <w:rPr>
          <w:rFonts w:hint="eastAsia"/>
        </w:rPr>
      </w:pPr>
      <w:r>
        <w:t>[R2-vpn-instance-OA] route-distinguisher 65001:2</w:t>
      </w:r>
    </w:p>
    <w:p w14:paraId="516CA479" w14:textId="77777777" w:rsidR="008623C4" w:rsidRPr="00CB1B9B" w:rsidRDefault="008623C4" w:rsidP="00A54F87">
      <w:pPr>
        <w:pStyle w:val="2f3"/>
        <w:rPr>
          <w:rFonts w:hint="eastAsia"/>
        </w:rPr>
      </w:pPr>
      <w:r>
        <w:t>[R2-vpn-instance-OA-af-ipv4] vpn-target 65001:65002</w:t>
      </w:r>
    </w:p>
    <w:p w14:paraId="4FEE9EEE" w14:textId="77777777" w:rsidR="008623C4" w:rsidRPr="00CB1B9B" w:rsidRDefault="008623C4" w:rsidP="00A54F87">
      <w:pPr>
        <w:pStyle w:val="2f3"/>
        <w:rPr>
          <w:rFonts w:hint="eastAsia"/>
        </w:rPr>
      </w:pPr>
      <w:r>
        <w:t>[R2-vpn-instance-OA-af-ipv4] quit</w:t>
      </w:r>
    </w:p>
    <w:p w14:paraId="1053FCA9" w14:textId="77777777" w:rsidR="008623C4" w:rsidRPr="00CB1B9B" w:rsidRDefault="008623C4" w:rsidP="00A54F87">
      <w:pPr>
        <w:pStyle w:val="2f3"/>
        <w:rPr>
          <w:rFonts w:hint="eastAsia"/>
        </w:rPr>
      </w:pPr>
      <w:r>
        <w:t>[R2]interface GigabitEthernet0/0/3</w:t>
      </w:r>
    </w:p>
    <w:p w14:paraId="01109DF7" w14:textId="77777777" w:rsidR="008623C4" w:rsidRPr="00CB1B9B" w:rsidRDefault="008623C4" w:rsidP="00A54F87">
      <w:pPr>
        <w:pStyle w:val="2f3"/>
        <w:rPr>
          <w:rFonts w:hint="eastAsia"/>
        </w:rPr>
      </w:pPr>
      <w:r>
        <w:t>[R2-GigabitEthernet0/0/3] ip binding vpn-instance Finance&amp;OA</w:t>
      </w:r>
    </w:p>
    <w:p w14:paraId="7588B38A" w14:textId="77777777" w:rsidR="008623C4" w:rsidRPr="00CB1B9B" w:rsidRDefault="008623C4" w:rsidP="00A54F87">
      <w:pPr>
        <w:pStyle w:val="2f3"/>
        <w:rPr>
          <w:rFonts w:hint="eastAsia"/>
        </w:rPr>
      </w:pPr>
      <w:r>
        <w:t xml:space="preserve">[R2-GigabitEthernet0/0/3] ip address 10.0.12.2 255.255.255.0  </w:t>
      </w:r>
    </w:p>
    <w:p w14:paraId="185CB8C9" w14:textId="77777777" w:rsidR="008623C4" w:rsidRPr="00CB1B9B" w:rsidRDefault="008623C4" w:rsidP="00A54F87">
      <w:pPr>
        <w:pStyle w:val="2f3"/>
        <w:rPr>
          <w:rFonts w:hint="eastAsia"/>
        </w:rPr>
      </w:pPr>
      <w:r>
        <w:t>[R2-GigabitEthernet0/0/3] quit</w:t>
      </w:r>
    </w:p>
    <w:p w14:paraId="3829BB94" w14:textId="77777777" w:rsidR="008623C4" w:rsidRPr="00CB1B9B" w:rsidRDefault="008623C4" w:rsidP="00A54F87">
      <w:pPr>
        <w:pStyle w:val="2f3"/>
        <w:rPr>
          <w:rFonts w:hint="eastAsia"/>
        </w:rPr>
      </w:pPr>
      <w:r>
        <w:t>[R2]interface GigabitEthernet0/0/4</w:t>
      </w:r>
    </w:p>
    <w:p w14:paraId="340DFE53" w14:textId="77777777" w:rsidR="008623C4" w:rsidRPr="00CB1B9B" w:rsidRDefault="008623C4" w:rsidP="00A54F87">
      <w:pPr>
        <w:pStyle w:val="2f3"/>
        <w:rPr>
          <w:rFonts w:hint="eastAsia"/>
        </w:rPr>
      </w:pPr>
      <w:r>
        <w:t>[R2-GigabitEthernet0/0/4] ip binding vpn-instance OA</w:t>
      </w:r>
    </w:p>
    <w:p w14:paraId="17E27CAA" w14:textId="77777777" w:rsidR="008623C4" w:rsidRPr="00CB1B9B" w:rsidRDefault="008623C4" w:rsidP="00A54F87">
      <w:pPr>
        <w:pStyle w:val="2f3"/>
        <w:rPr>
          <w:rFonts w:hint="eastAsia"/>
        </w:rPr>
      </w:pPr>
      <w:r>
        <w:t xml:space="preserve">[R2-GigabitEthernet0/0/4] ip address 10.0.21.2 255.255.255.0  </w:t>
      </w:r>
    </w:p>
    <w:p w14:paraId="66D5364F" w14:textId="77777777" w:rsidR="008623C4" w:rsidRPr="00CB1B9B" w:rsidRDefault="008623C4" w:rsidP="00A54F87">
      <w:pPr>
        <w:pStyle w:val="2f3"/>
        <w:rPr>
          <w:rFonts w:hint="eastAsia"/>
        </w:rPr>
      </w:pPr>
      <w:r>
        <w:t>[R2-GigabitEthernet0/0/4] quit</w:t>
      </w:r>
    </w:p>
    <w:p w14:paraId="1C916984" w14:textId="77777777" w:rsidR="008623C4" w:rsidRPr="00CB1B9B" w:rsidRDefault="008623C4" w:rsidP="00A54F87">
      <w:pPr>
        <w:pStyle w:val="1e"/>
      </w:pPr>
      <w:r>
        <w:t># On R4, configure VPN instances, bind interfaces to VPN instances, and configure IP addresses for the interfaces.</w:t>
      </w:r>
    </w:p>
    <w:p w14:paraId="1189A740" w14:textId="77777777" w:rsidR="008623C4" w:rsidRPr="00CB1B9B" w:rsidRDefault="008623C4" w:rsidP="00A54F87">
      <w:pPr>
        <w:pStyle w:val="2f3"/>
        <w:rPr>
          <w:rFonts w:hint="eastAsia"/>
        </w:rPr>
      </w:pPr>
      <w:r>
        <w:lastRenderedPageBreak/>
        <w:t>[R4]ip vpn-instance Finance</w:t>
      </w:r>
    </w:p>
    <w:p w14:paraId="68E201DD" w14:textId="77777777" w:rsidR="008623C4" w:rsidRPr="00CB1B9B" w:rsidRDefault="008623C4" w:rsidP="00A54F87">
      <w:pPr>
        <w:pStyle w:val="2f3"/>
        <w:rPr>
          <w:rFonts w:hint="eastAsia"/>
        </w:rPr>
      </w:pPr>
      <w:r>
        <w:t>[R4-vpn-instance-Finance] route-distinguisher 65100:1</w:t>
      </w:r>
    </w:p>
    <w:p w14:paraId="416E5D4B" w14:textId="77777777" w:rsidR="008623C4" w:rsidRPr="00CB1B9B" w:rsidRDefault="008623C4" w:rsidP="00A54F87">
      <w:pPr>
        <w:pStyle w:val="2f3"/>
        <w:rPr>
          <w:rFonts w:hint="eastAsia"/>
        </w:rPr>
      </w:pPr>
      <w:r>
        <w:t>[R4-vpn-instance-Finance -af-ipv4] vpn-target 65100:12</w:t>
      </w:r>
    </w:p>
    <w:p w14:paraId="41FDD033" w14:textId="77777777" w:rsidR="008623C4" w:rsidRPr="00CB1B9B" w:rsidRDefault="008623C4" w:rsidP="00A54F87">
      <w:pPr>
        <w:pStyle w:val="2f3"/>
        <w:rPr>
          <w:rFonts w:hint="eastAsia"/>
        </w:rPr>
      </w:pPr>
      <w:r>
        <w:t>[R4-vpn-instance-Finance -af-ipv4] quit</w:t>
      </w:r>
    </w:p>
    <w:p w14:paraId="41291915" w14:textId="77777777" w:rsidR="008623C4" w:rsidRPr="00CB1B9B" w:rsidRDefault="008623C4" w:rsidP="00A54F87">
      <w:pPr>
        <w:pStyle w:val="2f3"/>
        <w:rPr>
          <w:rFonts w:hint="eastAsia"/>
        </w:rPr>
      </w:pPr>
      <w:r>
        <w:t>[R4]ip vpn-instance OA</w:t>
      </w:r>
    </w:p>
    <w:p w14:paraId="60B40B53" w14:textId="77777777" w:rsidR="008623C4" w:rsidRPr="00CB1B9B" w:rsidRDefault="008623C4" w:rsidP="00A54F87">
      <w:pPr>
        <w:pStyle w:val="2f3"/>
        <w:rPr>
          <w:rFonts w:hint="eastAsia"/>
        </w:rPr>
      </w:pPr>
      <w:r>
        <w:t>[R4-vpn-instance-OA] route-distinguisher 65002:2</w:t>
      </w:r>
    </w:p>
    <w:p w14:paraId="7623610A" w14:textId="77777777" w:rsidR="008623C4" w:rsidRPr="00CB1B9B" w:rsidRDefault="008623C4" w:rsidP="00A54F87">
      <w:pPr>
        <w:pStyle w:val="2f3"/>
        <w:rPr>
          <w:rFonts w:hint="eastAsia"/>
        </w:rPr>
      </w:pPr>
      <w:r>
        <w:t>[R4-vpn-instance-OA-af-ipv4] vpn-target 65001:65002</w:t>
      </w:r>
    </w:p>
    <w:p w14:paraId="464EC06E" w14:textId="77777777" w:rsidR="008623C4" w:rsidRPr="00CB1B9B" w:rsidRDefault="008623C4" w:rsidP="00A54F87">
      <w:pPr>
        <w:pStyle w:val="2f3"/>
        <w:rPr>
          <w:rFonts w:hint="eastAsia"/>
        </w:rPr>
      </w:pPr>
      <w:r>
        <w:t>[R4-vpn-instance-OA-af-ipv4] quit</w:t>
      </w:r>
    </w:p>
    <w:p w14:paraId="56392948" w14:textId="77777777" w:rsidR="008623C4" w:rsidRPr="00CB1B9B" w:rsidRDefault="008623C4" w:rsidP="00A54F87">
      <w:pPr>
        <w:pStyle w:val="2f3"/>
        <w:rPr>
          <w:rFonts w:hint="eastAsia"/>
        </w:rPr>
      </w:pPr>
      <w:r>
        <w:t>[R4]interface GigabitEthernet0/0/2</w:t>
      </w:r>
    </w:p>
    <w:p w14:paraId="69F18984" w14:textId="77777777" w:rsidR="008623C4" w:rsidRPr="00CB1B9B" w:rsidRDefault="008623C4" w:rsidP="00A54F87">
      <w:pPr>
        <w:pStyle w:val="2f3"/>
        <w:rPr>
          <w:rFonts w:hint="eastAsia"/>
        </w:rPr>
      </w:pPr>
      <w:r>
        <w:t>[R4-GigabitEthernet0/0/2] ip binding vpn-instance Finance</w:t>
      </w:r>
    </w:p>
    <w:p w14:paraId="72358F67" w14:textId="77777777" w:rsidR="008623C4" w:rsidRPr="00CB1B9B" w:rsidRDefault="008623C4" w:rsidP="00A54F87">
      <w:pPr>
        <w:pStyle w:val="2f3"/>
        <w:rPr>
          <w:rFonts w:hint="eastAsia"/>
        </w:rPr>
      </w:pPr>
      <w:r>
        <w:t xml:space="preserve">[R4-GigabitEthernet0/0/2] ip address 10.0.45.4 255.255.255.0  </w:t>
      </w:r>
    </w:p>
    <w:p w14:paraId="0BCB4554" w14:textId="77777777" w:rsidR="008623C4" w:rsidRPr="00CB1B9B" w:rsidRDefault="008623C4" w:rsidP="00A54F87">
      <w:pPr>
        <w:pStyle w:val="2f3"/>
        <w:rPr>
          <w:rFonts w:hint="eastAsia"/>
        </w:rPr>
      </w:pPr>
      <w:r>
        <w:t>[R4-GigabitEthernet0/0/2] quit</w:t>
      </w:r>
    </w:p>
    <w:p w14:paraId="102F5201" w14:textId="77777777" w:rsidR="008623C4" w:rsidRPr="00CB1B9B" w:rsidRDefault="008623C4" w:rsidP="00A54F87">
      <w:pPr>
        <w:pStyle w:val="2f3"/>
        <w:rPr>
          <w:rFonts w:hint="eastAsia"/>
        </w:rPr>
      </w:pPr>
      <w:r>
        <w:t>[R4]interface GigabitEthernet0/0/5</w:t>
      </w:r>
    </w:p>
    <w:p w14:paraId="0269A378" w14:textId="77777777" w:rsidR="008623C4" w:rsidRPr="00CB1B9B" w:rsidRDefault="008623C4" w:rsidP="00A54F87">
      <w:pPr>
        <w:pStyle w:val="2f3"/>
        <w:rPr>
          <w:rFonts w:hint="eastAsia"/>
        </w:rPr>
      </w:pPr>
      <w:r>
        <w:t>[R4-GigabitEthernet0/0/5] ip binding vpn-instance OA</w:t>
      </w:r>
    </w:p>
    <w:p w14:paraId="29B0E16D" w14:textId="77777777" w:rsidR="008623C4" w:rsidRPr="00CB1B9B" w:rsidRDefault="008623C4" w:rsidP="00A54F87">
      <w:pPr>
        <w:pStyle w:val="2f3"/>
        <w:rPr>
          <w:rFonts w:hint="eastAsia"/>
        </w:rPr>
      </w:pPr>
      <w:r>
        <w:t>[R4-GigabitEthernet0/0/5] ip address 10.0.42.4 255.255.255.0</w:t>
      </w:r>
    </w:p>
    <w:p w14:paraId="01C4DA3C" w14:textId="77777777" w:rsidR="008623C4" w:rsidRPr="00CB1B9B" w:rsidRDefault="008623C4" w:rsidP="00A54F87">
      <w:pPr>
        <w:pStyle w:val="2f3"/>
        <w:rPr>
          <w:rFonts w:hint="eastAsia"/>
        </w:rPr>
      </w:pPr>
      <w:r>
        <w:t>[R4-GigabitEthernet0/0/5] quit</w:t>
      </w:r>
    </w:p>
    <w:p w14:paraId="77F4ECC9" w14:textId="77777777" w:rsidR="008623C4" w:rsidRPr="00CB1B9B" w:rsidRDefault="008623C4" w:rsidP="00A54F87">
      <w:pPr>
        <w:pStyle w:val="1e"/>
      </w:pPr>
      <w:r>
        <w:t>Check the VPN instance configuration.</w:t>
      </w:r>
    </w:p>
    <w:p w14:paraId="0A2CD5AF" w14:textId="77777777" w:rsidR="008623C4" w:rsidRPr="00CB1B9B" w:rsidRDefault="008623C4" w:rsidP="00A54F87">
      <w:pPr>
        <w:pStyle w:val="1e"/>
      </w:pPr>
      <w:r>
        <w:t># Check the VPN instance configuration on each PE. R2 is used as an example.</w:t>
      </w:r>
    </w:p>
    <w:p w14:paraId="750E4BF3" w14:textId="77777777" w:rsidR="008623C4" w:rsidRPr="00CB1B9B" w:rsidRDefault="008623C4" w:rsidP="00A54F87">
      <w:pPr>
        <w:pStyle w:val="2f3"/>
        <w:rPr>
          <w:rFonts w:hint="eastAsia"/>
        </w:rPr>
      </w:pPr>
      <w:r>
        <w:t>[R2]display current-configuration section vpn-instance</w:t>
      </w:r>
    </w:p>
    <w:p w14:paraId="40849E04" w14:textId="77777777" w:rsidR="008623C4" w:rsidRPr="00CB1B9B" w:rsidRDefault="008623C4" w:rsidP="00A54F87">
      <w:pPr>
        <w:pStyle w:val="2f3"/>
        <w:rPr>
          <w:rFonts w:hint="eastAsia"/>
        </w:rPr>
      </w:pPr>
      <w:r>
        <w:t>#</w:t>
      </w:r>
    </w:p>
    <w:p w14:paraId="3AAED94B" w14:textId="77777777" w:rsidR="008623C4" w:rsidRPr="00CB1B9B" w:rsidRDefault="008623C4" w:rsidP="00A54F87">
      <w:pPr>
        <w:pStyle w:val="2f3"/>
        <w:rPr>
          <w:rFonts w:hint="eastAsia"/>
        </w:rPr>
      </w:pPr>
      <w:r>
        <w:t>ip vpn-instance Finance&amp;OA</w:t>
      </w:r>
    </w:p>
    <w:p w14:paraId="60D2E3EB" w14:textId="77777777" w:rsidR="008623C4" w:rsidRPr="00CB1B9B" w:rsidRDefault="008623C4" w:rsidP="00A54F87">
      <w:pPr>
        <w:pStyle w:val="2f3"/>
        <w:rPr>
          <w:rFonts w:hint="eastAsia"/>
        </w:rPr>
      </w:pPr>
      <w:r>
        <w:t xml:space="preserve"> ipv4-family</w:t>
      </w:r>
    </w:p>
    <w:p w14:paraId="157E87C3" w14:textId="77777777" w:rsidR="008623C4" w:rsidRPr="00CB1B9B" w:rsidRDefault="008623C4" w:rsidP="00A54F87">
      <w:pPr>
        <w:pStyle w:val="2f3"/>
        <w:rPr>
          <w:rFonts w:hint="eastAsia"/>
        </w:rPr>
      </w:pPr>
      <w:r>
        <w:t xml:space="preserve">  route-distinguisher 65100:1</w:t>
      </w:r>
    </w:p>
    <w:p w14:paraId="322B1211" w14:textId="77777777" w:rsidR="008623C4" w:rsidRPr="00CB1B9B" w:rsidRDefault="008623C4" w:rsidP="00A54F87">
      <w:pPr>
        <w:pStyle w:val="2f3"/>
        <w:rPr>
          <w:rFonts w:hint="eastAsia"/>
        </w:rPr>
      </w:pPr>
      <w:r>
        <w:t xml:space="preserve">  vpn-target 65100:12 65001:65002 export-extcommunity</w:t>
      </w:r>
    </w:p>
    <w:p w14:paraId="3960E1EE" w14:textId="77777777" w:rsidR="008623C4" w:rsidRPr="00CB1B9B" w:rsidRDefault="008623C4" w:rsidP="00A54F87">
      <w:pPr>
        <w:pStyle w:val="2f3"/>
        <w:rPr>
          <w:rFonts w:hint="eastAsia"/>
        </w:rPr>
      </w:pPr>
      <w:r>
        <w:t xml:space="preserve">  vpn-target 65100:12 65001:65002 import-extcommunity</w:t>
      </w:r>
    </w:p>
    <w:p w14:paraId="54C83370" w14:textId="77777777" w:rsidR="008623C4" w:rsidRPr="00CB1B9B" w:rsidRDefault="008623C4" w:rsidP="00A54F87">
      <w:pPr>
        <w:pStyle w:val="2f3"/>
        <w:rPr>
          <w:rFonts w:hint="eastAsia"/>
        </w:rPr>
      </w:pPr>
      <w:r>
        <w:t>#</w:t>
      </w:r>
    </w:p>
    <w:p w14:paraId="1F6A3092" w14:textId="77777777" w:rsidR="008623C4" w:rsidRPr="00CB1B9B" w:rsidRDefault="008623C4" w:rsidP="00A54F87">
      <w:pPr>
        <w:pStyle w:val="2f3"/>
        <w:rPr>
          <w:rFonts w:hint="eastAsia"/>
        </w:rPr>
      </w:pPr>
      <w:r>
        <w:t>ip vpn-instance OA</w:t>
      </w:r>
    </w:p>
    <w:p w14:paraId="47D6258F" w14:textId="77777777" w:rsidR="008623C4" w:rsidRPr="00CB1B9B" w:rsidRDefault="008623C4" w:rsidP="00A54F87">
      <w:pPr>
        <w:pStyle w:val="2f3"/>
        <w:rPr>
          <w:rFonts w:hint="eastAsia"/>
        </w:rPr>
      </w:pPr>
      <w:r>
        <w:t xml:space="preserve"> ipv4-family</w:t>
      </w:r>
    </w:p>
    <w:p w14:paraId="7D6BB497" w14:textId="77777777" w:rsidR="008623C4" w:rsidRPr="00CB1B9B" w:rsidRDefault="008623C4" w:rsidP="00A54F87">
      <w:pPr>
        <w:pStyle w:val="2f3"/>
        <w:rPr>
          <w:rFonts w:hint="eastAsia"/>
        </w:rPr>
      </w:pPr>
      <w:r>
        <w:t xml:space="preserve">  route-distinguisher 65001:2</w:t>
      </w:r>
    </w:p>
    <w:p w14:paraId="27FBF64C" w14:textId="77777777" w:rsidR="008623C4" w:rsidRPr="00CB1B9B" w:rsidRDefault="008623C4" w:rsidP="00A54F87">
      <w:pPr>
        <w:pStyle w:val="2f3"/>
        <w:rPr>
          <w:rFonts w:hint="eastAsia"/>
        </w:rPr>
      </w:pPr>
      <w:r>
        <w:t xml:space="preserve">  vpn-target 65001:65002 export-extcommunity</w:t>
      </w:r>
    </w:p>
    <w:p w14:paraId="08249BC0" w14:textId="77777777" w:rsidR="008623C4" w:rsidRPr="00CB1B9B" w:rsidRDefault="008623C4" w:rsidP="00A54F87">
      <w:pPr>
        <w:pStyle w:val="2f3"/>
        <w:rPr>
          <w:rFonts w:hint="eastAsia"/>
        </w:rPr>
      </w:pPr>
      <w:r>
        <w:t xml:space="preserve">  vpn-target 65001:65002 import-extcommunity</w:t>
      </w:r>
    </w:p>
    <w:p w14:paraId="7F77DBEE" w14:textId="77777777" w:rsidR="008623C4" w:rsidRPr="00CB1B9B" w:rsidRDefault="008623C4" w:rsidP="00A54F87">
      <w:pPr>
        <w:pStyle w:val="1e"/>
      </w:pPr>
      <w:r>
        <w:t># Check VPN instance binding information on the PE. R2 is used as an example.</w:t>
      </w:r>
    </w:p>
    <w:p w14:paraId="343D28BB" w14:textId="77777777" w:rsidR="008623C4" w:rsidRPr="00CB1B9B" w:rsidRDefault="008623C4" w:rsidP="00A54F87">
      <w:pPr>
        <w:pStyle w:val="2f3"/>
        <w:rPr>
          <w:rFonts w:hint="eastAsia"/>
        </w:rPr>
      </w:pPr>
      <w:r>
        <w:t>[R2]display ip vpn-instance interface</w:t>
      </w:r>
    </w:p>
    <w:p w14:paraId="29505DBC" w14:textId="77777777" w:rsidR="008623C4" w:rsidRPr="00CB1B9B" w:rsidRDefault="008623C4" w:rsidP="00A54F87">
      <w:pPr>
        <w:pStyle w:val="2f3"/>
        <w:rPr>
          <w:rFonts w:hint="eastAsia"/>
        </w:rPr>
      </w:pPr>
      <w:r>
        <w:t xml:space="preserve"> Total VPN-Instances configured      : 2</w:t>
      </w:r>
    </w:p>
    <w:p w14:paraId="0B28B9EF" w14:textId="77777777" w:rsidR="008623C4" w:rsidRPr="00CB1B9B" w:rsidRDefault="008623C4" w:rsidP="00A54F87">
      <w:pPr>
        <w:pStyle w:val="2f3"/>
        <w:rPr>
          <w:rFonts w:hint="eastAsia"/>
        </w:rPr>
      </w:pPr>
    </w:p>
    <w:p w14:paraId="3471C7FD" w14:textId="77777777" w:rsidR="008623C4" w:rsidRPr="00CB1B9B" w:rsidRDefault="008623C4" w:rsidP="00A54F87">
      <w:pPr>
        <w:pStyle w:val="2f3"/>
        <w:rPr>
          <w:rFonts w:hint="eastAsia"/>
        </w:rPr>
      </w:pPr>
      <w:r>
        <w:t xml:space="preserve"> VPN-Instance Name and ID : Finance&amp;OA, 1</w:t>
      </w:r>
    </w:p>
    <w:p w14:paraId="0C11F74D" w14:textId="77777777" w:rsidR="008623C4" w:rsidRPr="00CB1B9B" w:rsidRDefault="008623C4" w:rsidP="00A54F87">
      <w:pPr>
        <w:pStyle w:val="2f3"/>
        <w:rPr>
          <w:rFonts w:hint="eastAsia"/>
        </w:rPr>
      </w:pPr>
      <w:r>
        <w:t xml:space="preserve">  Interface Number : 1 </w:t>
      </w:r>
    </w:p>
    <w:p w14:paraId="2848F5E7" w14:textId="77777777" w:rsidR="008623C4" w:rsidRPr="00CB1B9B" w:rsidRDefault="008623C4" w:rsidP="00A54F87">
      <w:pPr>
        <w:pStyle w:val="2f3"/>
        <w:rPr>
          <w:rFonts w:hint="eastAsia"/>
        </w:rPr>
      </w:pPr>
      <w:r>
        <w:t xml:space="preserve">  Interface list : GigabitEthernet0/0/3</w:t>
      </w:r>
    </w:p>
    <w:p w14:paraId="120E69D9" w14:textId="77777777" w:rsidR="008623C4" w:rsidRPr="00CB1B9B" w:rsidRDefault="008623C4" w:rsidP="00A54F87">
      <w:pPr>
        <w:pStyle w:val="2f3"/>
        <w:rPr>
          <w:rFonts w:hint="eastAsia"/>
        </w:rPr>
      </w:pPr>
    </w:p>
    <w:p w14:paraId="4DFF75E2" w14:textId="77777777" w:rsidR="008623C4" w:rsidRPr="00CB1B9B" w:rsidRDefault="008623C4" w:rsidP="00A54F87">
      <w:pPr>
        <w:pStyle w:val="2f3"/>
        <w:rPr>
          <w:rFonts w:hint="eastAsia"/>
        </w:rPr>
      </w:pPr>
      <w:r>
        <w:t xml:space="preserve"> VPN-Instance Name and ID : OA, 2</w:t>
      </w:r>
    </w:p>
    <w:p w14:paraId="5C5A46F3" w14:textId="77777777" w:rsidR="008623C4" w:rsidRPr="00CB1B9B" w:rsidRDefault="008623C4" w:rsidP="00A54F87">
      <w:pPr>
        <w:pStyle w:val="2f3"/>
        <w:rPr>
          <w:rFonts w:hint="eastAsia"/>
        </w:rPr>
      </w:pPr>
      <w:r>
        <w:t xml:space="preserve">  Interface Number : 1 </w:t>
      </w:r>
    </w:p>
    <w:p w14:paraId="0E60CF0B" w14:textId="77777777" w:rsidR="008623C4" w:rsidRPr="00CB1B9B" w:rsidRDefault="008623C4" w:rsidP="00A54F87">
      <w:pPr>
        <w:pStyle w:val="2f3"/>
        <w:rPr>
          <w:rFonts w:hint="eastAsia"/>
        </w:rPr>
      </w:pPr>
      <w:r>
        <w:t xml:space="preserve">  Interface list : GigabitEthernet0/0/4</w:t>
      </w:r>
    </w:p>
    <w:p w14:paraId="32F388A7" w14:textId="77777777" w:rsidR="008623C4" w:rsidRPr="00CB1B9B" w:rsidRDefault="008623C4" w:rsidP="00A54F87">
      <w:pPr>
        <w:pStyle w:val="1e"/>
      </w:pPr>
      <w:r>
        <w:t>The preceding command output helps you can check whether VPN instances are correctly configured and whether interfaces are correctly bound to VPN instances.</w:t>
      </w:r>
    </w:p>
    <w:p w14:paraId="43CE3639" w14:textId="77777777" w:rsidR="008623C4" w:rsidRPr="00CB1B9B" w:rsidRDefault="008623C4" w:rsidP="00D07FAA">
      <w:pPr>
        <w:pStyle w:val="3"/>
      </w:pPr>
      <w:r>
        <w:t>Deploy MPLS and MPLS LDP.</w:t>
      </w:r>
    </w:p>
    <w:p w14:paraId="59031474" w14:textId="77777777" w:rsidR="008623C4" w:rsidRPr="00CB1B9B" w:rsidRDefault="008623C4" w:rsidP="00A54F87">
      <w:pPr>
        <w:pStyle w:val="1e"/>
      </w:pPr>
      <w:r>
        <w:t>MPLS and MPLS LDP need to be configured on the BGP/MPLS IP VPN data forwarding path.</w:t>
      </w:r>
    </w:p>
    <w:p w14:paraId="6634879F" w14:textId="77777777" w:rsidR="008623C4" w:rsidRPr="00CB1B9B" w:rsidRDefault="008623C4" w:rsidP="00A54F87">
      <w:pPr>
        <w:pStyle w:val="1e"/>
      </w:pPr>
      <w:r>
        <w:lastRenderedPageBreak/>
        <w:t>In this experiment, the path R2 -&gt; R4 is the active path, and the path R2 -&gt; R3 -&gt; R4 is the standby path. Therefore, MPLS and MPLS LDP must be enabled on R2, R3, R4, and interfaces connecting R2, R3, and R4.</w:t>
      </w:r>
    </w:p>
    <w:p w14:paraId="0843C4AB" w14:textId="77777777" w:rsidR="008623C4" w:rsidRPr="00CB1B9B" w:rsidRDefault="008623C4" w:rsidP="00A54F87">
      <w:pPr>
        <w:pStyle w:val="1e"/>
      </w:pPr>
      <w:r>
        <w:t>The IP address of the loopback interface is used as the MPLS LSR ID.</w:t>
      </w:r>
    </w:p>
    <w:p w14:paraId="2ADC88CC" w14:textId="77777777" w:rsidR="008623C4" w:rsidRPr="00CB1B9B" w:rsidRDefault="008623C4" w:rsidP="00A54F87">
      <w:pPr>
        <w:pStyle w:val="1e"/>
      </w:pPr>
      <w:r>
        <w:t># Configure MPLS on R2.</w:t>
      </w:r>
    </w:p>
    <w:p w14:paraId="6978C82F" w14:textId="77777777" w:rsidR="008623C4" w:rsidRPr="00CB1B9B" w:rsidRDefault="008623C4" w:rsidP="00A54F87">
      <w:pPr>
        <w:pStyle w:val="2f3"/>
        <w:rPr>
          <w:rFonts w:hint="eastAsia"/>
        </w:rPr>
      </w:pPr>
      <w:r>
        <w:t>[R2]mpls lsr-id 10.10.10.2</w:t>
      </w:r>
    </w:p>
    <w:p w14:paraId="59A49741" w14:textId="77777777" w:rsidR="008623C4" w:rsidRPr="00CB1B9B" w:rsidRDefault="008623C4" w:rsidP="00A54F87">
      <w:pPr>
        <w:pStyle w:val="2f3"/>
        <w:rPr>
          <w:rFonts w:hint="eastAsia"/>
        </w:rPr>
      </w:pPr>
      <w:r>
        <w:t>[R2]mpls</w:t>
      </w:r>
    </w:p>
    <w:p w14:paraId="1A4B6CD6" w14:textId="77777777" w:rsidR="008623C4" w:rsidRPr="00CB1B9B" w:rsidRDefault="008623C4" w:rsidP="00A54F87">
      <w:pPr>
        <w:pStyle w:val="2f3"/>
        <w:rPr>
          <w:rFonts w:hint="eastAsia"/>
        </w:rPr>
      </w:pPr>
      <w:r>
        <w:t>[R2-mpls] quit</w:t>
      </w:r>
    </w:p>
    <w:p w14:paraId="5A9B0783" w14:textId="77777777" w:rsidR="008623C4" w:rsidRPr="00CB1B9B" w:rsidRDefault="008623C4" w:rsidP="00A54F87">
      <w:pPr>
        <w:pStyle w:val="2f3"/>
        <w:rPr>
          <w:rFonts w:hint="eastAsia"/>
        </w:rPr>
      </w:pPr>
      <w:r>
        <w:t>[R2]mpls ldp</w:t>
      </w:r>
    </w:p>
    <w:p w14:paraId="087C0828" w14:textId="77777777" w:rsidR="008623C4" w:rsidRPr="00CB1B9B" w:rsidRDefault="008623C4" w:rsidP="00A54F87">
      <w:pPr>
        <w:pStyle w:val="2f3"/>
        <w:rPr>
          <w:rFonts w:hint="eastAsia"/>
        </w:rPr>
      </w:pPr>
      <w:r>
        <w:t>[R2-mpls-ldp] quit</w:t>
      </w:r>
    </w:p>
    <w:p w14:paraId="195198A9" w14:textId="77777777" w:rsidR="008623C4" w:rsidRPr="00CB1B9B" w:rsidRDefault="008623C4" w:rsidP="00A54F87">
      <w:pPr>
        <w:pStyle w:val="2f3"/>
        <w:rPr>
          <w:rFonts w:hint="eastAsia"/>
        </w:rPr>
      </w:pPr>
      <w:r>
        <w:t>[R2]interface GigabitEthernet0/0/1</w:t>
      </w:r>
    </w:p>
    <w:p w14:paraId="6A5A52B9" w14:textId="77777777" w:rsidR="008623C4" w:rsidRPr="00CB1B9B" w:rsidRDefault="008623C4" w:rsidP="00A54F87">
      <w:pPr>
        <w:pStyle w:val="2f3"/>
        <w:rPr>
          <w:rFonts w:hint="eastAsia"/>
        </w:rPr>
      </w:pPr>
      <w:r>
        <w:t>[R2-GigabitEthernet0/0/1] mpls</w:t>
      </w:r>
    </w:p>
    <w:p w14:paraId="2624806A" w14:textId="77777777" w:rsidR="008623C4" w:rsidRPr="00CB1B9B" w:rsidRDefault="008623C4" w:rsidP="00A54F87">
      <w:pPr>
        <w:pStyle w:val="2f3"/>
        <w:rPr>
          <w:rFonts w:hint="eastAsia"/>
        </w:rPr>
      </w:pPr>
      <w:r>
        <w:t>[R2-GigabitEthernet0/0/1] mpls ldp</w:t>
      </w:r>
    </w:p>
    <w:p w14:paraId="615F29FD" w14:textId="77777777" w:rsidR="008623C4" w:rsidRPr="00CB1B9B" w:rsidRDefault="008623C4" w:rsidP="00A54F87">
      <w:pPr>
        <w:pStyle w:val="2f3"/>
        <w:rPr>
          <w:rFonts w:hint="eastAsia"/>
        </w:rPr>
      </w:pPr>
      <w:r>
        <w:t>[R2-GigabitEthernet0/0/1] quit</w:t>
      </w:r>
    </w:p>
    <w:p w14:paraId="1ADAB3B1" w14:textId="77777777" w:rsidR="008623C4" w:rsidRPr="00CB1B9B" w:rsidRDefault="008623C4" w:rsidP="00A54F87">
      <w:pPr>
        <w:pStyle w:val="2f3"/>
        <w:rPr>
          <w:rFonts w:hint="eastAsia"/>
        </w:rPr>
      </w:pPr>
      <w:r>
        <w:t>[R2]interface GigabitEthernet0/0/2</w:t>
      </w:r>
    </w:p>
    <w:p w14:paraId="532C4C8A" w14:textId="77777777" w:rsidR="008623C4" w:rsidRPr="00CB1B9B" w:rsidRDefault="008623C4" w:rsidP="00A54F87">
      <w:pPr>
        <w:pStyle w:val="2f3"/>
        <w:rPr>
          <w:rFonts w:hint="eastAsia"/>
        </w:rPr>
      </w:pPr>
      <w:r>
        <w:t>[R2-GigabitEthernet0/0/2] mpls</w:t>
      </w:r>
    </w:p>
    <w:p w14:paraId="65812FA9" w14:textId="77777777" w:rsidR="008623C4" w:rsidRPr="00CB1B9B" w:rsidRDefault="008623C4" w:rsidP="00A54F87">
      <w:pPr>
        <w:pStyle w:val="2f3"/>
        <w:rPr>
          <w:rFonts w:hint="eastAsia"/>
        </w:rPr>
      </w:pPr>
      <w:r>
        <w:t>[R2-GigabitEthernet0/0/2] mpls ldp</w:t>
      </w:r>
    </w:p>
    <w:p w14:paraId="280E44F5" w14:textId="77777777" w:rsidR="008623C4" w:rsidRPr="00CB1B9B" w:rsidRDefault="008623C4" w:rsidP="00A54F87">
      <w:pPr>
        <w:pStyle w:val="2f3"/>
        <w:rPr>
          <w:rFonts w:hint="eastAsia"/>
        </w:rPr>
      </w:pPr>
      <w:r>
        <w:t>[R2-GigabitEthernet0/0/2] quit</w:t>
      </w:r>
    </w:p>
    <w:p w14:paraId="46782752" w14:textId="77777777" w:rsidR="008623C4" w:rsidRPr="00CB1B9B" w:rsidRDefault="008623C4" w:rsidP="00A54F87">
      <w:pPr>
        <w:pStyle w:val="1e"/>
      </w:pPr>
      <w:r>
        <w:t># Configure MPLS on R3.</w:t>
      </w:r>
    </w:p>
    <w:p w14:paraId="0A895719" w14:textId="77777777" w:rsidR="008623C4" w:rsidRPr="00CB1B9B" w:rsidRDefault="008623C4" w:rsidP="00A54F87">
      <w:pPr>
        <w:pStyle w:val="2f3"/>
        <w:rPr>
          <w:rFonts w:hint="eastAsia"/>
        </w:rPr>
      </w:pPr>
      <w:r>
        <w:t>[R3]mpls lsr-id 10.10.10.3</w:t>
      </w:r>
    </w:p>
    <w:p w14:paraId="51DF198C" w14:textId="77777777" w:rsidR="008623C4" w:rsidRPr="00CB1B9B" w:rsidRDefault="008623C4" w:rsidP="00A54F87">
      <w:pPr>
        <w:pStyle w:val="2f3"/>
        <w:rPr>
          <w:rFonts w:hint="eastAsia"/>
        </w:rPr>
      </w:pPr>
      <w:r>
        <w:t>[R3]mpls</w:t>
      </w:r>
    </w:p>
    <w:p w14:paraId="76E3E3ED" w14:textId="77777777" w:rsidR="008623C4" w:rsidRPr="00CB1B9B" w:rsidRDefault="008623C4" w:rsidP="00A54F87">
      <w:pPr>
        <w:pStyle w:val="2f3"/>
        <w:rPr>
          <w:rFonts w:hint="eastAsia"/>
        </w:rPr>
      </w:pPr>
      <w:r>
        <w:t>[R3-mpls] quit</w:t>
      </w:r>
    </w:p>
    <w:p w14:paraId="1FABF3A9" w14:textId="77777777" w:rsidR="008623C4" w:rsidRPr="00CB1B9B" w:rsidRDefault="008623C4" w:rsidP="00A54F87">
      <w:pPr>
        <w:pStyle w:val="2f3"/>
        <w:rPr>
          <w:rFonts w:hint="eastAsia"/>
        </w:rPr>
      </w:pPr>
      <w:r>
        <w:t>[R3]mpls ldp</w:t>
      </w:r>
    </w:p>
    <w:p w14:paraId="22AF57EA" w14:textId="77777777" w:rsidR="008623C4" w:rsidRPr="00CB1B9B" w:rsidRDefault="008623C4" w:rsidP="00A54F87">
      <w:pPr>
        <w:pStyle w:val="2f3"/>
        <w:rPr>
          <w:rFonts w:hint="eastAsia"/>
        </w:rPr>
      </w:pPr>
      <w:r>
        <w:t>[R3-mpls-ldp] quit</w:t>
      </w:r>
    </w:p>
    <w:p w14:paraId="3BCC645B" w14:textId="77777777" w:rsidR="008623C4" w:rsidRPr="00CB1B9B" w:rsidRDefault="008623C4" w:rsidP="00A54F87">
      <w:pPr>
        <w:pStyle w:val="2f3"/>
        <w:rPr>
          <w:rFonts w:hint="eastAsia"/>
        </w:rPr>
      </w:pPr>
      <w:r>
        <w:t>[R3]interface GigabitEthernet0/0/2</w:t>
      </w:r>
    </w:p>
    <w:p w14:paraId="2B32C150" w14:textId="77777777" w:rsidR="008623C4" w:rsidRPr="00CB1B9B" w:rsidRDefault="008623C4" w:rsidP="00A54F87">
      <w:pPr>
        <w:pStyle w:val="2f3"/>
        <w:rPr>
          <w:rFonts w:hint="eastAsia"/>
        </w:rPr>
      </w:pPr>
      <w:r>
        <w:t>[R3-GigabitEthernet0/0/2] mpls</w:t>
      </w:r>
    </w:p>
    <w:p w14:paraId="552EF420" w14:textId="77777777" w:rsidR="008623C4" w:rsidRPr="00CB1B9B" w:rsidRDefault="008623C4" w:rsidP="00A54F87">
      <w:pPr>
        <w:pStyle w:val="2f3"/>
        <w:rPr>
          <w:rFonts w:hint="eastAsia"/>
        </w:rPr>
      </w:pPr>
      <w:r>
        <w:t>[R3-GigabitEthernet0/0/2] mpls ldp</w:t>
      </w:r>
    </w:p>
    <w:p w14:paraId="05585635" w14:textId="77777777" w:rsidR="008623C4" w:rsidRPr="00CB1B9B" w:rsidRDefault="008623C4" w:rsidP="00A54F87">
      <w:pPr>
        <w:pStyle w:val="2f3"/>
        <w:rPr>
          <w:rFonts w:hint="eastAsia"/>
        </w:rPr>
      </w:pPr>
      <w:r>
        <w:t>[R3-GigabitEthernet0/0/2] quit</w:t>
      </w:r>
    </w:p>
    <w:p w14:paraId="28EFD5EB" w14:textId="77777777" w:rsidR="008623C4" w:rsidRPr="00CB1B9B" w:rsidRDefault="008623C4" w:rsidP="00A54F87">
      <w:pPr>
        <w:pStyle w:val="2f3"/>
        <w:rPr>
          <w:rFonts w:hint="eastAsia"/>
        </w:rPr>
      </w:pPr>
      <w:r>
        <w:t>[R3]interface GigabitEthernet0/0/3</w:t>
      </w:r>
    </w:p>
    <w:p w14:paraId="13EE67B9" w14:textId="77777777" w:rsidR="008623C4" w:rsidRPr="00CB1B9B" w:rsidRDefault="008623C4" w:rsidP="00A54F87">
      <w:pPr>
        <w:pStyle w:val="2f3"/>
        <w:rPr>
          <w:rFonts w:hint="eastAsia"/>
        </w:rPr>
      </w:pPr>
      <w:r>
        <w:t>[R3-GigabitEthernet0/0/3] mpls</w:t>
      </w:r>
    </w:p>
    <w:p w14:paraId="3C0DE565" w14:textId="77777777" w:rsidR="008623C4" w:rsidRPr="00CB1B9B" w:rsidRDefault="008623C4" w:rsidP="00A54F87">
      <w:pPr>
        <w:pStyle w:val="2f3"/>
        <w:rPr>
          <w:rFonts w:hint="eastAsia"/>
        </w:rPr>
      </w:pPr>
      <w:r>
        <w:t>[R3-GigabitEthernet0/0/3] mpls ldp</w:t>
      </w:r>
    </w:p>
    <w:p w14:paraId="7C262E93" w14:textId="77777777" w:rsidR="008623C4" w:rsidRPr="00CB1B9B" w:rsidRDefault="008623C4" w:rsidP="00A54F87">
      <w:pPr>
        <w:pStyle w:val="2f3"/>
        <w:rPr>
          <w:rFonts w:hint="eastAsia"/>
        </w:rPr>
      </w:pPr>
      <w:r>
        <w:t>[R3-GigabitEthernet0/0/3] quit</w:t>
      </w:r>
    </w:p>
    <w:p w14:paraId="5FD5CA44" w14:textId="77777777" w:rsidR="008623C4" w:rsidRPr="00CB1B9B" w:rsidRDefault="008623C4" w:rsidP="00A54F87">
      <w:pPr>
        <w:pStyle w:val="1e"/>
      </w:pPr>
      <w:r>
        <w:t># Configure MPLS on R4.</w:t>
      </w:r>
    </w:p>
    <w:p w14:paraId="27BD7F20" w14:textId="77777777" w:rsidR="008623C4" w:rsidRPr="00CB1B9B" w:rsidRDefault="008623C4" w:rsidP="00A54F87">
      <w:pPr>
        <w:pStyle w:val="2f3"/>
        <w:rPr>
          <w:rFonts w:hint="eastAsia"/>
        </w:rPr>
      </w:pPr>
      <w:r>
        <w:t>[R4]mpls lsr-id 10.10.10.4</w:t>
      </w:r>
    </w:p>
    <w:p w14:paraId="2BC2C219" w14:textId="77777777" w:rsidR="008623C4" w:rsidRPr="00CB1B9B" w:rsidRDefault="008623C4" w:rsidP="00A54F87">
      <w:pPr>
        <w:pStyle w:val="2f3"/>
        <w:rPr>
          <w:rFonts w:hint="eastAsia"/>
        </w:rPr>
      </w:pPr>
      <w:r>
        <w:t>[R4]mpls</w:t>
      </w:r>
    </w:p>
    <w:p w14:paraId="699CF9E5" w14:textId="77777777" w:rsidR="008623C4" w:rsidRPr="00CB1B9B" w:rsidRDefault="008623C4" w:rsidP="00A54F87">
      <w:pPr>
        <w:pStyle w:val="2f3"/>
        <w:rPr>
          <w:rFonts w:hint="eastAsia"/>
        </w:rPr>
      </w:pPr>
      <w:r>
        <w:t>[R4-mpls] quit</w:t>
      </w:r>
    </w:p>
    <w:p w14:paraId="462BA49A" w14:textId="77777777" w:rsidR="008623C4" w:rsidRPr="00CB1B9B" w:rsidRDefault="008623C4" w:rsidP="00A54F87">
      <w:pPr>
        <w:pStyle w:val="2f3"/>
        <w:rPr>
          <w:rFonts w:hint="eastAsia"/>
        </w:rPr>
      </w:pPr>
      <w:r>
        <w:t>[R4]mpls ldp</w:t>
      </w:r>
    </w:p>
    <w:p w14:paraId="13567CB1" w14:textId="77777777" w:rsidR="008623C4" w:rsidRPr="00CB1B9B" w:rsidRDefault="008623C4" w:rsidP="00A54F87">
      <w:pPr>
        <w:pStyle w:val="2f3"/>
        <w:rPr>
          <w:rFonts w:hint="eastAsia"/>
        </w:rPr>
      </w:pPr>
      <w:r>
        <w:t>[R4-mpls-ldp] quit</w:t>
      </w:r>
    </w:p>
    <w:p w14:paraId="77FA567C" w14:textId="77777777" w:rsidR="008623C4" w:rsidRPr="00CB1B9B" w:rsidRDefault="008623C4" w:rsidP="00A54F87">
      <w:pPr>
        <w:pStyle w:val="2f3"/>
        <w:rPr>
          <w:rFonts w:hint="eastAsia"/>
        </w:rPr>
      </w:pPr>
      <w:r>
        <w:t>[R4]interface GigabitEthernet0/0/1</w:t>
      </w:r>
    </w:p>
    <w:p w14:paraId="59D4B820" w14:textId="77777777" w:rsidR="008623C4" w:rsidRPr="00CB1B9B" w:rsidRDefault="008623C4" w:rsidP="00A54F87">
      <w:pPr>
        <w:pStyle w:val="2f3"/>
        <w:rPr>
          <w:rFonts w:hint="eastAsia"/>
        </w:rPr>
      </w:pPr>
      <w:r>
        <w:t>[R4-GigabitEthernet0/0/1] mpls</w:t>
      </w:r>
    </w:p>
    <w:p w14:paraId="50A87ED0" w14:textId="77777777" w:rsidR="008623C4" w:rsidRPr="00CB1B9B" w:rsidRDefault="008623C4" w:rsidP="00A54F87">
      <w:pPr>
        <w:pStyle w:val="2f3"/>
        <w:rPr>
          <w:rFonts w:hint="eastAsia"/>
        </w:rPr>
      </w:pPr>
      <w:r>
        <w:t>[R4-GigabitEthernet0/0/1] mpls ldp</w:t>
      </w:r>
    </w:p>
    <w:p w14:paraId="6B15CD92" w14:textId="77777777" w:rsidR="008623C4" w:rsidRPr="00CB1B9B" w:rsidRDefault="008623C4" w:rsidP="00A54F87">
      <w:pPr>
        <w:pStyle w:val="2f3"/>
        <w:rPr>
          <w:rFonts w:hint="eastAsia"/>
        </w:rPr>
      </w:pPr>
      <w:r>
        <w:t>[R4-GigabitEthernet0/0/1] quit</w:t>
      </w:r>
    </w:p>
    <w:p w14:paraId="3E7C5C57" w14:textId="77777777" w:rsidR="008623C4" w:rsidRPr="00CB1B9B" w:rsidRDefault="008623C4" w:rsidP="00A54F87">
      <w:pPr>
        <w:pStyle w:val="2f3"/>
        <w:rPr>
          <w:rFonts w:hint="eastAsia"/>
        </w:rPr>
      </w:pPr>
      <w:r>
        <w:t>[R4]interface GigabitEthernet0/0/3</w:t>
      </w:r>
    </w:p>
    <w:p w14:paraId="43EF4AA6" w14:textId="77777777" w:rsidR="008623C4" w:rsidRPr="00CB1B9B" w:rsidRDefault="008623C4" w:rsidP="00A54F87">
      <w:pPr>
        <w:pStyle w:val="2f3"/>
        <w:rPr>
          <w:rFonts w:hint="eastAsia"/>
        </w:rPr>
      </w:pPr>
      <w:r>
        <w:t>[R4-GigabitEthernet0/0/3] mpls</w:t>
      </w:r>
    </w:p>
    <w:p w14:paraId="4E0FA25D" w14:textId="77777777" w:rsidR="008623C4" w:rsidRPr="00CB1B9B" w:rsidRDefault="008623C4" w:rsidP="00A54F87">
      <w:pPr>
        <w:pStyle w:val="2f3"/>
        <w:rPr>
          <w:rFonts w:hint="eastAsia"/>
        </w:rPr>
      </w:pPr>
      <w:r>
        <w:t>[R4-GigabitEthernet0/0/3] mpls ldp</w:t>
      </w:r>
    </w:p>
    <w:p w14:paraId="48D49E61" w14:textId="77777777" w:rsidR="008623C4" w:rsidRPr="00CB1B9B" w:rsidRDefault="008623C4" w:rsidP="00A54F87">
      <w:pPr>
        <w:pStyle w:val="2f3"/>
        <w:rPr>
          <w:rFonts w:hint="eastAsia"/>
        </w:rPr>
      </w:pPr>
      <w:r>
        <w:t>[R4-GigabitEthernet0/0/3] quit</w:t>
      </w:r>
    </w:p>
    <w:p w14:paraId="1FCCCBDA" w14:textId="77777777" w:rsidR="008623C4" w:rsidRPr="00CB1B9B" w:rsidRDefault="008623C4" w:rsidP="00A54F87">
      <w:pPr>
        <w:pStyle w:val="1e"/>
      </w:pPr>
      <w:r>
        <w:t>Check the MPLS configuration.</w:t>
      </w:r>
    </w:p>
    <w:p w14:paraId="0EB53128" w14:textId="77777777" w:rsidR="008623C4" w:rsidRPr="00CB1B9B" w:rsidRDefault="008623C4" w:rsidP="00A54F87">
      <w:pPr>
        <w:pStyle w:val="1e"/>
      </w:pPr>
      <w:r>
        <w:t># Check information about LDP peers on R3.</w:t>
      </w:r>
    </w:p>
    <w:p w14:paraId="582B7F88" w14:textId="77777777" w:rsidR="008623C4" w:rsidRPr="00CB1B9B" w:rsidRDefault="008623C4" w:rsidP="00A54F87">
      <w:pPr>
        <w:pStyle w:val="2f3"/>
        <w:rPr>
          <w:rFonts w:hint="eastAsia"/>
        </w:rPr>
      </w:pPr>
      <w:r>
        <w:lastRenderedPageBreak/>
        <w:t xml:space="preserve">[R3]display mpls ldp peer </w:t>
      </w:r>
    </w:p>
    <w:p w14:paraId="17C8607F" w14:textId="77777777" w:rsidR="008623C4" w:rsidRPr="00CB1B9B" w:rsidRDefault="008623C4" w:rsidP="00A54F87">
      <w:pPr>
        <w:pStyle w:val="2f3"/>
        <w:rPr>
          <w:rFonts w:hint="eastAsia"/>
        </w:rPr>
      </w:pPr>
      <w:r w:rsidRPr="00CB1B9B">
        <w:rPr>
          <w:rFonts w:hint="eastAsia"/>
        </w:rPr>
        <w:t xml:space="preserve"> </w:t>
      </w:r>
    </w:p>
    <w:p w14:paraId="7D2AA4AD" w14:textId="77777777" w:rsidR="008623C4" w:rsidRPr="00CB1B9B" w:rsidRDefault="008623C4" w:rsidP="00A54F87">
      <w:pPr>
        <w:pStyle w:val="2f3"/>
        <w:rPr>
          <w:rFonts w:hint="eastAsia"/>
        </w:rPr>
      </w:pPr>
      <w:r>
        <w:t xml:space="preserve"> LDP Peer Information in Public network</w:t>
      </w:r>
    </w:p>
    <w:p w14:paraId="67FC780E" w14:textId="77777777" w:rsidR="008623C4" w:rsidRPr="00CB1B9B" w:rsidRDefault="008623C4" w:rsidP="00A54F87">
      <w:pPr>
        <w:pStyle w:val="2f3"/>
        <w:rPr>
          <w:rFonts w:hint="eastAsia"/>
        </w:rPr>
      </w:pPr>
      <w:r>
        <w:t xml:space="preserve"> A '*' before a peer means the peer is being deleted.</w:t>
      </w:r>
    </w:p>
    <w:p w14:paraId="5B96B0FD" w14:textId="77777777" w:rsidR="008623C4" w:rsidRPr="00CB1B9B" w:rsidRDefault="008623C4" w:rsidP="00A54F87">
      <w:pPr>
        <w:pStyle w:val="2f3"/>
        <w:rPr>
          <w:rFonts w:hint="eastAsia"/>
        </w:rPr>
      </w:pPr>
      <w:r>
        <w:t xml:space="preserve"> ------------------------------------------------------------------------------</w:t>
      </w:r>
    </w:p>
    <w:p w14:paraId="3F10B613" w14:textId="77777777" w:rsidR="008623C4" w:rsidRPr="00CB1B9B" w:rsidRDefault="008623C4" w:rsidP="00A54F87">
      <w:pPr>
        <w:pStyle w:val="2f3"/>
        <w:rPr>
          <w:rFonts w:hint="eastAsia"/>
        </w:rPr>
      </w:pPr>
      <w:r>
        <w:t xml:space="preserve"> PeerID              TransportAddress    DiscoverySource</w:t>
      </w:r>
    </w:p>
    <w:p w14:paraId="7F25BA69" w14:textId="77777777" w:rsidR="008623C4" w:rsidRPr="00CB1B9B" w:rsidRDefault="008623C4" w:rsidP="00A54F87">
      <w:pPr>
        <w:pStyle w:val="2f3"/>
        <w:rPr>
          <w:rFonts w:hint="eastAsia"/>
        </w:rPr>
      </w:pPr>
      <w:r>
        <w:t xml:space="preserve"> ------------------------------------------------------------------------------</w:t>
      </w:r>
    </w:p>
    <w:p w14:paraId="656D413C" w14:textId="77777777" w:rsidR="008623C4" w:rsidRPr="00CB1B9B" w:rsidRDefault="008623C4" w:rsidP="00A54F87">
      <w:pPr>
        <w:pStyle w:val="2f3"/>
        <w:rPr>
          <w:rFonts w:hint="eastAsia"/>
        </w:rPr>
      </w:pPr>
      <w:r>
        <w:t xml:space="preserve"> 10.10.10.2:0           10.10.10.2         GigabitEthernet0/0/3</w:t>
      </w:r>
    </w:p>
    <w:p w14:paraId="2B6C74A3" w14:textId="77777777" w:rsidR="008623C4" w:rsidRPr="00CB1B9B" w:rsidRDefault="008623C4" w:rsidP="00A54F87">
      <w:pPr>
        <w:pStyle w:val="2f3"/>
        <w:rPr>
          <w:rFonts w:hint="eastAsia"/>
        </w:rPr>
      </w:pPr>
      <w:r>
        <w:t xml:space="preserve"> 10.10.10.4:0           10.10.10.4         GigabitEthernet0/0/2</w:t>
      </w:r>
    </w:p>
    <w:p w14:paraId="7AC362E2" w14:textId="77777777" w:rsidR="008623C4" w:rsidRPr="00CB1B9B" w:rsidRDefault="008623C4" w:rsidP="00A54F87">
      <w:pPr>
        <w:pStyle w:val="2f3"/>
        <w:rPr>
          <w:rFonts w:hint="eastAsia"/>
        </w:rPr>
      </w:pPr>
      <w:r>
        <w:t xml:space="preserve"> ------------------------------------------------------------------------------</w:t>
      </w:r>
    </w:p>
    <w:p w14:paraId="34B577DB" w14:textId="77777777" w:rsidR="008623C4" w:rsidRPr="00CB1B9B" w:rsidRDefault="008623C4" w:rsidP="00A54F87">
      <w:pPr>
        <w:pStyle w:val="2f3"/>
        <w:rPr>
          <w:rFonts w:hint="eastAsia"/>
        </w:rPr>
      </w:pPr>
      <w:r>
        <w:t xml:space="preserve"> TOTAL: 2 Peer(s) Found. </w:t>
      </w:r>
    </w:p>
    <w:p w14:paraId="30C3DADC" w14:textId="77777777" w:rsidR="008623C4" w:rsidRPr="00CB1B9B" w:rsidRDefault="008623C4" w:rsidP="00A54F87">
      <w:pPr>
        <w:pStyle w:val="1e"/>
      </w:pPr>
      <w:r>
        <w:t># Check information about LSPs on R3.</w:t>
      </w:r>
    </w:p>
    <w:p w14:paraId="64AFFCA4" w14:textId="77777777" w:rsidR="008623C4" w:rsidRDefault="008623C4" w:rsidP="00A54F87">
      <w:pPr>
        <w:pStyle w:val="2f3"/>
        <w:rPr>
          <w:rFonts w:hint="eastAsia"/>
        </w:rPr>
      </w:pPr>
      <w:r>
        <w:t>[R3]display</w:t>
      </w:r>
      <w:r>
        <w:tab/>
        <w:t>mpls</w:t>
      </w:r>
      <w:r>
        <w:tab/>
        <w:t>lsp</w:t>
      </w:r>
      <w:r>
        <w:tab/>
      </w:r>
    </w:p>
    <w:p w14:paraId="4E7C0DCC" w14:textId="77777777" w:rsidR="008623C4" w:rsidRDefault="008623C4" w:rsidP="00A54F87">
      <w:pPr>
        <w:pStyle w:val="2f3"/>
        <w:rPr>
          <w:rFonts w:hint="eastAsia"/>
        </w:rPr>
      </w:pPr>
      <w:r>
        <w:t>--------------------------------------------------------------------------------------------------------</w:t>
      </w:r>
    </w:p>
    <w:p w14:paraId="082A2C5F" w14:textId="77777777" w:rsidR="008623C4" w:rsidRDefault="008623C4" w:rsidP="00A54F87">
      <w:pPr>
        <w:pStyle w:val="2f3"/>
        <w:rPr>
          <w:rFonts w:hint="eastAsia"/>
        </w:rPr>
      </w:pPr>
      <w:r>
        <w:tab/>
      </w:r>
      <w:r>
        <w:tab/>
      </w:r>
      <w:r>
        <w:tab/>
      </w:r>
      <w:r>
        <w:tab/>
      </w:r>
      <w:r>
        <w:tab/>
      </w:r>
      <w:r>
        <w:tab/>
      </w:r>
      <w:r>
        <w:tab/>
      </w:r>
      <w:r>
        <w:tab/>
      </w:r>
      <w:r>
        <w:tab/>
      </w:r>
      <w:r>
        <w:tab/>
      </w:r>
      <w:r>
        <w:tab/>
      </w:r>
      <w:r>
        <w:tab/>
      </w:r>
      <w:r>
        <w:tab/>
      </w:r>
      <w:r>
        <w:tab/>
      </w:r>
      <w:r>
        <w:tab/>
      </w:r>
      <w:r>
        <w:tab/>
      </w:r>
      <w:r>
        <w:tab/>
        <w:t>LSP</w:t>
      </w:r>
      <w:r>
        <w:tab/>
        <w:t>Information:</w:t>
      </w:r>
      <w:r>
        <w:tab/>
        <w:t>LDP</w:t>
      </w:r>
      <w:r>
        <w:tab/>
        <w:t>LSP</w:t>
      </w:r>
    </w:p>
    <w:p w14:paraId="54F4E325" w14:textId="77777777" w:rsidR="008623C4" w:rsidRDefault="008623C4" w:rsidP="00A54F87">
      <w:pPr>
        <w:pStyle w:val="2f3"/>
        <w:rPr>
          <w:rFonts w:hint="eastAsia"/>
        </w:rPr>
      </w:pPr>
      <w:r>
        <w:t>--------------------------------------------------------------------------------------------------------</w:t>
      </w:r>
    </w:p>
    <w:p w14:paraId="51BAE9D7" w14:textId="77777777" w:rsidR="008623C4" w:rsidRDefault="008623C4" w:rsidP="00A54F87">
      <w:pPr>
        <w:pStyle w:val="2f3"/>
        <w:rPr>
          <w:rFonts w:hint="eastAsia"/>
        </w:rPr>
      </w:pPr>
      <w:r>
        <w:t>FEC</w:t>
      </w:r>
      <w:r>
        <w:tab/>
      </w:r>
      <w:r>
        <w:tab/>
      </w:r>
      <w:r>
        <w:tab/>
      </w:r>
      <w:r>
        <w:tab/>
      </w:r>
      <w:r>
        <w:tab/>
      </w:r>
      <w:r>
        <w:tab/>
      </w:r>
      <w:r>
        <w:tab/>
      </w:r>
      <w:r>
        <w:tab/>
      </w:r>
      <w:r>
        <w:tab/>
      </w:r>
      <w:r>
        <w:tab/>
      </w:r>
      <w:r>
        <w:tab/>
      </w:r>
      <w:r>
        <w:tab/>
      </w:r>
      <w:r>
        <w:tab/>
        <w:t>In/Out</w:t>
      </w:r>
      <w:r>
        <w:tab/>
        <w:t>Label</w:t>
      </w:r>
      <w:r>
        <w:tab/>
      </w:r>
      <w:r>
        <w:tab/>
      </w:r>
      <w:r>
        <w:tab/>
      </w:r>
      <w:r>
        <w:tab/>
        <w:t>In/Out</w:t>
      </w:r>
      <w:r>
        <w:tab/>
        <w:t>IF</w:t>
      </w:r>
      <w:r>
        <w:tab/>
      </w:r>
      <w:r>
        <w:tab/>
      </w:r>
      <w:r>
        <w:tab/>
      </w:r>
      <w:r>
        <w:tab/>
      </w:r>
      <w:r>
        <w:tab/>
      </w:r>
      <w:r>
        <w:tab/>
      </w:r>
      <w:r>
        <w:tab/>
      </w:r>
      <w:r>
        <w:tab/>
      </w:r>
      <w:r>
        <w:tab/>
      </w:r>
      <w:r>
        <w:tab/>
      </w:r>
      <w:r>
        <w:tab/>
      </w:r>
      <w:r>
        <w:tab/>
      </w:r>
      <w:r>
        <w:tab/>
      </w:r>
      <w:r>
        <w:tab/>
      </w:r>
      <w:r>
        <w:tab/>
      </w:r>
      <w:r>
        <w:tab/>
      </w:r>
      <w:r>
        <w:tab/>
      </w:r>
      <w:r>
        <w:tab/>
      </w:r>
      <w:r>
        <w:tab/>
      </w:r>
      <w:r>
        <w:tab/>
      </w:r>
      <w:r>
        <w:tab/>
      </w:r>
      <w:r>
        <w:tab/>
        <w:t>Vrf</w:t>
      </w:r>
      <w:r>
        <w:tab/>
        <w:t>Name</w:t>
      </w:r>
      <w:r>
        <w:tab/>
      </w:r>
      <w:r>
        <w:tab/>
      </w:r>
      <w:r>
        <w:tab/>
      </w:r>
      <w:r>
        <w:tab/>
      </w:r>
      <w:r>
        <w:tab/>
      </w:r>
      <w:r>
        <w:tab/>
      </w:r>
      <w:r>
        <w:tab/>
      </w:r>
    </w:p>
    <w:p w14:paraId="0AA9D06C" w14:textId="77777777" w:rsidR="008623C4" w:rsidRDefault="008623C4" w:rsidP="00A54F87">
      <w:pPr>
        <w:pStyle w:val="2f3"/>
        <w:rPr>
          <w:rFonts w:hint="eastAsia"/>
        </w:rPr>
      </w:pPr>
      <w:r>
        <w:t>10.10.10.2/32</w:t>
      </w:r>
      <w:r>
        <w:tab/>
      </w:r>
      <w:r>
        <w:tab/>
      </w:r>
      <w:r>
        <w:tab/>
      </w:r>
      <w:r>
        <w:tab/>
      </w:r>
      <w:r>
        <w:tab/>
      </w:r>
      <w:r>
        <w:tab/>
        <w:t>NULL/3</w:t>
      </w:r>
      <w:r>
        <w:tab/>
      </w:r>
      <w:r>
        <w:tab/>
      </w:r>
      <w:r>
        <w:tab/>
      </w:r>
      <w:r>
        <w:tab/>
      </w:r>
      <w:r>
        <w:tab/>
      </w:r>
      <w:r>
        <w:tab/>
      </w:r>
      <w:r>
        <w:tab/>
      </w:r>
      <w:r>
        <w:tab/>
        <w:t>-/GE0/0/3</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FAD879E" w14:textId="77777777" w:rsidR="008623C4" w:rsidRDefault="008623C4" w:rsidP="00A54F87">
      <w:pPr>
        <w:pStyle w:val="2f3"/>
        <w:rPr>
          <w:rFonts w:hint="eastAsia"/>
        </w:rPr>
      </w:pPr>
      <w:r>
        <w:t>10.10.10.2/32</w:t>
      </w:r>
      <w:r>
        <w:tab/>
      </w:r>
      <w:r>
        <w:tab/>
      </w:r>
      <w:r>
        <w:tab/>
      </w:r>
      <w:r>
        <w:tab/>
      </w:r>
      <w:r>
        <w:tab/>
      </w:r>
      <w:r>
        <w:tab/>
        <w:t>1024/3</w:t>
      </w:r>
      <w:r>
        <w:tab/>
      </w:r>
      <w:r>
        <w:tab/>
      </w:r>
      <w:r>
        <w:tab/>
      </w:r>
      <w:r>
        <w:tab/>
      </w:r>
      <w:r>
        <w:tab/>
      </w:r>
      <w:r>
        <w:tab/>
      </w:r>
      <w:r>
        <w:tab/>
      </w:r>
      <w:r>
        <w:tab/>
      </w:r>
      <w:r>
        <w:tab/>
        <w:t>-/GE0/0/3</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F387DB5" w14:textId="77777777" w:rsidR="008623C4" w:rsidRDefault="008623C4" w:rsidP="00A54F87">
      <w:pPr>
        <w:pStyle w:val="2f3"/>
        <w:rPr>
          <w:rFonts w:hint="eastAsia"/>
        </w:rPr>
      </w:pPr>
      <w:r>
        <w:t>10.10.10.3/32</w:t>
      </w:r>
      <w:r>
        <w:tab/>
      </w:r>
      <w:r>
        <w:tab/>
      </w:r>
      <w:r>
        <w:tab/>
      </w:r>
      <w:r>
        <w:tab/>
      </w:r>
      <w:r>
        <w:tab/>
      </w:r>
      <w:r>
        <w:tab/>
        <w:t>3/NULL</w:t>
      </w:r>
      <w:r>
        <w:tab/>
      </w:r>
      <w:r>
        <w:tab/>
      </w:r>
      <w:r>
        <w:tab/>
      </w:r>
      <w:r>
        <w:tab/>
      </w:r>
      <w:r>
        <w:tab/>
      </w: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53B6345" w14:textId="77777777" w:rsidR="008623C4" w:rsidRDefault="008623C4" w:rsidP="00A54F87">
      <w:pPr>
        <w:pStyle w:val="2f3"/>
        <w:rPr>
          <w:rFonts w:hint="eastAsia"/>
        </w:rPr>
      </w:pPr>
      <w:r>
        <w:t>10.10.10.4/32</w:t>
      </w:r>
      <w:r>
        <w:tab/>
      </w:r>
      <w:r>
        <w:tab/>
      </w:r>
      <w:r>
        <w:tab/>
      </w:r>
      <w:r>
        <w:tab/>
      </w:r>
      <w:r>
        <w:tab/>
      </w:r>
      <w:r>
        <w:tab/>
        <w:t>NULL/3</w:t>
      </w:r>
      <w:r>
        <w:tab/>
      </w:r>
      <w:r>
        <w:tab/>
      </w:r>
      <w:r>
        <w:tab/>
      </w:r>
      <w:r>
        <w:tab/>
      </w:r>
      <w:r>
        <w:tab/>
      </w:r>
      <w:r>
        <w:tab/>
      </w:r>
      <w:r>
        <w:tab/>
      </w:r>
      <w:r>
        <w:tab/>
        <w:t>-/GE0/0/2</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725C11B9" w14:textId="77777777" w:rsidR="008623C4" w:rsidRPr="00CB1B9B" w:rsidRDefault="008623C4" w:rsidP="00A54F87">
      <w:pPr>
        <w:pStyle w:val="2f3"/>
        <w:rPr>
          <w:rFonts w:hint="eastAsia"/>
        </w:rPr>
      </w:pPr>
      <w:r>
        <w:t>10.10.10.4/32</w:t>
      </w:r>
      <w:r>
        <w:tab/>
      </w:r>
      <w:r>
        <w:tab/>
      </w:r>
      <w:r>
        <w:tab/>
      </w:r>
      <w:r>
        <w:tab/>
      </w:r>
      <w:r>
        <w:tab/>
      </w:r>
      <w:r>
        <w:tab/>
        <w:t>1025/3</w:t>
      </w:r>
      <w:r>
        <w:tab/>
      </w:r>
      <w:r>
        <w:tab/>
      </w:r>
      <w:r>
        <w:tab/>
      </w:r>
      <w:r>
        <w:tab/>
      </w:r>
      <w:r>
        <w:tab/>
      </w:r>
      <w:r>
        <w:tab/>
      </w:r>
      <w:r>
        <w:tab/>
      </w:r>
      <w:r>
        <w:tab/>
      </w:r>
      <w:r>
        <w:tab/>
        <w:t>-/GE0/0/2</w:t>
      </w:r>
      <w:r>
        <w:tab/>
      </w:r>
    </w:p>
    <w:p w14:paraId="5120E73C" w14:textId="77777777" w:rsidR="008623C4" w:rsidRPr="00CB1B9B" w:rsidRDefault="008623C4" w:rsidP="00A54F87">
      <w:pPr>
        <w:pStyle w:val="1e"/>
      </w:pPr>
      <w:r>
        <w:t>The command output shows that an LDP LSP has been established.</w:t>
      </w:r>
    </w:p>
    <w:p w14:paraId="7653BA8A" w14:textId="77777777" w:rsidR="008623C4" w:rsidRPr="00CB1B9B" w:rsidRDefault="008623C4" w:rsidP="00D07FAA">
      <w:pPr>
        <w:pStyle w:val="3"/>
      </w:pPr>
      <w:r>
        <w:t>Establish VPNv4 IBGP peer relationships on the backbone network.</w:t>
      </w:r>
    </w:p>
    <w:p w14:paraId="052846DC" w14:textId="77777777" w:rsidR="008623C4" w:rsidRPr="00CB1B9B" w:rsidRDefault="008623C4" w:rsidP="00A54F87">
      <w:pPr>
        <w:pStyle w:val="1e"/>
      </w:pPr>
      <w:r>
        <w:t>Establish IBGP VPNv4 peer relationships in AS 65100, configure R3 as the VPN RR, and configure R2 and R4 as clients of R3.</w:t>
      </w:r>
    </w:p>
    <w:p w14:paraId="753309CF" w14:textId="77777777" w:rsidR="008623C4" w:rsidRPr="00CB1B9B" w:rsidRDefault="008623C4" w:rsidP="00A54F87">
      <w:pPr>
        <w:pStyle w:val="1e"/>
      </w:pPr>
      <w:r>
        <w:t>As AS 65100 only needs to transmit VPNv4 routes, so IPv4 IBGP peer relationships can be not established.</w:t>
      </w:r>
    </w:p>
    <w:p w14:paraId="420C4AA0" w14:textId="77777777" w:rsidR="008623C4" w:rsidRPr="00CB1B9B" w:rsidRDefault="008623C4" w:rsidP="00A54F87">
      <w:pPr>
        <w:pStyle w:val="1e"/>
      </w:pPr>
      <w:r>
        <w:t>When R3 functions as a VPN RR, the RT filtering function needs to be disabled because no VPN instance is configured.</w:t>
      </w:r>
    </w:p>
    <w:p w14:paraId="6C97C2D9" w14:textId="77777777" w:rsidR="008623C4" w:rsidRPr="00CB1B9B" w:rsidRDefault="008623C4" w:rsidP="00A54F87">
      <w:pPr>
        <w:pStyle w:val="1e"/>
      </w:pPr>
      <w:r>
        <w:t># Configure a VPNv4 IBGP peer on R2.</w:t>
      </w:r>
    </w:p>
    <w:p w14:paraId="151B0029" w14:textId="77777777" w:rsidR="008623C4" w:rsidRPr="00CB1B9B" w:rsidRDefault="008623C4" w:rsidP="00A54F87">
      <w:pPr>
        <w:pStyle w:val="2f3"/>
        <w:rPr>
          <w:rFonts w:hint="eastAsia"/>
        </w:rPr>
      </w:pPr>
      <w:r>
        <w:t>[R2]bgp 65100</w:t>
      </w:r>
    </w:p>
    <w:p w14:paraId="47E1EC27" w14:textId="77777777" w:rsidR="008623C4" w:rsidRPr="00CB1B9B" w:rsidRDefault="008623C4" w:rsidP="00A54F87">
      <w:pPr>
        <w:pStyle w:val="2f3"/>
        <w:rPr>
          <w:rFonts w:hint="eastAsia"/>
        </w:rPr>
      </w:pPr>
      <w:r>
        <w:t>[R2-bgp] undo default ipv4-unicast</w:t>
      </w:r>
    </w:p>
    <w:p w14:paraId="412D640B" w14:textId="77777777" w:rsidR="008623C4" w:rsidRPr="00CB1B9B" w:rsidRDefault="008623C4" w:rsidP="00A54F87">
      <w:pPr>
        <w:pStyle w:val="2f3"/>
        <w:rPr>
          <w:rFonts w:hint="eastAsia"/>
        </w:rPr>
      </w:pPr>
      <w:r>
        <w:t>[R2-bgp] peer 10.10.10.3 as-number 65100</w:t>
      </w:r>
    </w:p>
    <w:p w14:paraId="0563C59A" w14:textId="77777777" w:rsidR="008623C4" w:rsidRPr="00CB1B9B" w:rsidRDefault="008623C4" w:rsidP="00A54F87">
      <w:pPr>
        <w:pStyle w:val="2f3"/>
        <w:rPr>
          <w:rFonts w:hint="eastAsia"/>
        </w:rPr>
      </w:pPr>
      <w:r>
        <w:t>[R2-bgp] peer 10.10.10.3 connect-interface LoopBack0</w:t>
      </w:r>
    </w:p>
    <w:p w14:paraId="5FA062FC" w14:textId="77777777" w:rsidR="008623C4" w:rsidRPr="00CB1B9B" w:rsidRDefault="008623C4" w:rsidP="00A54F87">
      <w:pPr>
        <w:pStyle w:val="2f3"/>
        <w:rPr>
          <w:rFonts w:hint="eastAsia"/>
        </w:rPr>
      </w:pPr>
      <w:r>
        <w:t>[R2-bgp] ipv4-family vpnv4</w:t>
      </w:r>
    </w:p>
    <w:p w14:paraId="270246AC" w14:textId="77777777" w:rsidR="008623C4" w:rsidRPr="00CB1B9B" w:rsidRDefault="008623C4" w:rsidP="00A54F87">
      <w:pPr>
        <w:pStyle w:val="2f3"/>
        <w:rPr>
          <w:rFonts w:hint="eastAsia"/>
        </w:rPr>
      </w:pPr>
      <w:r>
        <w:t>[R2-bgp-af-vpnv4] peer 10.10.10.3 enable</w:t>
      </w:r>
    </w:p>
    <w:p w14:paraId="1D5E0842" w14:textId="77777777" w:rsidR="008623C4" w:rsidRPr="00CB1B9B" w:rsidRDefault="008623C4" w:rsidP="00A54F87">
      <w:pPr>
        <w:pStyle w:val="2f3"/>
        <w:rPr>
          <w:rFonts w:hint="eastAsia"/>
        </w:rPr>
      </w:pPr>
      <w:r>
        <w:t>[R2-bgp-af-vpnv4] quit</w:t>
      </w:r>
    </w:p>
    <w:p w14:paraId="3B6F824D" w14:textId="77777777" w:rsidR="008623C4" w:rsidRPr="00CB1B9B" w:rsidRDefault="008623C4" w:rsidP="00A54F87">
      <w:pPr>
        <w:pStyle w:val="1e"/>
      </w:pPr>
      <w:r>
        <w:t># Configure a VPNv4 IBGP peer on R3. The RT filtering function needs to be disabled on R3 that functions as the VPN RR.</w:t>
      </w:r>
    </w:p>
    <w:p w14:paraId="3FE691E6" w14:textId="77777777" w:rsidR="008623C4" w:rsidRPr="00CB1B9B" w:rsidRDefault="008623C4" w:rsidP="00A54F87">
      <w:pPr>
        <w:pStyle w:val="2f3"/>
        <w:rPr>
          <w:rFonts w:hint="eastAsia"/>
        </w:rPr>
      </w:pPr>
      <w:r>
        <w:t>[R3]bgp 65100</w:t>
      </w:r>
    </w:p>
    <w:p w14:paraId="0B77FACD" w14:textId="77777777" w:rsidR="008623C4" w:rsidRPr="00CB1B9B" w:rsidRDefault="008623C4" w:rsidP="00A54F87">
      <w:pPr>
        <w:pStyle w:val="2f3"/>
        <w:rPr>
          <w:rFonts w:hint="eastAsia"/>
        </w:rPr>
      </w:pPr>
      <w:r>
        <w:t>[R3-bgp] undo default ipv4-unicast</w:t>
      </w:r>
    </w:p>
    <w:p w14:paraId="14DD4093" w14:textId="77777777" w:rsidR="008623C4" w:rsidRPr="00CB1B9B" w:rsidRDefault="008623C4" w:rsidP="00A54F87">
      <w:pPr>
        <w:pStyle w:val="2f3"/>
        <w:rPr>
          <w:rFonts w:hint="eastAsia"/>
        </w:rPr>
      </w:pPr>
      <w:r>
        <w:t>[R3-bgp] peer 10.10.10.2 as-number 65100</w:t>
      </w:r>
    </w:p>
    <w:p w14:paraId="0703006D" w14:textId="77777777" w:rsidR="008623C4" w:rsidRPr="00CB1B9B" w:rsidRDefault="008623C4" w:rsidP="00A54F87">
      <w:pPr>
        <w:pStyle w:val="2f3"/>
        <w:rPr>
          <w:rFonts w:hint="eastAsia"/>
        </w:rPr>
      </w:pPr>
      <w:r>
        <w:t>[R3-bgp] peer 10.10.10.2 connect-interface LoopBack0</w:t>
      </w:r>
    </w:p>
    <w:p w14:paraId="193411D8" w14:textId="77777777" w:rsidR="008623C4" w:rsidRPr="00CB1B9B" w:rsidRDefault="008623C4" w:rsidP="00A54F87">
      <w:pPr>
        <w:pStyle w:val="2f3"/>
        <w:rPr>
          <w:rFonts w:hint="eastAsia"/>
        </w:rPr>
      </w:pPr>
      <w:r>
        <w:t>[R3-bgp] peer 10.10.10.4 as-number 65100</w:t>
      </w:r>
    </w:p>
    <w:p w14:paraId="7D9D4071" w14:textId="77777777" w:rsidR="008623C4" w:rsidRPr="00CB1B9B" w:rsidRDefault="008623C4" w:rsidP="00A54F87">
      <w:pPr>
        <w:pStyle w:val="2f3"/>
        <w:rPr>
          <w:rFonts w:hint="eastAsia"/>
        </w:rPr>
      </w:pPr>
      <w:r>
        <w:t>[R3-bgp] peer 10.10.10.4 connect-interface LoopBack0</w:t>
      </w:r>
    </w:p>
    <w:p w14:paraId="14BE1901" w14:textId="77777777" w:rsidR="008623C4" w:rsidRPr="00CB1B9B" w:rsidRDefault="008623C4" w:rsidP="00A54F87">
      <w:pPr>
        <w:pStyle w:val="2f3"/>
        <w:rPr>
          <w:rFonts w:hint="eastAsia"/>
        </w:rPr>
      </w:pPr>
      <w:r>
        <w:lastRenderedPageBreak/>
        <w:t>[R3-bgp] ipv4-family vpnv4</w:t>
      </w:r>
    </w:p>
    <w:p w14:paraId="5BD1E8D8" w14:textId="77777777" w:rsidR="008623C4" w:rsidRPr="00CB1B9B" w:rsidRDefault="008623C4" w:rsidP="00A54F87">
      <w:pPr>
        <w:pStyle w:val="2f3"/>
        <w:rPr>
          <w:rFonts w:hint="eastAsia"/>
        </w:rPr>
      </w:pPr>
      <w:r>
        <w:t>[R3-bgp-af-vpnv4] undo policy vpn-target</w:t>
      </w:r>
    </w:p>
    <w:p w14:paraId="1EDE8A20" w14:textId="77777777" w:rsidR="008623C4" w:rsidRPr="00CB1B9B" w:rsidRDefault="008623C4" w:rsidP="00A54F87">
      <w:pPr>
        <w:pStyle w:val="2f3"/>
        <w:rPr>
          <w:rFonts w:hint="eastAsia"/>
        </w:rPr>
      </w:pPr>
      <w:r>
        <w:t>[R3-bgp-af-vpnv4] peer 10.10.10.2 enable</w:t>
      </w:r>
    </w:p>
    <w:p w14:paraId="5A65B76E" w14:textId="77777777" w:rsidR="008623C4" w:rsidRPr="00CB1B9B" w:rsidRDefault="008623C4" w:rsidP="00A54F87">
      <w:pPr>
        <w:pStyle w:val="2f3"/>
        <w:rPr>
          <w:rFonts w:hint="eastAsia"/>
        </w:rPr>
      </w:pPr>
      <w:r>
        <w:t>[R3-bgp-af-vpnv4] peer 10.10.10.2 reflect-client</w:t>
      </w:r>
    </w:p>
    <w:p w14:paraId="0B3ACD95" w14:textId="77777777" w:rsidR="008623C4" w:rsidRPr="00CB1B9B" w:rsidRDefault="008623C4" w:rsidP="00A54F87">
      <w:pPr>
        <w:pStyle w:val="2f3"/>
        <w:rPr>
          <w:rFonts w:hint="eastAsia"/>
        </w:rPr>
      </w:pPr>
      <w:r>
        <w:t>[R3-bgp-af-vpnv4] peer 10.10.10.4 enable</w:t>
      </w:r>
    </w:p>
    <w:p w14:paraId="69ED7FB4" w14:textId="77777777" w:rsidR="008623C4" w:rsidRPr="00CB1B9B" w:rsidRDefault="008623C4" w:rsidP="00A54F87">
      <w:pPr>
        <w:pStyle w:val="2f3"/>
        <w:rPr>
          <w:rFonts w:hint="eastAsia"/>
        </w:rPr>
      </w:pPr>
      <w:r>
        <w:t>[R3-bgp-af-vpnv4] peer 10.10.10.4 reflect-client</w:t>
      </w:r>
    </w:p>
    <w:p w14:paraId="57490D88" w14:textId="77777777" w:rsidR="008623C4" w:rsidRPr="00CB1B9B" w:rsidRDefault="008623C4" w:rsidP="00A54F87">
      <w:pPr>
        <w:pStyle w:val="2f3"/>
        <w:rPr>
          <w:rFonts w:hint="eastAsia"/>
        </w:rPr>
      </w:pPr>
      <w:r>
        <w:t>[R3-bgp-af-vpnv4] quit</w:t>
      </w:r>
    </w:p>
    <w:p w14:paraId="2898FEE3" w14:textId="77777777" w:rsidR="008623C4" w:rsidRPr="00CB1B9B" w:rsidRDefault="008623C4" w:rsidP="00A54F87">
      <w:pPr>
        <w:pStyle w:val="1e"/>
      </w:pPr>
      <w:r>
        <w:t># Configure a VPNv4 IBGP peer on R4.</w:t>
      </w:r>
    </w:p>
    <w:p w14:paraId="10771433" w14:textId="77777777" w:rsidR="008623C4" w:rsidRPr="00CB1B9B" w:rsidRDefault="008623C4" w:rsidP="00A54F87">
      <w:pPr>
        <w:pStyle w:val="2f3"/>
        <w:rPr>
          <w:rFonts w:hint="eastAsia"/>
        </w:rPr>
      </w:pPr>
      <w:r>
        <w:t>[R4]bgp 65100</w:t>
      </w:r>
    </w:p>
    <w:p w14:paraId="434E91D0" w14:textId="77777777" w:rsidR="008623C4" w:rsidRPr="00CB1B9B" w:rsidRDefault="008623C4" w:rsidP="00A54F87">
      <w:pPr>
        <w:pStyle w:val="2f3"/>
        <w:rPr>
          <w:rFonts w:hint="eastAsia"/>
        </w:rPr>
      </w:pPr>
      <w:r>
        <w:t>[R4-bgp] undo default ipv4-unicast</w:t>
      </w:r>
    </w:p>
    <w:p w14:paraId="383CB5A0" w14:textId="77777777" w:rsidR="008623C4" w:rsidRPr="00CB1B9B" w:rsidRDefault="008623C4" w:rsidP="00A54F87">
      <w:pPr>
        <w:pStyle w:val="2f3"/>
        <w:rPr>
          <w:rFonts w:hint="eastAsia"/>
        </w:rPr>
      </w:pPr>
      <w:r>
        <w:t>[R4-bgp] peer 10.10.10.3 as-number 65100</w:t>
      </w:r>
    </w:p>
    <w:p w14:paraId="0C108588" w14:textId="77777777" w:rsidR="008623C4" w:rsidRPr="00CB1B9B" w:rsidRDefault="008623C4" w:rsidP="00A54F87">
      <w:pPr>
        <w:pStyle w:val="2f3"/>
        <w:rPr>
          <w:rFonts w:hint="eastAsia"/>
        </w:rPr>
      </w:pPr>
      <w:r>
        <w:t>[R4-bgp] peer 10.10.10.3 connect-interface LoopBack0</w:t>
      </w:r>
    </w:p>
    <w:p w14:paraId="70DF740A" w14:textId="77777777" w:rsidR="008623C4" w:rsidRPr="00CB1B9B" w:rsidRDefault="008623C4" w:rsidP="00A54F87">
      <w:pPr>
        <w:pStyle w:val="2f3"/>
        <w:rPr>
          <w:rFonts w:hint="eastAsia"/>
        </w:rPr>
      </w:pPr>
      <w:r>
        <w:t>[R4-bgp] ipv4-family vpnv4</w:t>
      </w:r>
    </w:p>
    <w:p w14:paraId="4773A855" w14:textId="77777777" w:rsidR="008623C4" w:rsidRPr="00CB1B9B" w:rsidRDefault="008623C4" w:rsidP="00A54F87">
      <w:pPr>
        <w:pStyle w:val="2f3"/>
        <w:rPr>
          <w:rFonts w:hint="eastAsia"/>
        </w:rPr>
      </w:pPr>
      <w:r>
        <w:t>[R4-bgp-af-vpnv4] peer 10.10.10.3 enable</w:t>
      </w:r>
    </w:p>
    <w:p w14:paraId="3B0D92BB" w14:textId="77777777" w:rsidR="008623C4" w:rsidRPr="00CB1B9B" w:rsidRDefault="008623C4" w:rsidP="00A54F87">
      <w:pPr>
        <w:pStyle w:val="2f3"/>
        <w:rPr>
          <w:rFonts w:hint="eastAsia"/>
        </w:rPr>
      </w:pPr>
      <w:r>
        <w:t>[R4-bgp-af-vpnv4] quit</w:t>
      </w:r>
    </w:p>
    <w:p w14:paraId="12C2DF36" w14:textId="77777777" w:rsidR="008623C4" w:rsidRPr="00CB1B9B" w:rsidRDefault="008623C4" w:rsidP="00A54F87">
      <w:pPr>
        <w:pStyle w:val="1e"/>
      </w:pPr>
      <w:r>
        <w:t>Check the BGP configuration.</w:t>
      </w:r>
    </w:p>
    <w:p w14:paraId="58F9D4D6" w14:textId="77777777" w:rsidR="008623C4" w:rsidRPr="00CB1B9B" w:rsidRDefault="008623C4" w:rsidP="00A54F87">
      <w:pPr>
        <w:pStyle w:val="1e"/>
      </w:pPr>
      <w:r>
        <w:t># Check the BGP VPNv4 peer on R3.</w:t>
      </w:r>
    </w:p>
    <w:p w14:paraId="0366F4C1" w14:textId="77777777" w:rsidR="008623C4" w:rsidRPr="00CB1B9B" w:rsidRDefault="008623C4" w:rsidP="00A54F87">
      <w:pPr>
        <w:pStyle w:val="2f3"/>
        <w:rPr>
          <w:rFonts w:hint="eastAsia"/>
        </w:rPr>
      </w:pPr>
      <w:r>
        <w:t xml:space="preserve">[R3-bgp]display bgp vpnv4 all peer </w:t>
      </w:r>
    </w:p>
    <w:p w14:paraId="1FC84FE1" w14:textId="77777777" w:rsidR="008623C4" w:rsidRPr="00CB1B9B" w:rsidRDefault="008623C4" w:rsidP="00A54F87">
      <w:pPr>
        <w:pStyle w:val="2f3"/>
        <w:rPr>
          <w:rFonts w:hint="eastAsia"/>
        </w:rPr>
      </w:pPr>
    </w:p>
    <w:p w14:paraId="62AD3451" w14:textId="77777777" w:rsidR="008623C4" w:rsidRPr="00CB1B9B" w:rsidRDefault="008623C4" w:rsidP="00A54F87">
      <w:pPr>
        <w:pStyle w:val="2f3"/>
        <w:rPr>
          <w:rFonts w:hint="eastAsia"/>
        </w:rPr>
      </w:pPr>
      <w:r>
        <w:t xml:space="preserve"> BGP local router ID : 10.10.10.3</w:t>
      </w:r>
    </w:p>
    <w:p w14:paraId="29BCEF81" w14:textId="77777777" w:rsidR="008623C4" w:rsidRPr="00CB1B9B" w:rsidRDefault="008623C4" w:rsidP="00A54F87">
      <w:pPr>
        <w:pStyle w:val="2f3"/>
        <w:rPr>
          <w:rFonts w:hint="eastAsia"/>
        </w:rPr>
      </w:pPr>
      <w:r>
        <w:t xml:space="preserve"> Local AS number : 65100</w:t>
      </w:r>
    </w:p>
    <w:p w14:paraId="503CE6CD" w14:textId="77777777" w:rsidR="008623C4" w:rsidRPr="00CB1B9B" w:rsidRDefault="008623C4" w:rsidP="00A54F87">
      <w:pPr>
        <w:pStyle w:val="2f3"/>
        <w:rPr>
          <w:rFonts w:hint="eastAsia"/>
        </w:rPr>
      </w:pPr>
      <w:r>
        <w:t xml:space="preserve"> Total number of peers : 2    Peers in established state : 2</w:t>
      </w:r>
    </w:p>
    <w:p w14:paraId="4B6F367D" w14:textId="77777777" w:rsidR="008623C4" w:rsidRPr="00CB1B9B" w:rsidRDefault="008623C4" w:rsidP="00A54F87">
      <w:pPr>
        <w:pStyle w:val="2f3"/>
        <w:rPr>
          <w:rFonts w:hint="eastAsia"/>
        </w:rPr>
      </w:pPr>
    </w:p>
    <w:p w14:paraId="048A4875" w14:textId="77777777" w:rsidR="008623C4" w:rsidRPr="00CB1B9B" w:rsidRDefault="008623C4" w:rsidP="00A54F87">
      <w:pPr>
        <w:pStyle w:val="2f3"/>
        <w:rPr>
          <w:rFonts w:hint="eastAsia"/>
        </w:rPr>
      </w:pPr>
      <w:r>
        <w:t xml:space="preserve">  Peer            V          AS  MsgRcvd  MsgSent  OutQ  Up/Down       State PrefRcv</w:t>
      </w:r>
    </w:p>
    <w:p w14:paraId="480A6B53" w14:textId="77777777" w:rsidR="008623C4" w:rsidRPr="00CB1B9B" w:rsidRDefault="008623C4" w:rsidP="00A54F87">
      <w:pPr>
        <w:pStyle w:val="2f3"/>
        <w:rPr>
          <w:rFonts w:hint="eastAsia"/>
        </w:rPr>
      </w:pPr>
    </w:p>
    <w:p w14:paraId="52C4192E" w14:textId="77777777" w:rsidR="008623C4" w:rsidRPr="00CB1B9B" w:rsidRDefault="008623C4" w:rsidP="00A54F87">
      <w:pPr>
        <w:pStyle w:val="2f3"/>
        <w:rPr>
          <w:rFonts w:hint="eastAsia"/>
        </w:rPr>
      </w:pPr>
      <w:r>
        <w:t xml:space="preserve">  10.10.10.2       4        65100      312      320      0   05:04:45  Established      0</w:t>
      </w:r>
    </w:p>
    <w:p w14:paraId="4806E53C" w14:textId="77777777" w:rsidR="008623C4" w:rsidRPr="00CB1B9B" w:rsidRDefault="008623C4" w:rsidP="00A54F87">
      <w:pPr>
        <w:pStyle w:val="2f3"/>
        <w:rPr>
          <w:rFonts w:hint="eastAsia"/>
        </w:rPr>
      </w:pPr>
      <w:r>
        <w:t xml:space="preserve">  10.10.10.4       4        65100      311      316      0   05:04:40  Established      0 </w:t>
      </w:r>
    </w:p>
    <w:p w14:paraId="4B94FB60" w14:textId="77777777" w:rsidR="008623C4" w:rsidRPr="00CB1B9B" w:rsidRDefault="008623C4" w:rsidP="00A54F87">
      <w:pPr>
        <w:pStyle w:val="1e"/>
      </w:pPr>
      <w:r>
        <w:t>The command output shows that an IBGP VPNv4 peer relationship has been established.</w:t>
      </w:r>
    </w:p>
    <w:p w14:paraId="2D7C5DC7" w14:textId="77777777" w:rsidR="008623C4" w:rsidRPr="00CB1B9B" w:rsidRDefault="008623C4" w:rsidP="00D07FAA">
      <w:pPr>
        <w:pStyle w:val="3"/>
      </w:pPr>
      <w:r>
        <w:t>Advertise the routing entry of the finance VPN.</w:t>
      </w:r>
    </w:p>
    <w:p w14:paraId="17267536" w14:textId="77777777" w:rsidR="008623C4" w:rsidRPr="00CB1B9B" w:rsidRDefault="008623C4" w:rsidP="00A54F87">
      <w:pPr>
        <w:pStyle w:val="1e"/>
      </w:pPr>
      <w:r>
        <w:t>R1 and R5 function as CEs and use OSPF to send routes of Loopback0 to PEs. Then PEs exchange routes.</w:t>
      </w:r>
    </w:p>
    <w:p w14:paraId="396B4AE5" w14:textId="77777777" w:rsidR="008623C4" w:rsidRPr="00CB1B9B" w:rsidRDefault="008623C4" w:rsidP="00A54F87">
      <w:pPr>
        <w:pStyle w:val="1e"/>
      </w:pPr>
      <w:r>
        <w:t>Set the process ID to 1, area ID to 0, and router ID to the loopback interface's IP address of the router. R2 with the router ID of 10.10.10.2 is used as an example.</w:t>
      </w:r>
    </w:p>
    <w:p w14:paraId="64250875" w14:textId="77777777" w:rsidR="008623C4" w:rsidRPr="00CB1B9B" w:rsidRDefault="008623C4" w:rsidP="00A54F87">
      <w:pPr>
        <w:pStyle w:val="1e"/>
      </w:pPr>
      <w:r>
        <w:t># Establish an OSPF neighbor relationship between R1 (CE) and R2 (PE).</w:t>
      </w:r>
    </w:p>
    <w:p w14:paraId="7BC26577" w14:textId="77777777" w:rsidR="008623C4" w:rsidRPr="00CB1B9B" w:rsidRDefault="008623C4" w:rsidP="00A54F87">
      <w:pPr>
        <w:pStyle w:val="2f3"/>
        <w:rPr>
          <w:rFonts w:hint="eastAsia"/>
        </w:rPr>
      </w:pPr>
      <w:r>
        <w:t>[R1]router id 10.10.10.1</w:t>
      </w:r>
    </w:p>
    <w:p w14:paraId="6BBB74D3" w14:textId="77777777" w:rsidR="008623C4" w:rsidRPr="00CB1B9B" w:rsidRDefault="008623C4" w:rsidP="00A54F87">
      <w:pPr>
        <w:pStyle w:val="2f3"/>
        <w:rPr>
          <w:rFonts w:hint="eastAsia"/>
        </w:rPr>
      </w:pPr>
      <w:r>
        <w:t>[R1]ospf 1</w:t>
      </w:r>
    </w:p>
    <w:p w14:paraId="117DA064" w14:textId="77777777" w:rsidR="008623C4" w:rsidRPr="00CB1B9B" w:rsidRDefault="008623C4" w:rsidP="00A54F87">
      <w:pPr>
        <w:pStyle w:val="2f3"/>
        <w:rPr>
          <w:rFonts w:hint="eastAsia"/>
        </w:rPr>
      </w:pPr>
      <w:r>
        <w:t>[R1-ospf-1] area 0</w:t>
      </w:r>
    </w:p>
    <w:p w14:paraId="1B7ED8CC" w14:textId="77777777" w:rsidR="008623C4" w:rsidRPr="00CB1B9B" w:rsidRDefault="008623C4" w:rsidP="00A54F87">
      <w:pPr>
        <w:pStyle w:val="2f3"/>
        <w:rPr>
          <w:rFonts w:hint="eastAsia"/>
        </w:rPr>
      </w:pPr>
      <w:r>
        <w:t xml:space="preserve">[R1-ospf-1-area-0.0.0.0] network 10.0.1.1 0.0.0.0 </w:t>
      </w:r>
    </w:p>
    <w:p w14:paraId="6C4FD3FC" w14:textId="77777777" w:rsidR="008623C4" w:rsidRPr="00CB1B9B" w:rsidRDefault="008623C4" w:rsidP="00A54F87">
      <w:pPr>
        <w:pStyle w:val="2f3"/>
        <w:rPr>
          <w:rFonts w:hint="eastAsia"/>
        </w:rPr>
      </w:pPr>
      <w:r>
        <w:t>[R1-ospf-1-area-0.0.0.0] network 10.0.12.1 0.0.0.0</w:t>
      </w:r>
    </w:p>
    <w:p w14:paraId="4D846E7F" w14:textId="77777777" w:rsidR="008623C4" w:rsidRPr="00CB1B9B" w:rsidRDefault="008623C4" w:rsidP="00A54F87">
      <w:pPr>
        <w:pStyle w:val="2f3"/>
        <w:rPr>
          <w:rFonts w:hint="eastAsia"/>
        </w:rPr>
      </w:pPr>
    </w:p>
    <w:p w14:paraId="6C8FD307" w14:textId="77777777" w:rsidR="008623C4" w:rsidRPr="00CB1B9B" w:rsidRDefault="008623C4" w:rsidP="00A54F87">
      <w:pPr>
        <w:pStyle w:val="2f3"/>
        <w:rPr>
          <w:rFonts w:hint="eastAsia"/>
        </w:rPr>
      </w:pPr>
      <w:r>
        <w:t>[R2]router id 10.10.10.2</w:t>
      </w:r>
    </w:p>
    <w:p w14:paraId="649FAC07" w14:textId="77777777" w:rsidR="008623C4" w:rsidRPr="00CB1B9B" w:rsidRDefault="008623C4" w:rsidP="00A54F87">
      <w:pPr>
        <w:pStyle w:val="2f3"/>
        <w:rPr>
          <w:rFonts w:hint="eastAsia"/>
        </w:rPr>
      </w:pPr>
      <w:r>
        <w:t>[R2]ospf 1 vpn-instance Finance&amp;OA</w:t>
      </w:r>
    </w:p>
    <w:p w14:paraId="5C976561" w14:textId="77777777" w:rsidR="008623C4" w:rsidRPr="00CB1B9B" w:rsidRDefault="008623C4" w:rsidP="00A54F87">
      <w:pPr>
        <w:pStyle w:val="2f3"/>
        <w:rPr>
          <w:rFonts w:hint="eastAsia"/>
        </w:rPr>
      </w:pPr>
      <w:r>
        <w:t>[R2-ospf-1] area 0</w:t>
      </w:r>
    </w:p>
    <w:p w14:paraId="3719161A" w14:textId="77777777" w:rsidR="008623C4" w:rsidRPr="00CB1B9B" w:rsidRDefault="008623C4" w:rsidP="00A54F87">
      <w:pPr>
        <w:pStyle w:val="2f3"/>
        <w:rPr>
          <w:rFonts w:hint="eastAsia"/>
        </w:rPr>
      </w:pPr>
      <w:r>
        <w:t>[R2-ospf-1-area-0.0.0.0] network 10.0.12.2 0.0.0.0</w:t>
      </w:r>
    </w:p>
    <w:p w14:paraId="5871B172" w14:textId="77777777" w:rsidR="008623C4" w:rsidRPr="00CB1B9B" w:rsidRDefault="008623C4" w:rsidP="00A54F87">
      <w:pPr>
        <w:pStyle w:val="2f3"/>
        <w:rPr>
          <w:rFonts w:hint="eastAsia"/>
        </w:rPr>
      </w:pPr>
      <w:r>
        <w:t>[R2-ospf-1-area-0.0.0.0] quit</w:t>
      </w:r>
    </w:p>
    <w:p w14:paraId="1CB13FA1" w14:textId="77777777" w:rsidR="008623C4" w:rsidRPr="00CB1B9B" w:rsidRDefault="008623C4" w:rsidP="00A54F87">
      <w:pPr>
        <w:pStyle w:val="1e"/>
      </w:pPr>
      <w:r>
        <w:t># Establish an OSPF neighbor relationship between R4 (CE) and R5 (PE).</w:t>
      </w:r>
    </w:p>
    <w:p w14:paraId="56E2B577" w14:textId="77777777" w:rsidR="008623C4" w:rsidRPr="00CB1B9B" w:rsidRDefault="008623C4" w:rsidP="00A54F87">
      <w:pPr>
        <w:pStyle w:val="2f3"/>
        <w:rPr>
          <w:rFonts w:hint="eastAsia"/>
        </w:rPr>
      </w:pPr>
      <w:r>
        <w:lastRenderedPageBreak/>
        <w:t>[R5]router id 10.10.10.5</w:t>
      </w:r>
    </w:p>
    <w:p w14:paraId="525875FD" w14:textId="77777777" w:rsidR="008623C4" w:rsidRPr="00CB1B9B" w:rsidRDefault="008623C4" w:rsidP="00A54F87">
      <w:pPr>
        <w:pStyle w:val="2f3"/>
        <w:rPr>
          <w:rFonts w:hint="eastAsia"/>
        </w:rPr>
      </w:pPr>
      <w:r>
        <w:t>[R5]ospf 1</w:t>
      </w:r>
    </w:p>
    <w:p w14:paraId="26B349FF" w14:textId="77777777" w:rsidR="008623C4" w:rsidRPr="00CB1B9B" w:rsidRDefault="008623C4" w:rsidP="00A54F87">
      <w:pPr>
        <w:pStyle w:val="2f3"/>
        <w:rPr>
          <w:rFonts w:hint="eastAsia"/>
        </w:rPr>
      </w:pPr>
      <w:r>
        <w:t>[R5-ospf-1] area 0</w:t>
      </w:r>
    </w:p>
    <w:p w14:paraId="472A825E" w14:textId="77777777" w:rsidR="008623C4" w:rsidRPr="00CB1B9B" w:rsidRDefault="008623C4" w:rsidP="00A54F87">
      <w:pPr>
        <w:pStyle w:val="2f3"/>
        <w:rPr>
          <w:rFonts w:hint="eastAsia"/>
        </w:rPr>
      </w:pPr>
      <w:r>
        <w:t xml:space="preserve">[R5-ospf-1-area-0.0.0.0] network 10.0.1.2 0.0.0.0 </w:t>
      </w:r>
    </w:p>
    <w:p w14:paraId="44D83BF8" w14:textId="77777777" w:rsidR="008623C4" w:rsidRPr="00CB1B9B" w:rsidRDefault="008623C4" w:rsidP="00A54F87">
      <w:pPr>
        <w:pStyle w:val="2f3"/>
        <w:rPr>
          <w:rFonts w:hint="eastAsia"/>
        </w:rPr>
      </w:pPr>
      <w:r>
        <w:t>[R5-ospf-1-area-0.0.0.0] network 10.0.45.5 0.0.0.0</w:t>
      </w:r>
    </w:p>
    <w:p w14:paraId="3681818B" w14:textId="77777777" w:rsidR="008623C4" w:rsidRPr="00CB1B9B" w:rsidRDefault="008623C4" w:rsidP="00A54F87">
      <w:pPr>
        <w:pStyle w:val="2f3"/>
        <w:rPr>
          <w:rFonts w:hint="eastAsia"/>
        </w:rPr>
      </w:pPr>
    </w:p>
    <w:p w14:paraId="21539348" w14:textId="77777777" w:rsidR="008623C4" w:rsidRPr="00CB1B9B" w:rsidRDefault="008623C4" w:rsidP="00A54F87">
      <w:pPr>
        <w:pStyle w:val="2f3"/>
        <w:rPr>
          <w:rFonts w:hint="eastAsia"/>
        </w:rPr>
      </w:pPr>
      <w:r>
        <w:t>[R4]router id 10.10.10.4</w:t>
      </w:r>
    </w:p>
    <w:p w14:paraId="1E45E635" w14:textId="77777777" w:rsidR="008623C4" w:rsidRPr="00CB1B9B" w:rsidRDefault="008623C4" w:rsidP="00A54F87">
      <w:pPr>
        <w:pStyle w:val="2f3"/>
        <w:rPr>
          <w:rFonts w:hint="eastAsia"/>
        </w:rPr>
      </w:pPr>
      <w:r>
        <w:t>[R4]ospf 1 vpn-instance Finance</w:t>
      </w:r>
    </w:p>
    <w:p w14:paraId="7A9D49CE" w14:textId="77777777" w:rsidR="008623C4" w:rsidRPr="00CB1B9B" w:rsidRDefault="008623C4" w:rsidP="00A54F87">
      <w:pPr>
        <w:pStyle w:val="2f3"/>
        <w:rPr>
          <w:rFonts w:hint="eastAsia"/>
        </w:rPr>
      </w:pPr>
      <w:r>
        <w:t>[R4-ospf-1] area 0</w:t>
      </w:r>
    </w:p>
    <w:p w14:paraId="7F2559C5" w14:textId="77777777" w:rsidR="008623C4" w:rsidRPr="00CB1B9B" w:rsidRDefault="008623C4" w:rsidP="00A54F87">
      <w:pPr>
        <w:pStyle w:val="2f3"/>
        <w:rPr>
          <w:rFonts w:hint="eastAsia"/>
        </w:rPr>
      </w:pPr>
      <w:r>
        <w:t>[R4-ospf-1-area-0.0.0.0] network 10.0.45.4 0.0.0.0</w:t>
      </w:r>
    </w:p>
    <w:p w14:paraId="56F1D72C" w14:textId="77777777" w:rsidR="008623C4" w:rsidRPr="00CB1B9B" w:rsidRDefault="008623C4" w:rsidP="00A54F87">
      <w:pPr>
        <w:pStyle w:val="2f3"/>
        <w:rPr>
          <w:rFonts w:hint="eastAsia"/>
        </w:rPr>
      </w:pPr>
      <w:r>
        <w:t>[R4-ospf-1-area-0.0.0.0] quit</w:t>
      </w:r>
    </w:p>
    <w:p w14:paraId="16D88F86" w14:textId="77777777" w:rsidR="008623C4" w:rsidRPr="00CB1B9B" w:rsidRDefault="008623C4" w:rsidP="00A54F87">
      <w:pPr>
        <w:pStyle w:val="1e"/>
      </w:pPr>
      <w:r>
        <w:t># Configure R2 and R4 to import routes from each other.</w:t>
      </w:r>
    </w:p>
    <w:p w14:paraId="0D06C7AC" w14:textId="77777777" w:rsidR="008623C4" w:rsidRPr="00CB1B9B" w:rsidRDefault="008623C4" w:rsidP="00A54F87">
      <w:pPr>
        <w:pStyle w:val="2f3"/>
        <w:rPr>
          <w:rFonts w:hint="eastAsia"/>
        </w:rPr>
      </w:pPr>
      <w:r>
        <w:t>[R2]ospf 1 vpn-instance Finance&amp;OA</w:t>
      </w:r>
    </w:p>
    <w:p w14:paraId="5826C99B" w14:textId="77777777" w:rsidR="008623C4" w:rsidRPr="00CB1B9B" w:rsidRDefault="008623C4" w:rsidP="00A54F87">
      <w:pPr>
        <w:pStyle w:val="2f3"/>
        <w:rPr>
          <w:rFonts w:hint="eastAsia"/>
        </w:rPr>
      </w:pPr>
      <w:r>
        <w:t>[R2-ospf-1] import-route bgp</w:t>
      </w:r>
    </w:p>
    <w:p w14:paraId="63111B05" w14:textId="77777777" w:rsidR="008623C4" w:rsidRPr="00CB1B9B" w:rsidRDefault="008623C4" w:rsidP="00A54F87">
      <w:pPr>
        <w:pStyle w:val="2f3"/>
        <w:rPr>
          <w:rFonts w:hint="eastAsia"/>
        </w:rPr>
      </w:pPr>
      <w:r>
        <w:t>[R2-ospf-1] quit</w:t>
      </w:r>
    </w:p>
    <w:p w14:paraId="2246753F" w14:textId="77777777" w:rsidR="008623C4" w:rsidRPr="00CB1B9B" w:rsidRDefault="008623C4" w:rsidP="00A54F87">
      <w:pPr>
        <w:pStyle w:val="2f3"/>
        <w:rPr>
          <w:rFonts w:hint="eastAsia"/>
        </w:rPr>
      </w:pPr>
      <w:r>
        <w:t>[R2]bgp 65100</w:t>
      </w:r>
    </w:p>
    <w:p w14:paraId="040CB0FB" w14:textId="77777777" w:rsidR="008623C4" w:rsidRPr="00CB1B9B" w:rsidRDefault="008623C4" w:rsidP="00A54F87">
      <w:pPr>
        <w:pStyle w:val="2f3"/>
        <w:rPr>
          <w:rFonts w:hint="eastAsia"/>
        </w:rPr>
      </w:pPr>
      <w:r>
        <w:t>[R2-bgp] ipv4-family vpn-instance Finance&amp;OA</w:t>
      </w:r>
    </w:p>
    <w:p w14:paraId="75EE3E69" w14:textId="77777777" w:rsidR="008623C4" w:rsidRPr="00CB1B9B" w:rsidRDefault="008623C4" w:rsidP="00A54F87">
      <w:pPr>
        <w:pStyle w:val="2f3"/>
        <w:rPr>
          <w:rFonts w:hint="eastAsia"/>
        </w:rPr>
      </w:pPr>
      <w:r>
        <w:t>[R2-bgp-Finance&amp;OA] network 10.0.1.1 32</w:t>
      </w:r>
    </w:p>
    <w:p w14:paraId="4FDD28F2" w14:textId="77777777" w:rsidR="008623C4" w:rsidRPr="00CB1B9B" w:rsidRDefault="008623C4" w:rsidP="00A54F87">
      <w:pPr>
        <w:pStyle w:val="2f3"/>
        <w:rPr>
          <w:rFonts w:hint="eastAsia"/>
        </w:rPr>
      </w:pPr>
    </w:p>
    <w:p w14:paraId="7278ADD8" w14:textId="77777777" w:rsidR="008623C4" w:rsidRPr="00CB1B9B" w:rsidRDefault="008623C4" w:rsidP="00A54F87">
      <w:pPr>
        <w:pStyle w:val="2f3"/>
        <w:rPr>
          <w:rFonts w:hint="eastAsia"/>
        </w:rPr>
      </w:pPr>
      <w:r>
        <w:t>[R4]ospf 1 vpn-instance Finance</w:t>
      </w:r>
    </w:p>
    <w:p w14:paraId="1AB220D2" w14:textId="77777777" w:rsidR="008623C4" w:rsidRPr="00CB1B9B" w:rsidRDefault="008623C4" w:rsidP="00A54F87">
      <w:pPr>
        <w:pStyle w:val="2f3"/>
        <w:rPr>
          <w:rFonts w:hint="eastAsia"/>
        </w:rPr>
      </w:pPr>
      <w:r>
        <w:t>[R4-ospf-1] import-route bgp</w:t>
      </w:r>
    </w:p>
    <w:p w14:paraId="3EA1DAC0" w14:textId="77777777" w:rsidR="008623C4" w:rsidRPr="00CB1B9B" w:rsidRDefault="008623C4" w:rsidP="00A54F87">
      <w:pPr>
        <w:pStyle w:val="2f3"/>
        <w:rPr>
          <w:rFonts w:hint="eastAsia"/>
        </w:rPr>
      </w:pPr>
      <w:r>
        <w:t>[R4-ospf-1] quit</w:t>
      </w:r>
    </w:p>
    <w:p w14:paraId="6251D602" w14:textId="77777777" w:rsidR="008623C4" w:rsidRPr="00CB1B9B" w:rsidRDefault="008623C4" w:rsidP="00A54F87">
      <w:pPr>
        <w:pStyle w:val="2f3"/>
        <w:rPr>
          <w:rFonts w:hint="eastAsia"/>
        </w:rPr>
      </w:pPr>
      <w:r>
        <w:t>[R4]bgp 65100</w:t>
      </w:r>
    </w:p>
    <w:p w14:paraId="788BF7E5" w14:textId="77777777" w:rsidR="008623C4" w:rsidRPr="00CB1B9B" w:rsidRDefault="008623C4" w:rsidP="00A54F87">
      <w:pPr>
        <w:pStyle w:val="2f3"/>
        <w:rPr>
          <w:rFonts w:hint="eastAsia"/>
        </w:rPr>
      </w:pPr>
      <w:r>
        <w:t>[R4-bgp] ipv4-family vpn-instance Finance</w:t>
      </w:r>
    </w:p>
    <w:p w14:paraId="2CB1FEFC" w14:textId="77777777" w:rsidR="008623C4" w:rsidRPr="00CB1B9B" w:rsidRDefault="008623C4" w:rsidP="00A54F87">
      <w:pPr>
        <w:pStyle w:val="2f3"/>
        <w:rPr>
          <w:rFonts w:hint="eastAsia"/>
        </w:rPr>
      </w:pPr>
      <w:r>
        <w:t>[R4-bgp-Finance&amp;OA] network 10.0.1.2 32</w:t>
      </w:r>
    </w:p>
    <w:p w14:paraId="438FC783" w14:textId="77777777" w:rsidR="008623C4" w:rsidRPr="00CB1B9B" w:rsidRDefault="008623C4" w:rsidP="00A54F87">
      <w:pPr>
        <w:pStyle w:val="1e"/>
      </w:pPr>
      <w:r>
        <w:t>Check the configuration.</w:t>
      </w:r>
    </w:p>
    <w:p w14:paraId="7DE5CEBE" w14:textId="77777777" w:rsidR="008623C4" w:rsidRPr="00CB1B9B" w:rsidRDefault="008623C4" w:rsidP="00A54F87">
      <w:pPr>
        <w:pStyle w:val="1e"/>
      </w:pPr>
      <w:r>
        <w:t># Check routing tables on R1 and R5. R1 is used as an example.</w:t>
      </w:r>
    </w:p>
    <w:p w14:paraId="74394D46" w14:textId="77777777" w:rsidR="008623C4" w:rsidRDefault="008623C4" w:rsidP="00A54F87">
      <w:pPr>
        <w:pStyle w:val="2f3"/>
        <w:rPr>
          <w:rFonts w:hint="eastAsia"/>
        </w:rPr>
      </w:pPr>
      <w:r>
        <w:t>[R1]display</w:t>
      </w:r>
      <w:r>
        <w:tab/>
        <w:t>ip</w:t>
      </w:r>
      <w:r>
        <w:tab/>
        <w:t>routing-table</w:t>
      </w:r>
      <w:r>
        <w:tab/>
      </w:r>
    </w:p>
    <w:p w14:paraId="5556792E" w14:textId="77777777" w:rsidR="008623C4" w:rsidRDefault="008623C4" w:rsidP="00A54F87">
      <w:pPr>
        <w:pStyle w:val="2f3"/>
        <w:rPr>
          <w:rFonts w:hint="eastAsia"/>
        </w:rPr>
      </w:pPr>
      <w:r>
        <w:t>Route</w:t>
      </w:r>
      <w:r>
        <w:tab/>
        <w:t>Flags:</w:t>
      </w:r>
      <w:r>
        <w:tab/>
        <w:t>R</w:t>
      </w:r>
      <w:r>
        <w:tab/>
        <w:t>-</w:t>
      </w:r>
      <w:r>
        <w:tab/>
        <w:t>relay,</w:t>
      </w:r>
      <w:r>
        <w:tab/>
        <w:t>D</w:t>
      </w:r>
      <w:r>
        <w:tab/>
        <w:t>-</w:t>
      </w:r>
      <w:r>
        <w:tab/>
        <w:t>download</w:t>
      </w:r>
      <w:r>
        <w:tab/>
        <w:t>to</w:t>
      </w:r>
      <w:r>
        <w:tab/>
        <w:t>fib</w:t>
      </w:r>
    </w:p>
    <w:p w14:paraId="7173B233" w14:textId="77777777" w:rsidR="008623C4" w:rsidRDefault="008623C4" w:rsidP="00A54F87">
      <w:pPr>
        <w:pStyle w:val="2f3"/>
        <w:rPr>
          <w:rFonts w:hint="eastAsia"/>
        </w:rPr>
      </w:pPr>
      <w:r>
        <w:t>------------------------------------------------------------------------------</w:t>
      </w:r>
    </w:p>
    <w:p w14:paraId="7E883C38" w14:textId="77777777" w:rsidR="008623C4" w:rsidRDefault="008623C4" w:rsidP="00A54F87">
      <w:pPr>
        <w:pStyle w:val="2f3"/>
        <w:rPr>
          <w:rFonts w:hint="eastAsia"/>
        </w:rPr>
      </w:pPr>
      <w:r>
        <w:t>Routing</w:t>
      </w:r>
      <w:r>
        <w:tab/>
        <w:t>Tables:</w:t>
      </w:r>
      <w:r>
        <w:tab/>
        <w:t>Public</w:t>
      </w:r>
    </w:p>
    <w:p w14:paraId="4B7B2D8C" w14:textId="77777777" w:rsidR="008623C4" w:rsidRDefault="008623C4" w:rsidP="00A54F87">
      <w:pPr>
        <w:pStyle w:val="2f3"/>
        <w:rPr>
          <w:rFonts w:hint="eastAsia"/>
        </w:rPr>
      </w:pPr>
      <w:r>
        <w:tab/>
      </w:r>
      <w:r>
        <w:tab/>
      </w:r>
      <w:r>
        <w:tab/>
      </w:r>
      <w:r>
        <w:tab/>
      </w:r>
      <w:r>
        <w:tab/>
      </w:r>
      <w:r>
        <w:tab/>
      </w:r>
      <w:r>
        <w:tab/>
      </w:r>
      <w:r>
        <w:tab/>
      </w:r>
      <w:r>
        <w:tab/>
        <w:t>Destinations</w:t>
      </w:r>
      <w:r>
        <w:tab/>
        <w:t>:</w:t>
      </w:r>
      <w:r>
        <w:tab/>
        <w:t>9</w:t>
      </w:r>
      <w:r>
        <w:tab/>
      </w:r>
      <w:r>
        <w:tab/>
      </w:r>
      <w:r>
        <w:tab/>
      </w:r>
      <w:r>
        <w:tab/>
      </w:r>
      <w:r>
        <w:tab/>
      </w:r>
      <w:r>
        <w:tab/>
      </w:r>
      <w:r>
        <w:tab/>
        <w:t>Routes</w:t>
      </w:r>
      <w:r>
        <w:tab/>
        <w:t>:</w:t>
      </w:r>
      <w:r>
        <w:tab/>
        <w:t>9</w:t>
      </w:r>
      <w:r>
        <w:tab/>
      </w:r>
      <w:r>
        <w:tab/>
      </w:r>
      <w:r>
        <w:tab/>
      </w:r>
      <w:r>
        <w:tab/>
      </w:r>
      <w:r>
        <w:tab/>
      </w:r>
      <w:r>
        <w:tab/>
      </w:r>
      <w:r>
        <w:tab/>
      </w:r>
    </w:p>
    <w:p w14:paraId="4F8F41C7" w14:textId="77777777" w:rsidR="008623C4" w:rsidRDefault="008623C4" w:rsidP="00A54F87">
      <w:pPr>
        <w:pStyle w:val="2f3"/>
        <w:rPr>
          <w:rFonts w:hint="eastAsia"/>
        </w:rPr>
      </w:pPr>
    </w:p>
    <w:p w14:paraId="45DB5B0A" w14:textId="77777777" w:rsidR="008623C4" w:rsidRDefault="008623C4" w:rsidP="00A54F87">
      <w:pPr>
        <w:pStyle w:val="2f3"/>
        <w:rPr>
          <w:rFonts w:hint="eastAsia"/>
        </w:rPr>
      </w:pPr>
      <w:r>
        <w:t>Destination/Mask</w:t>
      </w:r>
      <w:r>
        <w:tab/>
      </w:r>
      <w:r>
        <w:tab/>
      </w:r>
      <w:r>
        <w:tab/>
      </w:r>
      <w:r>
        <w:tab/>
        <w:t>Proto</w:t>
      </w:r>
      <w:r>
        <w:tab/>
      </w:r>
      <w:r>
        <w:tab/>
      </w:r>
      <w:r>
        <w:tab/>
        <w:t>Pre</w:t>
      </w:r>
      <w:r>
        <w:tab/>
      </w:r>
      <w:r>
        <w:tab/>
        <w:t>Cost</w:t>
      </w:r>
      <w:r>
        <w:tab/>
      </w:r>
      <w:r>
        <w:tab/>
      </w:r>
      <w:r>
        <w:tab/>
      </w:r>
      <w:r>
        <w:tab/>
      </w:r>
      <w:r>
        <w:tab/>
      </w:r>
      <w:r>
        <w:tab/>
        <w:t>Flags</w:t>
      </w:r>
      <w:r>
        <w:tab/>
        <w:t>NextHop</w:t>
      </w:r>
      <w:r>
        <w:tab/>
      </w:r>
      <w:r>
        <w:tab/>
      </w:r>
      <w:r>
        <w:tab/>
      </w:r>
      <w:r>
        <w:tab/>
      </w:r>
      <w:r>
        <w:tab/>
      </w:r>
      <w:r>
        <w:tab/>
      </w:r>
      <w:r>
        <w:tab/>
        <w:t>Interface</w:t>
      </w:r>
    </w:p>
    <w:p w14:paraId="0B40701E" w14:textId="77777777" w:rsidR="008623C4" w:rsidRDefault="008623C4" w:rsidP="00A54F87">
      <w:pPr>
        <w:pStyle w:val="2f3"/>
        <w:rPr>
          <w:rFonts w:hint="eastAsia"/>
        </w:rPr>
      </w:pPr>
    </w:p>
    <w:p w14:paraId="4219EE70" w14:textId="77777777" w:rsidR="008623C4" w:rsidRDefault="008623C4" w:rsidP="00A54F87">
      <w:pPr>
        <w:pStyle w:val="2f3"/>
        <w:rPr>
          <w:rFonts w:hint="eastAsia"/>
        </w:rPr>
      </w:pPr>
      <w:r>
        <w:tab/>
      </w:r>
      <w:r>
        <w:tab/>
      </w:r>
      <w:r>
        <w:tab/>
      </w:r>
      <w:r>
        <w:tab/>
      </w:r>
      <w:r>
        <w:tab/>
      </w:r>
      <w:r>
        <w:tab/>
      </w:r>
      <w:r>
        <w:tab/>
        <w:t>10.0.1.1/32</w:t>
      </w:r>
      <w:r>
        <w:tab/>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LoopBack0</w:t>
      </w:r>
    </w:p>
    <w:p w14:paraId="77DD19B9" w14:textId="77777777" w:rsidR="008623C4" w:rsidRDefault="008623C4" w:rsidP="00A54F87">
      <w:pPr>
        <w:pStyle w:val="2f3"/>
        <w:rPr>
          <w:rFonts w:hint="eastAsia"/>
        </w:rPr>
      </w:pPr>
      <w:r>
        <w:tab/>
      </w:r>
      <w:r>
        <w:tab/>
      </w:r>
      <w:r>
        <w:tab/>
      </w:r>
      <w:r>
        <w:tab/>
      </w:r>
      <w:r>
        <w:tab/>
      </w:r>
      <w:r>
        <w:tab/>
      </w:r>
      <w:r>
        <w:tab/>
        <w:t>10.0.1.2/32</w:t>
      </w:r>
      <w:r>
        <w:tab/>
      </w:r>
      <w:r>
        <w:tab/>
      </w:r>
      <w:r>
        <w:tab/>
        <w:t>OSPF</w:t>
      </w:r>
      <w:r>
        <w:tab/>
      </w:r>
      <w:r>
        <w:tab/>
      </w:r>
      <w:r>
        <w:tab/>
        <w:t>10</w:t>
      </w:r>
      <w:r>
        <w:tab/>
      </w:r>
      <w:r>
        <w:tab/>
      </w:r>
      <w:r>
        <w:tab/>
        <w:t>3</w:t>
      </w:r>
      <w:r>
        <w:tab/>
      </w:r>
      <w:r>
        <w:tab/>
      </w:r>
      <w:r>
        <w:tab/>
      </w:r>
      <w:r>
        <w:tab/>
      </w:r>
      <w:r>
        <w:tab/>
      </w:r>
      <w:r>
        <w:tab/>
      </w:r>
      <w:r>
        <w:tab/>
      </w:r>
      <w:r>
        <w:tab/>
      </w:r>
      <w:r>
        <w:tab/>
        <w:t>D</w:t>
      </w:r>
      <w:r>
        <w:tab/>
      </w:r>
      <w:r>
        <w:tab/>
      </w:r>
      <w:r>
        <w:tab/>
        <w:t>10.0.12.2</w:t>
      </w:r>
      <w:r>
        <w:tab/>
      </w:r>
      <w:r>
        <w:tab/>
      </w:r>
      <w:r>
        <w:tab/>
      </w:r>
      <w:r>
        <w:tab/>
      </w:r>
      <w:r>
        <w:tab/>
      </w:r>
      <w:r>
        <w:tab/>
      </w:r>
      <w:r>
        <w:tab/>
      </w:r>
      <w:r>
        <w:tab/>
        <w:t>GigabitEthernet0/0/2</w:t>
      </w:r>
    </w:p>
    <w:p w14:paraId="7830C2A4" w14:textId="77777777" w:rsidR="008623C4" w:rsidRDefault="008623C4" w:rsidP="00A54F87">
      <w:pPr>
        <w:pStyle w:val="2f3"/>
        <w:rPr>
          <w:rFonts w:hint="eastAsia"/>
        </w:rPr>
      </w:pPr>
      <w:r>
        <w:tab/>
      </w:r>
      <w:r>
        <w:tab/>
      </w:r>
      <w:r>
        <w:tab/>
      </w:r>
      <w:r>
        <w:tab/>
      </w:r>
      <w:r>
        <w:tab/>
      </w:r>
      <w:r>
        <w:tab/>
        <w:t>10.0.12.0/24</w:t>
      </w:r>
      <w:r>
        <w:tab/>
      </w:r>
      <w:r>
        <w:tab/>
      </w:r>
      <w:r>
        <w:tab/>
        <w:t>Direct</w:t>
      </w:r>
      <w:r>
        <w:tab/>
      </w:r>
      <w:r>
        <w:tab/>
      </w:r>
      <w:r>
        <w:tab/>
        <w:t>0</w:t>
      </w:r>
      <w:r>
        <w:tab/>
      </w:r>
      <w:r>
        <w:tab/>
      </w:r>
      <w:r>
        <w:tab/>
      </w:r>
      <w:r>
        <w:tab/>
        <w:t>0</w:t>
      </w:r>
      <w:r>
        <w:tab/>
      </w:r>
      <w:r>
        <w:tab/>
      </w:r>
      <w:r>
        <w:tab/>
      </w:r>
      <w:r>
        <w:tab/>
      </w:r>
      <w:r>
        <w:tab/>
      </w:r>
      <w:r>
        <w:tab/>
      </w:r>
      <w:r>
        <w:tab/>
      </w:r>
      <w:r>
        <w:tab/>
      </w:r>
      <w:r>
        <w:tab/>
        <w:t>D</w:t>
      </w:r>
      <w:r>
        <w:tab/>
      </w:r>
      <w:r>
        <w:tab/>
      </w:r>
      <w:r>
        <w:tab/>
        <w:t>10.0.12.1</w:t>
      </w:r>
      <w:r>
        <w:tab/>
      </w:r>
      <w:r>
        <w:tab/>
      </w:r>
      <w:r>
        <w:tab/>
      </w:r>
      <w:r>
        <w:tab/>
      </w:r>
      <w:r>
        <w:tab/>
      </w:r>
      <w:r>
        <w:tab/>
      </w:r>
      <w:r>
        <w:tab/>
      </w:r>
      <w:r>
        <w:tab/>
        <w:t>GigabitEthernet0/0/2</w:t>
      </w:r>
    </w:p>
    <w:p w14:paraId="01A81846" w14:textId="77777777" w:rsidR="008623C4" w:rsidRDefault="008623C4" w:rsidP="00A54F87">
      <w:pPr>
        <w:pStyle w:val="2f3"/>
        <w:rPr>
          <w:rFonts w:hint="eastAsia"/>
        </w:rPr>
      </w:pPr>
      <w:r>
        <w:tab/>
      </w:r>
      <w:r>
        <w:tab/>
      </w:r>
      <w:r>
        <w:tab/>
      </w:r>
      <w:r>
        <w:tab/>
      </w:r>
      <w:r>
        <w:tab/>
      </w:r>
      <w:r>
        <w:tab/>
        <w:t>10.0.12.1/32</w:t>
      </w:r>
      <w:r>
        <w:tab/>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GigabitEthernet0/0/2</w:t>
      </w:r>
    </w:p>
    <w:p w14:paraId="28B7F14D" w14:textId="77777777" w:rsidR="008623C4" w:rsidRDefault="008623C4" w:rsidP="00A54F87">
      <w:pPr>
        <w:pStyle w:val="2f3"/>
        <w:rPr>
          <w:rFonts w:hint="eastAsia"/>
        </w:rPr>
      </w:pPr>
      <w:r>
        <w:tab/>
      </w:r>
      <w:r>
        <w:tab/>
      </w:r>
      <w:r>
        <w:tab/>
      </w:r>
      <w:r>
        <w:tab/>
        <w:t>10.0.12.255/32</w:t>
      </w:r>
      <w:r>
        <w:tab/>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GigabitEthernet0/0/2</w:t>
      </w:r>
    </w:p>
    <w:p w14:paraId="33B0CF79" w14:textId="77777777" w:rsidR="008623C4" w:rsidRDefault="008623C4" w:rsidP="00A54F87">
      <w:pPr>
        <w:pStyle w:val="2f3"/>
        <w:rPr>
          <w:rFonts w:hint="eastAsia"/>
        </w:rPr>
      </w:pPr>
      <w:r>
        <w:tab/>
      </w:r>
      <w:r>
        <w:tab/>
      </w:r>
      <w:r>
        <w:tab/>
      </w:r>
      <w:r>
        <w:tab/>
      </w:r>
      <w:r>
        <w:tab/>
      </w:r>
      <w:r>
        <w:tab/>
        <w:t>127.0.0.0/8</w:t>
      </w:r>
      <w:r>
        <w:tab/>
      </w:r>
      <w:r>
        <w:tab/>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2114124A" w14:textId="77777777" w:rsidR="008623C4" w:rsidRDefault="008623C4" w:rsidP="00A54F87">
      <w:pPr>
        <w:pStyle w:val="2f3"/>
        <w:rPr>
          <w:rFonts w:hint="eastAsia"/>
        </w:rPr>
      </w:pPr>
      <w:r>
        <w:tab/>
      </w:r>
      <w:r>
        <w:tab/>
      </w:r>
      <w:r>
        <w:tab/>
      </w:r>
      <w:r>
        <w:tab/>
      </w:r>
      <w:r>
        <w:tab/>
      </w:r>
      <w:r>
        <w:tab/>
        <w:t>127.0.0.1/32</w:t>
      </w:r>
      <w:r>
        <w:tab/>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1A0E5AFE" w14:textId="77777777" w:rsidR="008623C4" w:rsidRDefault="008623C4" w:rsidP="00A54F87">
      <w:pPr>
        <w:pStyle w:val="2f3"/>
        <w:rPr>
          <w:rFonts w:hint="eastAsia"/>
        </w:rPr>
      </w:pPr>
      <w:r>
        <w:t>127.255.255.255/32</w:t>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33C583A6" w14:textId="77777777" w:rsidR="008623C4" w:rsidRPr="00CB1B9B" w:rsidRDefault="008623C4" w:rsidP="00A54F87">
      <w:pPr>
        <w:pStyle w:val="2f3"/>
        <w:rPr>
          <w:rFonts w:hint="eastAsia"/>
        </w:rPr>
      </w:pPr>
      <w:r>
        <w:t>255.255.255.255/32</w:t>
      </w:r>
      <w:r>
        <w:tab/>
      </w:r>
      <w:r>
        <w:tab/>
        <w:t>Direct</w:t>
      </w:r>
      <w:r>
        <w:tab/>
      </w:r>
      <w:r>
        <w:tab/>
      </w:r>
      <w:r>
        <w:tab/>
        <w:t>0</w:t>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3B58506F" w14:textId="77777777" w:rsidR="008623C4" w:rsidRPr="00CB1B9B" w:rsidRDefault="008623C4" w:rsidP="00A54F87">
      <w:pPr>
        <w:pStyle w:val="1e"/>
      </w:pPr>
      <w:r>
        <w:t># Test the connectivity between Loopback0 interfaces of R1 and R5.</w:t>
      </w:r>
    </w:p>
    <w:p w14:paraId="46127B58" w14:textId="77777777" w:rsidR="008623C4" w:rsidRPr="00CB1B9B" w:rsidRDefault="008623C4" w:rsidP="00A54F87">
      <w:pPr>
        <w:pStyle w:val="2f3"/>
        <w:rPr>
          <w:rFonts w:hint="eastAsia"/>
        </w:rPr>
      </w:pPr>
      <w:r>
        <w:t>[R1]ping -a 10.0.1.1 10.0.1.2</w:t>
      </w:r>
    </w:p>
    <w:p w14:paraId="4E12A600" w14:textId="77777777" w:rsidR="008623C4" w:rsidRPr="00CB1B9B" w:rsidRDefault="008623C4" w:rsidP="00A54F87">
      <w:pPr>
        <w:pStyle w:val="2f3"/>
        <w:rPr>
          <w:rFonts w:hint="eastAsia"/>
        </w:rPr>
      </w:pPr>
      <w:r>
        <w:t xml:space="preserve">  PING 10.0.1.2: 56  data bytes, press CTRL_C to break</w:t>
      </w:r>
    </w:p>
    <w:p w14:paraId="3C772F55" w14:textId="77777777" w:rsidR="008623C4" w:rsidRPr="00CB1B9B" w:rsidRDefault="008623C4" w:rsidP="00A54F87">
      <w:pPr>
        <w:pStyle w:val="2f3"/>
        <w:rPr>
          <w:rFonts w:hint="eastAsia"/>
        </w:rPr>
      </w:pPr>
      <w:r>
        <w:t xml:space="preserve">    Reply from 10.0.1.2: bytes=56 Sequence=1 ttl=253 time=60 ms</w:t>
      </w:r>
    </w:p>
    <w:p w14:paraId="435FA7D8" w14:textId="77777777" w:rsidR="008623C4" w:rsidRPr="00CB1B9B" w:rsidRDefault="008623C4" w:rsidP="00A54F87">
      <w:pPr>
        <w:pStyle w:val="2f3"/>
        <w:rPr>
          <w:rFonts w:hint="eastAsia"/>
        </w:rPr>
      </w:pPr>
    </w:p>
    <w:p w14:paraId="47B6ECC0" w14:textId="77777777" w:rsidR="008623C4" w:rsidRPr="00CB1B9B" w:rsidRDefault="008623C4" w:rsidP="00A54F87">
      <w:pPr>
        <w:pStyle w:val="2f3"/>
        <w:rPr>
          <w:rFonts w:hint="eastAsia"/>
        </w:rPr>
      </w:pPr>
      <w:r>
        <w:t xml:space="preserve">  --- 10.0.1.2 ping statistics ---</w:t>
      </w:r>
    </w:p>
    <w:p w14:paraId="4FA54F13" w14:textId="77777777" w:rsidR="008623C4" w:rsidRPr="00CB1B9B" w:rsidRDefault="008623C4" w:rsidP="00A54F87">
      <w:pPr>
        <w:pStyle w:val="2f3"/>
        <w:rPr>
          <w:rFonts w:hint="eastAsia"/>
        </w:rPr>
      </w:pPr>
      <w:r>
        <w:lastRenderedPageBreak/>
        <w:t xml:space="preserve">    1 packet(s) transmitted</w:t>
      </w:r>
    </w:p>
    <w:p w14:paraId="13D77721" w14:textId="77777777" w:rsidR="008623C4" w:rsidRPr="00CB1B9B" w:rsidRDefault="008623C4" w:rsidP="00A54F87">
      <w:pPr>
        <w:pStyle w:val="2f3"/>
        <w:rPr>
          <w:rFonts w:hint="eastAsia"/>
        </w:rPr>
      </w:pPr>
      <w:r>
        <w:t xml:space="preserve">    1 packet(s) received</w:t>
      </w:r>
    </w:p>
    <w:p w14:paraId="4C01DDB1" w14:textId="77777777" w:rsidR="008623C4" w:rsidRPr="00CB1B9B" w:rsidRDefault="008623C4" w:rsidP="00A54F87">
      <w:pPr>
        <w:pStyle w:val="2f3"/>
        <w:rPr>
          <w:rFonts w:hint="eastAsia"/>
        </w:rPr>
      </w:pPr>
      <w:r>
        <w:t xml:space="preserve">    0.00% packet loss</w:t>
      </w:r>
    </w:p>
    <w:p w14:paraId="7EA2ABAF" w14:textId="77777777" w:rsidR="008623C4" w:rsidRPr="00CB1B9B" w:rsidRDefault="008623C4" w:rsidP="00A54F87">
      <w:pPr>
        <w:pStyle w:val="2f3"/>
        <w:rPr>
          <w:rFonts w:hint="eastAsia"/>
        </w:rPr>
      </w:pPr>
      <w:r>
        <w:t xml:space="preserve">    round-trip min/avg/max = 30/40/60 ms</w:t>
      </w:r>
    </w:p>
    <w:p w14:paraId="41A1575A" w14:textId="77777777" w:rsidR="008623C4" w:rsidRPr="00CB1B9B" w:rsidRDefault="008623C4" w:rsidP="00A54F87">
      <w:pPr>
        <w:pStyle w:val="1e"/>
      </w:pPr>
      <w:r>
        <w:t>The preceding information shows that connectivity on the network segment of the finance VPN is achieved.</w:t>
      </w:r>
    </w:p>
    <w:p w14:paraId="65A0FE6C" w14:textId="77777777" w:rsidR="008623C4" w:rsidRPr="00CB1B9B" w:rsidRDefault="008623C4" w:rsidP="00D07FAA">
      <w:pPr>
        <w:pStyle w:val="3"/>
      </w:pPr>
      <w:r>
        <w:t>Advertise routing entries in the OA VPN.</w:t>
      </w:r>
    </w:p>
    <w:p w14:paraId="6C4D5032" w14:textId="77777777" w:rsidR="008623C4" w:rsidRPr="00CB1B9B" w:rsidRDefault="008623C4" w:rsidP="00A54F87">
      <w:pPr>
        <w:pStyle w:val="1e"/>
      </w:pPr>
      <w:r>
        <w:t>S1 and S2 function as CEs and use BGP to send routes of Loopback0 interfaces to PEs. The PEs then advertise routes to each other.</w:t>
      </w:r>
    </w:p>
    <w:p w14:paraId="6D0A7BA2" w14:textId="77777777" w:rsidR="008623C4" w:rsidRPr="00CB1B9B" w:rsidRDefault="008623C4" w:rsidP="00A54F87">
      <w:pPr>
        <w:pStyle w:val="1e"/>
      </w:pPr>
      <w:r>
        <w:t># Establish a BGP peer relationship between S1 (CE) and R2 (PE) and advertise routes.</w:t>
      </w:r>
    </w:p>
    <w:p w14:paraId="4635DE3A" w14:textId="77777777" w:rsidR="008623C4" w:rsidRPr="00CB1B9B" w:rsidRDefault="008623C4" w:rsidP="00A54F87">
      <w:pPr>
        <w:pStyle w:val="2f3"/>
        <w:rPr>
          <w:rFonts w:hint="eastAsia"/>
        </w:rPr>
      </w:pPr>
      <w:r>
        <w:t>[S1]bgp 65001</w:t>
      </w:r>
    </w:p>
    <w:p w14:paraId="1B9B31F6" w14:textId="77777777" w:rsidR="008623C4" w:rsidRPr="00CB1B9B" w:rsidRDefault="008623C4" w:rsidP="00A54F87">
      <w:pPr>
        <w:pStyle w:val="2f3"/>
        <w:rPr>
          <w:rFonts w:hint="eastAsia"/>
        </w:rPr>
      </w:pPr>
      <w:r>
        <w:t>[S1-bgp] peer 10.0.21.2 enable</w:t>
      </w:r>
    </w:p>
    <w:p w14:paraId="2BD86A82" w14:textId="77777777" w:rsidR="008623C4" w:rsidRPr="00CB1B9B" w:rsidRDefault="008623C4" w:rsidP="00A54F87">
      <w:pPr>
        <w:pStyle w:val="2f3"/>
        <w:rPr>
          <w:rFonts w:hint="eastAsia"/>
        </w:rPr>
      </w:pPr>
      <w:r>
        <w:t>[S1-bgp] network 10.0.2.1 32</w:t>
      </w:r>
    </w:p>
    <w:p w14:paraId="287AC349" w14:textId="77777777" w:rsidR="008623C4" w:rsidRPr="00CB1B9B" w:rsidRDefault="008623C4" w:rsidP="00A54F87">
      <w:pPr>
        <w:pStyle w:val="2f3"/>
        <w:rPr>
          <w:rFonts w:hint="eastAsia"/>
        </w:rPr>
      </w:pPr>
      <w:r>
        <w:t>[S1-bgp] quit</w:t>
      </w:r>
    </w:p>
    <w:p w14:paraId="08A29AFE" w14:textId="77777777" w:rsidR="008623C4" w:rsidRPr="00CB1B9B" w:rsidRDefault="008623C4" w:rsidP="00A54F87">
      <w:pPr>
        <w:pStyle w:val="2f3"/>
        <w:rPr>
          <w:rFonts w:hint="eastAsia"/>
        </w:rPr>
      </w:pPr>
    </w:p>
    <w:p w14:paraId="6120C316" w14:textId="77777777" w:rsidR="008623C4" w:rsidRPr="00CB1B9B" w:rsidRDefault="008623C4" w:rsidP="00A54F87">
      <w:pPr>
        <w:pStyle w:val="2f3"/>
        <w:rPr>
          <w:rFonts w:hint="eastAsia"/>
        </w:rPr>
      </w:pPr>
      <w:r>
        <w:t>[R2]bgp 65100</w:t>
      </w:r>
    </w:p>
    <w:p w14:paraId="40E90167" w14:textId="77777777" w:rsidR="008623C4" w:rsidRPr="00CB1B9B" w:rsidRDefault="008623C4" w:rsidP="00A54F87">
      <w:pPr>
        <w:pStyle w:val="2f3"/>
        <w:rPr>
          <w:rFonts w:hint="eastAsia"/>
        </w:rPr>
      </w:pPr>
      <w:r>
        <w:t>[R2-bgp] ipv4 vpn-instance OA</w:t>
      </w:r>
    </w:p>
    <w:p w14:paraId="45E7A129" w14:textId="77777777" w:rsidR="008623C4" w:rsidRPr="00CB1B9B" w:rsidRDefault="008623C4" w:rsidP="00A54F87">
      <w:pPr>
        <w:pStyle w:val="2f3"/>
        <w:rPr>
          <w:rFonts w:hint="eastAsia"/>
        </w:rPr>
      </w:pPr>
      <w:r>
        <w:t>[R2-bgp-OA] peer 10.0.21.1 as-number 65001</w:t>
      </w:r>
    </w:p>
    <w:p w14:paraId="621E8C71" w14:textId="77777777" w:rsidR="008623C4" w:rsidRPr="00CB1B9B" w:rsidRDefault="008623C4" w:rsidP="00A54F87">
      <w:pPr>
        <w:pStyle w:val="2f3"/>
        <w:rPr>
          <w:rFonts w:hint="eastAsia"/>
        </w:rPr>
      </w:pPr>
      <w:r>
        <w:t>[R2-bgp-OA] quit</w:t>
      </w:r>
    </w:p>
    <w:p w14:paraId="48FEB021" w14:textId="77777777" w:rsidR="008623C4" w:rsidRPr="00CB1B9B" w:rsidRDefault="008623C4" w:rsidP="00A54F87">
      <w:pPr>
        <w:pStyle w:val="1e"/>
      </w:pPr>
      <w:r>
        <w:t># Establish a BGP peer relationship between S2 (CE) and R4 (PE) and advertise routes.</w:t>
      </w:r>
    </w:p>
    <w:p w14:paraId="6DB7BD19" w14:textId="77777777" w:rsidR="008623C4" w:rsidRPr="00CB1B9B" w:rsidRDefault="008623C4" w:rsidP="00A54F87">
      <w:pPr>
        <w:pStyle w:val="2f3"/>
        <w:rPr>
          <w:rFonts w:hint="eastAsia"/>
        </w:rPr>
      </w:pPr>
      <w:r>
        <w:t>[S2]bgp 65002</w:t>
      </w:r>
    </w:p>
    <w:p w14:paraId="3CDE637D" w14:textId="77777777" w:rsidR="008623C4" w:rsidRPr="00CB1B9B" w:rsidRDefault="008623C4" w:rsidP="00A54F87">
      <w:pPr>
        <w:pStyle w:val="2f3"/>
        <w:rPr>
          <w:rFonts w:hint="eastAsia"/>
        </w:rPr>
      </w:pPr>
      <w:r>
        <w:t>[S2-bgp] peer 10.0.42.4 enable</w:t>
      </w:r>
    </w:p>
    <w:p w14:paraId="3A9B928B" w14:textId="77777777" w:rsidR="008623C4" w:rsidRPr="00CB1B9B" w:rsidRDefault="008623C4" w:rsidP="00A54F87">
      <w:pPr>
        <w:pStyle w:val="2f3"/>
        <w:rPr>
          <w:rFonts w:hint="eastAsia"/>
        </w:rPr>
      </w:pPr>
      <w:r>
        <w:t>[S2-bgp] network 10.0.2.2 32</w:t>
      </w:r>
    </w:p>
    <w:p w14:paraId="7D51BA0E" w14:textId="77777777" w:rsidR="008623C4" w:rsidRPr="00CB1B9B" w:rsidRDefault="008623C4" w:rsidP="00A54F87">
      <w:pPr>
        <w:pStyle w:val="2f3"/>
        <w:rPr>
          <w:rFonts w:hint="eastAsia"/>
        </w:rPr>
      </w:pPr>
      <w:r>
        <w:t>[S2-bgp] quit</w:t>
      </w:r>
    </w:p>
    <w:p w14:paraId="435BA9F1" w14:textId="77777777" w:rsidR="008623C4" w:rsidRPr="00CB1B9B" w:rsidRDefault="008623C4" w:rsidP="00A54F87">
      <w:pPr>
        <w:pStyle w:val="2f3"/>
        <w:rPr>
          <w:rFonts w:hint="eastAsia"/>
        </w:rPr>
      </w:pPr>
    </w:p>
    <w:p w14:paraId="2E9349F5" w14:textId="77777777" w:rsidR="008623C4" w:rsidRPr="00CB1B9B" w:rsidRDefault="008623C4" w:rsidP="00A54F87">
      <w:pPr>
        <w:pStyle w:val="2f3"/>
        <w:rPr>
          <w:rFonts w:hint="eastAsia"/>
        </w:rPr>
      </w:pPr>
      <w:r>
        <w:t>[R4]bgp 65100</w:t>
      </w:r>
    </w:p>
    <w:p w14:paraId="638919D0" w14:textId="77777777" w:rsidR="008623C4" w:rsidRPr="00CB1B9B" w:rsidRDefault="008623C4" w:rsidP="00A54F87">
      <w:pPr>
        <w:pStyle w:val="2f3"/>
        <w:rPr>
          <w:rFonts w:hint="eastAsia"/>
        </w:rPr>
      </w:pPr>
      <w:r>
        <w:t>[R4-bgp] ipv4 vpn-instance OA</w:t>
      </w:r>
    </w:p>
    <w:p w14:paraId="1DB02A4A" w14:textId="77777777" w:rsidR="008623C4" w:rsidRPr="00CB1B9B" w:rsidRDefault="008623C4" w:rsidP="00A54F87">
      <w:pPr>
        <w:pStyle w:val="2f3"/>
        <w:rPr>
          <w:rFonts w:hint="eastAsia"/>
        </w:rPr>
      </w:pPr>
      <w:r>
        <w:t>[R4-bgp-OA] peer 10.0.42.2 as-number 65002</w:t>
      </w:r>
    </w:p>
    <w:p w14:paraId="0A5317AD" w14:textId="77777777" w:rsidR="008623C4" w:rsidRPr="00CB1B9B" w:rsidRDefault="008623C4" w:rsidP="00A54F87">
      <w:pPr>
        <w:pStyle w:val="2f3"/>
        <w:rPr>
          <w:rFonts w:hint="eastAsia"/>
        </w:rPr>
      </w:pPr>
      <w:r>
        <w:t>[R4-bgp-OA] quit</w:t>
      </w:r>
    </w:p>
    <w:p w14:paraId="30C00391" w14:textId="77777777" w:rsidR="008623C4" w:rsidRPr="00CB1B9B" w:rsidRDefault="008623C4" w:rsidP="00A54F87">
      <w:pPr>
        <w:pStyle w:val="1e"/>
      </w:pPr>
      <w:r>
        <w:t>Check the configuration.</w:t>
      </w:r>
    </w:p>
    <w:p w14:paraId="5155A299" w14:textId="77777777" w:rsidR="008623C4" w:rsidRPr="00CB1B9B" w:rsidRDefault="008623C4" w:rsidP="00A54F87">
      <w:pPr>
        <w:pStyle w:val="1e"/>
      </w:pPr>
      <w:r>
        <w:t># Check routing tables on R1, S1, and S2. R1 is used as an example.</w:t>
      </w:r>
    </w:p>
    <w:p w14:paraId="5D4BA803" w14:textId="77777777" w:rsidR="008623C4" w:rsidRDefault="008623C4" w:rsidP="00A54F87">
      <w:pPr>
        <w:pStyle w:val="2f3"/>
        <w:rPr>
          <w:rFonts w:hint="eastAsia"/>
        </w:rPr>
      </w:pPr>
      <w:r>
        <w:t>[R1]display</w:t>
      </w:r>
      <w:r>
        <w:tab/>
        <w:t>ip</w:t>
      </w:r>
      <w:r>
        <w:tab/>
        <w:t>routing-table</w:t>
      </w:r>
      <w:r>
        <w:tab/>
      </w:r>
    </w:p>
    <w:p w14:paraId="3A797287" w14:textId="77777777" w:rsidR="008623C4" w:rsidRDefault="008623C4" w:rsidP="00A54F87">
      <w:pPr>
        <w:pStyle w:val="2f3"/>
        <w:rPr>
          <w:rFonts w:hint="eastAsia"/>
        </w:rPr>
      </w:pPr>
      <w:r>
        <w:t>Route</w:t>
      </w:r>
      <w:r>
        <w:tab/>
        <w:t>Flags:</w:t>
      </w:r>
      <w:r>
        <w:tab/>
        <w:t>R</w:t>
      </w:r>
      <w:r>
        <w:tab/>
        <w:t>-</w:t>
      </w:r>
      <w:r>
        <w:tab/>
        <w:t>relay,</w:t>
      </w:r>
      <w:r>
        <w:tab/>
        <w:t>D</w:t>
      </w:r>
      <w:r>
        <w:tab/>
        <w:t>-</w:t>
      </w:r>
      <w:r>
        <w:tab/>
        <w:t>download</w:t>
      </w:r>
      <w:r>
        <w:tab/>
        <w:t>to</w:t>
      </w:r>
      <w:r>
        <w:tab/>
        <w:t>fib</w:t>
      </w:r>
    </w:p>
    <w:p w14:paraId="602B6D0C" w14:textId="77777777" w:rsidR="008623C4" w:rsidRDefault="008623C4" w:rsidP="00A54F87">
      <w:pPr>
        <w:pStyle w:val="2f3"/>
        <w:rPr>
          <w:rFonts w:hint="eastAsia"/>
        </w:rPr>
      </w:pPr>
      <w:r>
        <w:t>------------------------------------------------------------------------------</w:t>
      </w:r>
    </w:p>
    <w:p w14:paraId="7D03548D" w14:textId="77777777" w:rsidR="008623C4" w:rsidRDefault="008623C4" w:rsidP="00A54F87">
      <w:pPr>
        <w:pStyle w:val="2f3"/>
        <w:rPr>
          <w:rFonts w:hint="eastAsia"/>
        </w:rPr>
      </w:pPr>
      <w:r>
        <w:t>Routing</w:t>
      </w:r>
      <w:r>
        <w:tab/>
        <w:t>Tables:</w:t>
      </w:r>
      <w:r>
        <w:tab/>
        <w:t>Public</w:t>
      </w:r>
    </w:p>
    <w:p w14:paraId="03CF9458" w14:textId="77777777" w:rsidR="008623C4" w:rsidRDefault="008623C4" w:rsidP="00A54F87">
      <w:pPr>
        <w:pStyle w:val="2f3"/>
        <w:rPr>
          <w:rFonts w:hint="eastAsia"/>
        </w:rPr>
      </w:pPr>
      <w:r>
        <w:tab/>
      </w:r>
      <w:r>
        <w:tab/>
      </w:r>
      <w:r>
        <w:tab/>
      </w:r>
      <w:r>
        <w:tab/>
      </w:r>
      <w:r>
        <w:tab/>
      </w:r>
      <w:r>
        <w:tab/>
      </w:r>
      <w:r>
        <w:tab/>
      </w:r>
      <w:r>
        <w:tab/>
      </w:r>
      <w:r>
        <w:tab/>
        <w:t>Destinations</w:t>
      </w:r>
      <w:r>
        <w:tab/>
        <w:t>:</w:t>
      </w:r>
      <w:r>
        <w:tab/>
        <w:t>9</w:t>
      </w:r>
      <w:r>
        <w:tab/>
      </w:r>
      <w:r>
        <w:tab/>
      </w:r>
      <w:r>
        <w:tab/>
      </w:r>
      <w:r>
        <w:tab/>
      </w:r>
      <w:r>
        <w:tab/>
      </w:r>
      <w:r>
        <w:tab/>
      </w:r>
      <w:r>
        <w:tab/>
        <w:t>Routes</w:t>
      </w:r>
      <w:r>
        <w:tab/>
        <w:t>:</w:t>
      </w:r>
      <w:r>
        <w:tab/>
        <w:t>9</w:t>
      </w:r>
      <w:r>
        <w:tab/>
      </w:r>
      <w:r>
        <w:tab/>
      </w:r>
      <w:r>
        <w:tab/>
      </w:r>
      <w:r>
        <w:tab/>
      </w:r>
      <w:r>
        <w:tab/>
      </w:r>
      <w:r>
        <w:tab/>
      </w:r>
      <w:r>
        <w:tab/>
      </w:r>
    </w:p>
    <w:p w14:paraId="4D7AB5D5" w14:textId="77777777" w:rsidR="008623C4" w:rsidRDefault="008623C4" w:rsidP="00A54F87">
      <w:pPr>
        <w:pStyle w:val="2f3"/>
        <w:rPr>
          <w:rFonts w:hint="eastAsia"/>
        </w:rPr>
      </w:pPr>
    </w:p>
    <w:p w14:paraId="779E7941" w14:textId="77777777" w:rsidR="008623C4" w:rsidRDefault="008623C4" w:rsidP="00A54F87">
      <w:pPr>
        <w:pStyle w:val="2f3"/>
        <w:rPr>
          <w:rFonts w:hint="eastAsia"/>
        </w:rPr>
      </w:pPr>
      <w:r>
        <w:t>Destination/Mask</w:t>
      </w:r>
      <w:r>
        <w:tab/>
      </w:r>
      <w:r>
        <w:tab/>
      </w:r>
      <w:r>
        <w:tab/>
      </w:r>
      <w:r>
        <w:tab/>
      </w:r>
      <w:r>
        <w:tab/>
      </w:r>
      <w:r>
        <w:tab/>
        <w:t>Proto</w:t>
      </w:r>
      <w:r>
        <w:tab/>
      </w:r>
      <w:r>
        <w:tab/>
      </w:r>
      <w:r>
        <w:tab/>
        <w:t>Pre</w:t>
      </w:r>
      <w:r>
        <w:tab/>
      </w:r>
      <w:r>
        <w:tab/>
        <w:t>Cost</w:t>
      </w:r>
      <w:r>
        <w:tab/>
      </w:r>
      <w:r>
        <w:tab/>
      </w:r>
      <w:r>
        <w:tab/>
      </w:r>
      <w:r>
        <w:tab/>
      </w:r>
      <w:r>
        <w:tab/>
      </w:r>
      <w:r>
        <w:tab/>
        <w:t>Flags</w:t>
      </w:r>
      <w:r>
        <w:tab/>
        <w:t>NextHop</w:t>
      </w:r>
      <w:r>
        <w:tab/>
      </w:r>
      <w:r>
        <w:tab/>
      </w:r>
      <w:r>
        <w:tab/>
      </w:r>
      <w:r>
        <w:tab/>
      </w:r>
      <w:r>
        <w:tab/>
      </w:r>
      <w:r>
        <w:tab/>
      </w:r>
      <w:r>
        <w:tab/>
      </w:r>
      <w:r>
        <w:tab/>
      </w:r>
      <w:r>
        <w:tab/>
        <w:t>Interface</w:t>
      </w:r>
    </w:p>
    <w:p w14:paraId="159E9A64" w14:textId="77777777" w:rsidR="008623C4" w:rsidRDefault="008623C4" w:rsidP="00A54F87">
      <w:pPr>
        <w:pStyle w:val="2f3"/>
        <w:rPr>
          <w:rFonts w:hint="eastAsia"/>
        </w:rPr>
      </w:pPr>
    </w:p>
    <w:p w14:paraId="0095B7D6" w14:textId="77777777" w:rsidR="008623C4" w:rsidRDefault="008623C4" w:rsidP="00A54F87">
      <w:pPr>
        <w:pStyle w:val="2f3"/>
        <w:rPr>
          <w:rFonts w:hint="eastAsia"/>
        </w:rPr>
      </w:pPr>
      <w:r>
        <w:tab/>
      </w:r>
      <w:r>
        <w:tab/>
      </w:r>
      <w:r>
        <w:tab/>
      </w:r>
      <w:r>
        <w:tab/>
      </w:r>
      <w:r>
        <w:tab/>
      </w:r>
      <w:r>
        <w:tab/>
      </w:r>
      <w:r>
        <w:tab/>
        <w:t>10.0.1.1/32</w:t>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LoopBack0</w:t>
      </w:r>
    </w:p>
    <w:p w14:paraId="0ABA477D" w14:textId="77777777" w:rsidR="008623C4" w:rsidRDefault="008623C4" w:rsidP="00A54F87">
      <w:pPr>
        <w:pStyle w:val="2f3"/>
        <w:rPr>
          <w:rFonts w:hint="eastAsia"/>
        </w:rPr>
      </w:pPr>
      <w:r>
        <w:tab/>
      </w:r>
      <w:r>
        <w:tab/>
      </w:r>
      <w:r>
        <w:tab/>
      </w:r>
      <w:r>
        <w:tab/>
      </w:r>
      <w:r>
        <w:tab/>
      </w:r>
      <w:r>
        <w:tab/>
      </w:r>
      <w:r>
        <w:tab/>
        <w:t>10.0.1.2/32</w:t>
      </w:r>
      <w:r>
        <w:tab/>
      </w:r>
      <w:r>
        <w:tab/>
      </w:r>
      <w:r>
        <w:tab/>
      </w:r>
      <w:r>
        <w:tab/>
      </w:r>
      <w:r>
        <w:tab/>
        <w:t>OSPF</w:t>
      </w:r>
      <w:r>
        <w:tab/>
      </w:r>
      <w:r>
        <w:tab/>
      </w:r>
      <w:r>
        <w:tab/>
        <w:t>10</w:t>
      </w:r>
      <w:r>
        <w:tab/>
      </w:r>
      <w:r>
        <w:tab/>
      </w:r>
      <w:r>
        <w:tab/>
      </w:r>
      <w:r>
        <w:tab/>
        <w:t>3</w:t>
      </w:r>
      <w:r>
        <w:tab/>
      </w:r>
      <w:r>
        <w:tab/>
      </w:r>
      <w:r>
        <w:tab/>
      </w:r>
      <w:r>
        <w:tab/>
      </w:r>
      <w:r>
        <w:tab/>
      </w:r>
      <w:r>
        <w:tab/>
      </w:r>
      <w:r>
        <w:tab/>
      </w:r>
      <w:r>
        <w:tab/>
      </w:r>
      <w:r>
        <w:tab/>
        <w:t>D</w:t>
      </w:r>
      <w:r>
        <w:tab/>
      </w:r>
      <w:r>
        <w:tab/>
      </w:r>
      <w:r>
        <w:tab/>
        <w:t>10.0.12.2</w:t>
      </w:r>
      <w:r>
        <w:tab/>
      </w:r>
      <w:r>
        <w:tab/>
      </w:r>
      <w:r>
        <w:tab/>
      </w:r>
      <w:r>
        <w:tab/>
      </w:r>
      <w:r>
        <w:tab/>
      </w:r>
      <w:r>
        <w:tab/>
      </w:r>
      <w:r>
        <w:tab/>
      </w:r>
      <w:r>
        <w:tab/>
        <w:t>GigabitEthernet0/0/2</w:t>
      </w:r>
    </w:p>
    <w:p w14:paraId="27554979" w14:textId="77777777" w:rsidR="008623C4" w:rsidRDefault="008623C4" w:rsidP="00A54F87">
      <w:pPr>
        <w:pStyle w:val="2f3"/>
        <w:rPr>
          <w:rFonts w:hint="eastAsia"/>
        </w:rPr>
      </w:pPr>
      <w:r>
        <w:tab/>
      </w:r>
      <w:r>
        <w:tab/>
      </w:r>
      <w:r>
        <w:tab/>
      </w:r>
      <w:r>
        <w:tab/>
      </w:r>
      <w:r>
        <w:tab/>
      </w:r>
      <w:r>
        <w:tab/>
      </w:r>
      <w:r>
        <w:tab/>
        <w:t>10.0.2.1/32</w:t>
      </w:r>
      <w:r>
        <w:tab/>
      </w:r>
      <w:r>
        <w:tab/>
      </w:r>
      <w:r>
        <w:tab/>
      </w:r>
      <w:r>
        <w:tab/>
      </w:r>
      <w:r>
        <w:tab/>
        <w:t>O_ASE</w:t>
      </w:r>
      <w:r>
        <w:tab/>
      </w:r>
      <w:r>
        <w:tab/>
        <w:t>150</w:t>
      </w:r>
      <w:r>
        <w:tab/>
      </w:r>
      <w:r>
        <w:tab/>
      </w:r>
      <w:r>
        <w:tab/>
        <w:t>1</w:t>
      </w:r>
      <w:r>
        <w:tab/>
      </w:r>
      <w:r>
        <w:tab/>
      </w:r>
      <w:r>
        <w:tab/>
      </w:r>
      <w:r>
        <w:tab/>
      </w:r>
      <w:r>
        <w:tab/>
      </w:r>
      <w:r>
        <w:tab/>
      </w:r>
      <w:r>
        <w:tab/>
      </w:r>
      <w:r>
        <w:tab/>
      </w:r>
      <w:r>
        <w:tab/>
        <w:t>D</w:t>
      </w:r>
      <w:r>
        <w:tab/>
      </w:r>
      <w:r>
        <w:tab/>
      </w:r>
      <w:r>
        <w:tab/>
        <w:t>10.0.12.2</w:t>
      </w:r>
      <w:r>
        <w:tab/>
      </w:r>
      <w:r>
        <w:tab/>
      </w:r>
      <w:r>
        <w:tab/>
      </w:r>
      <w:r>
        <w:tab/>
      </w:r>
      <w:r>
        <w:tab/>
      </w:r>
      <w:r>
        <w:tab/>
      </w:r>
      <w:r>
        <w:tab/>
      </w:r>
      <w:r>
        <w:tab/>
        <w:t>GigabitEthernet0/0/2</w:t>
      </w:r>
    </w:p>
    <w:p w14:paraId="0DF07BBE" w14:textId="77777777" w:rsidR="008623C4" w:rsidRDefault="008623C4" w:rsidP="00A54F87">
      <w:pPr>
        <w:pStyle w:val="2f3"/>
        <w:rPr>
          <w:rFonts w:hint="eastAsia"/>
        </w:rPr>
      </w:pPr>
      <w:r>
        <w:tab/>
      </w:r>
      <w:r>
        <w:tab/>
      </w:r>
      <w:r>
        <w:tab/>
      </w:r>
      <w:r>
        <w:tab/>
      </w:r>
      <w:r>
        <w:tab/>
      </w:r>
      <w:r>
        <w:tab/>
      </w:r>
      <w:r>
        <w:tab/>
        <w:t>10.0.2.2/32</w:t>
      </w:r>
      <w:r>
        <w:tab/>
      </w:r>
      <w:r>
        <w:tab/>
      </w:r>
      <w:r>
        <w:tab/>
      </w:r>
      <w:r>
        <w:tab/>
      </w:r>
      <w:r>
        <w:tab/>
        <w:t>O_ASE</w:t>
      </w:r>
      <w:r>
        <w:tab/>
      </w:r>
      <w:r>
        <w:tab/>
        <w:t>150</w:t>
      </w:r>
      <w:r>
        <w:tab/>
      </w:r>
      <w:r>
        <w:tab/>
      </w:r>
      <w:r>
        <w:tab/>
        <w:t>1</w:t>
      </w:r>
      <w:r>
        <w:tab/>
      </w:r>
      <w:r>
        <w:tab/>
      </w:r>
      <w:r>
        <w:tab/>
      </w:r>
      <w:r>
        <w:tab/>
      </w:r>
      <w:r>
        <w:tab/>
      </w:r>
      <w:r>
        <w:tab/>
      </w:r>
      <w:r>
        <w:tab/>
      </w:r>
      <w:r>
        <w:tab/>
      </w:r>
      <w:r>
        <w:tab/>
        <w:t>D</w:t>
      </w:r>
      <w:r>
        <w:tab/>
      </w:r>
      <w:r>
        <w:tab/>
      </w:r>
      <w:r>
        <w:tab/>
        <w:t>10.0.12.2</w:t>
      </w:r>
      <w:r>
        <w:tab/>
      </w:r>
      <w:r>
        <w:tab/>
      </w:r>
      <w:r>
        <w:tab/>
      </w:r>
      <w:r>
        <w:tab/>
      </w:r>
      <w:r>
        <w:tab/>
      </w:r>
      <w:r>
        <w:tab/>
      </w:r>
      <w:r>
        <w:tab/>
      </w:r>
      <w:r>
        <w:tab/>
        <w:t>GigabitEthernet0/0/2</w:t>
      </w:r>
    </w:p>
    <w:p w14:paraId="5DC7DC82" w14:textId="77777777" w:rsidR="008623C4" w:rsidRDefault="008623C4" w:rsidP="00A54F87">
      <w:pPr>
        <w:pStyle w:val="2f3"/>
        <w:rPr>
          <w:rFonts w:hint="eastAsia"/>
        </w:rPr>
      </w:pPr>
      <w:r>
        <w:tab/>
      </w:r>
      <w:r>
        <w:tab/>
      </w:r>
      <w:r>
        <w:tab/>
      </w:r>
      <w:r>
        <w:tab/>
      </w:r>
      <w:r>
        <w:tab/>
      </w:r>
      <w:r>
        <w:tab/>
        <w:t>10.0.12.0/24</w:t>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10.0.12.1</w:t>
      </w:r>
      <w:r>
        <w:tab/>
      </w:r>
      <w:r>
        <w:tab/>
      </w:r>
      <w:r>
        <w:tab/>
      </w:r>
      <w:r>
        <w:tab/>
      </w:r>
      <w:r>
        <w:tab/>
      </w:r>
      <w:r>
        <w:tab/>
      </w:r>
      <w:r>
        <w:tab/>
      </w:r>
      <w:r>
        <w:tab/>
        <w:t>GigabitEthernet0/0/2</w:t>
      </w:r>
    </w:p>
    <w:p w14:paraId="57635D6D" w14:textId="77777777" w:rsidR="008623C4" w:rsidRDefault="008623C4" w:rsidP="00A54F87">
      <w:pPr>
        <w:pStyle w:val="2f3"/>
        <w:rPr>
          <w:rFonts w:hint="eastAsia"/>
        </w:rPr>
      </w:pPr>
      <w:r>
        <w:tab/>
      </w:r>
      <w:r>
        <w:tab/>
      </w:r>
      <w:r>
        <w:tab/>
      </w:r>
      <w:r>
        <w:tab/>
      </w:r>
      <w:r>
        <w:tab/>
      </w:r>
      <w:r>
        <w:tab/>
        <w:t>10.0.12.1/32</w:t>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GigabitEthernet0/0/2</w:t>
      </w:r>
    </w:p>
    <w:p w14:paraId="1A03F9DD" w14:textId="77777777" w:rsidR="008623C4" w:rsidRDefault="008623C4" w:rsidP="00A54F87">
      <w:pPr>
        <w:pStyle w:val="2f3"/>
        <w:rPr>
          <w:rFonts w:hint="eastAsia"/>
        </w:rPr>
      </w:pPr>
      <w:r>
        <w:tab/>
      </w:r>
      <w:r>
        <w:tab/>
      </w:r>
      <w:r>
        <w:tab/>
      </w:r>
      <w:r>
        <w:tab/>
        <w:t>10.0.12.255/32</w:t>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GigabitEthernet0/0/2</w:t>
      </w:r>
    </w:p>
    <w:p w14:paraId="25954FE7" w14:textId="77777777" w:rsidR="008623C4" w:rsidRDefault="008623C4" w:rsidP="00A54F87">
      <w:pPr>
        <w:pStyle w:val="2f3"/>
        <w:rPr>
          <w:rFonts w:hint="eastAsia"/>
        </w:rPr>
      </w:pPr>
      <w:r>
        <w:tab/>
      </w:r>
      <w:r>
        <w:tab/>
      </w:r>
      <w:r>
        <w:tab/>
      </w:r>
      <w:r>
        <w:tab/>
      </w:r>
      <w:r>
        <w:tab/>
      </w:r>
      <w:r>
        <w:tab/>
        <w:t>127.0.0.0/8</w:t>
      </w:r>
      <w:r>
        <w:tab/>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6C2728BB" w14:textId="77777777" w:rsidR="008623C4" w:rsidRDefault="008623C4" w:rsidP="00A54F87">
      <w:pPr>
        <w:pStyle w:val="2f3"/>
        <w:rPr>
          <w:rFonts w:hint="eastAsia"/>
        </w:rPr>
      </w:pPr>
      <w:r>
        <w:lastRenderedPageBreak/>
        <w:tab/>
      </w:r>
      <w:r>
        <w:tab/>
      </w:r>
      <w:r>
        <w:tab/>
      </w:r>
      <w:r>
        <w:tab/>
      </w:r>
      <w:r>
        <w:tab/>
      </w:r>
      <w:r>
        <w:tab/>
        <w:t>127.0.0.1/32</w:t>
      </w:r>
      <w:r>
        <w:tab/>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355289A4" w14:textId="77777777" w:rsidR="008623C4" w:rsidRDefault="008623C4" w:rsidP="00A54F87">
      <w:pPr>
        <w:pStyle w:val="2f3"/>
        <w:rPr>
          <w:rFonts w:hint="eastAsia"/>
        </w:rPr>
      </w:pPr>
      <w:r>
        <w:t>127.255.255.255/32</w:t>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3A772E39" w14:textId="77777777" w:rsidR="008623C4" w:rsidRPr="00CB1B9B" w:rsidRDefault="008623C4" w:rsidP="00A54F87">
      <w:pPr>
        <w:pStyle w:val="2f3"/>
        <w:rPr>
          <w:rFonts w:hint="eastAsia"/>
        </w:rPr>
      </w:pPr>
      <w:r>
        <w:t>255.255.255.255/32</w:t>
      </w:r>
      <w:r>
        <w:tab/>
      </w:r>
      <w:r>
        <w:tab/>
      </w:r>
      <w:r>
        <w:tab/>
      </w:r>
      <w:r>
        <w:tab/>
        <w:t>Direct</w:t>
      </w:r>
      <w:r>
        <w:tab/>
      </w:r>
      <w:r>
        <w:tab/>
      </w:r>
      <w:r>
        <w:tab/>
        <w:t>0</w:t>
      </w:r>
      <w:r>
        <w:tab/>
      </w:r>
      <w:r>
        <w:tab/>
      </w:r>
      <w:r>
        <w:tab/>
      </w:r>
      <w:r>
        <w:tab/>
      </w:r>
      <w:r>
        <w:tab/>
        <w:t>0</w:t>
      </w:r>
      <w:r>
        <w:tab/>
      </w:r>
      <w:r>
        <w:tab/>
      </w:r>
      <w:r>
        <w:tab/>
      </w:r>
      <w:r>
        <w:tab/>
      </w:r>
      <w:r>
        <w:tab/>
      </w:r>
      <w:r>
        <w:tab/>
      </w:r>
      <w:r>
        <w:tab/>
      </w:r>
      <w:r>
        <w:tab/>
      </w:r>
      <w:r>
        <w:tab/>
        <w:t>D</w:t>
      </w:r>
      <w:r>
        <w:tab/>
      </w:r>
      <w:r>
        <w:tab/>
      </w:r>
      <w:r>
        <w:tab/>
        <w:t>127.0.0.1</w:t>
      </w:r>
      <w:r>
        <w:tab/>
      </w:r>
      <w:r>
        <w:tab/>
      </w:r>
      <w:r>
        <w:tab/>
      </w:r>
      <w:r>
        <w:tab/>
      </w:r>
      <w:r>
        <w:tab/>
      </w:r>
      <w:r>
        <w:tab/>
      </w:r>
      <w:r>
        <w:tab/>
      </w:r>
      <w:r>
        <w:tab/>
        <w:t>InLoopBack0</w:t>
      </w:r>
    </w:p>
    <w:p w14:paraId="09350BCA" w14:textId="77777777" w:rsidR="008623C4" w:rsidRPr="00CB1B9B" w:rsidRDefault="008623C4" w:rsidP="00A54F87">
      <w:pPr>
        <w:pStyle w:val="1e"/>
      </w:pPr>
      <w:r>
        <w:t># Test the connectivity between Loopback0 interfaces of R1 and S2.</w:t>
      </w:r>
    </w:p>
    <w:p w14:paraId="5311F802" w14:textId="77777777" w:rsidR="008623C4" w:rsidRPr="00CB1B9B" w:rsidRDefault="008623C4" w:rsidP="00A54F87">
      <w:pPr>
        <w:pStyle w:val="2f3"/>
        <w:rPr>
          <w:rFonts w:hint="eastAsia"/>
        </w:rPr>
      </w:pPr>
      <w:r>
        <w:t>&lt;R1&gt;ping -a 10.0.1.1 10.0.2.2</w:t>
      </w:r>
    </w:p>
    <w:p w14:paraId="73644455" w14:textId="77777777" w:rsidR="008623C4" w:rsidRPr="00CB1B9B" w:rsidRDefault="008623C4" w:rsidP="00A54F87">
      <w:pPr>
        <w:pStyle w:val="2f3"/>
        <w:rPr>
          <w:rFonts w:hint="eastAsia"/>
        </w:rPr>
      </w:pPr>
      <w:r>
        <w:t xml:space="preserve">  PING 10.0.2.2: 56  data bytes, press CTRL_C to break</w:t>
      </w:r>
    </w:p>
    <w:p w14:paraId="689E6863" w14:textId="77777777" w:rsidR="008623C4" w:rsidRPr="00CB1B9B" w:rsidRDefault="008623C4" w:rsidP="00A54F87">
      <w:pPr>
        <w:pStyle w:val="2f3"/>
        <w:rPr>
          <w:rFonts w:hint="eastAsia"/>
        </w:rPr>
      </w:pPr>
      <w:r>
        <w:t xml:space="preserve">    Reply from 10.0.2.2: bytes=56 Sequence=1 ttl=253 time=50 ms</w:t>
      </w:r>
    </w:p>
    <w:p w14:paraId="20179361" w14:textId="77777777" w:rsidR="008623C4" w:rsidRPr="00CB1B9B" w:rsidRDefault="008623C4" w:rsidP="00A54F87">
      <w:pPr>
        <w:pStyle w:val="2f3"/>
        <w:rPr>
          <w:rFonts w:hint="eastAsia"/>
        </w:rPr>
      </w:pPr>
    </w:p>
    <w:p w14:paraId="437DBBEA" w14:textId="77777777" w:rsidR="008623C4" w:rsidRPr="00CB1B9B" w:rsidRDefault="008623C4" w:rsidP="00A54F87">
      <w:pPr>
        <w:pStyle w:val="2f3"/>
        <w:rPr>
          <w:rFonts w:hint="eastAsia"/>
        </w:rPr>
      </w:pPr>
      <w:r>
        <w:t xml:space="preserve">  --- 10.0.2.2 ping statistics ---</w:t>
      </w:r>
    </w:p>
    <w:p w14:paraId="499EEB61" w14:textId="77777777" w:rsidR="008623C4" w:rsidRPr="00CB1B9B" w:rsidRDefault="008623C4" w:rsidP="00A54F87">
      <w:pPr>
        <w:pStyle w:val="2f3"/>
        <w:rPr>
          <w:rFonts w:hint="eastAsia"/>
        </w:rPr>
      </w:pPr>
      <w:r>
        <w:t xml:space="preserve">    1 packet(s) transmitted</w:t>
      </w:r>
    </w:p>
    <w:p w14:paraId="70B8CD3D" w14:textId="77777777" w:rsidR="008623C4" w:rsidRPr="00CB1B9B" w:rsidRDefault="008623C4" w:rsidP="00A54F87">
      <w:pPr>
        <w:pStyle w:val="2f3"/>
        <w:rPr>
          <w:rFonts w:hint="eastAsia"/>
        </w:rPr>
      </w:pPr>
      <w:r>
        <w:t xml:space="preserve">    1 packet(s) received</w:t>
      </w:r>
    </w:p>
    <w:p w14:paraId="7CA697AA" w14:textId="77777777" w:rsidR="008623C4" w:rsidRPr="00CB1B9B" w:rsidRDefault="008623C4" w:rsidP="00A54F87">
      <w:pPr>
        <w:pStyle w:val="2f3"/>
        <w:rPr>
          <w:rFonts w:hint="eastAsia"/>
        </w:rPr>
      </w:pPr>
      <w:r>
        <w:t xml:space="preserve">    0.00% packet loss</w:t>
      </w:r>
    </w:p>
    <w:p w14:paraId="1E15545D" w14:textId="77777777" w:rsidR="008623C4" w:rsidRPr="00CB1B9B" w:rsidRDefault="008623C4" w:rsidP="00A54F87">
      <w:pPr>
        <w:pStyle w:val="2f3"/>
        <w:rPr>
          <w:rFonts w:hint="eastAsia"/>
        </w:rPr>
      </w:pPr>
      <w:r>
        <w:t>round-trip min/avg/max = 30/42/50 ms</w:t>
      </w:r>
    </w:p>
    <w:p w14:paraId="33523426" w14:textId="77777777" w:rsidR="008623C4" w:rsidRPr="00CB1B9B" w:rsidRDefault="008623C4" w:rsidP="00A54F87">
      <w:pPr>
        <w:pStyle w:val="1e"/>
      </w:pPr>
      <w:r>
        <w:t># Test the connectivity between Loopback0 interfaces of S1 and S2.</w:t>
      </w:r>
    </w:p>
    <w:p w14:paraId="73A770C4" w14:textId="77777777" w:rsidR="008623C4" w:rsidRPr="00CB1B9B" w:rsidRDefault="008623C4" w:rsidP="00A54F87">
      <w:pPr>
        <w:pStyle w:val="2f3"/>
        <w:rPr>
          <w:rFonts w:hint="eastAsia"/>
        </w:rPr>
      </w:pPr>
      <w:r>
        <w:t>[S1]ping -a 10.0.2.1 10.0.2.2</w:t>
      </w:r>
    </w:p>
    <w:p w14:paraId="799DFCAC" w14:textId="77777777" w:rsidR="008623C4" w:rsidRPr="00CB1B9B" w:rsidRDefault="008623C4" w:rsidP="00A54F87">
      <w:pPr>
        <w:pStyle w:val="2f3"/>
        <w:rPr>
          <w:rFonts w:hint="eastAsia"/>
        </w:rPr>
      </w:pPr>
      <w:r>
        <w:t xml:space="preserve">  PING 10.0.2.2: 56  data bytes, press CTRL_C to break</w:t>
      </w:r>
    </w:p>
    <w:p w14:paraId="3CF33ADC" w14:textId="77777777" w:rsidR="008623C4" w:rsidRPr="00CB1B9B" w:rsidRDefault="008623C4" w:rsidP="00A54F87">
      <w:pPr>
        <w:pStyle w:val="2f3"/>
        <w:rPr>
          <w:rFonts w:hint="eastAsia"/>
        </w:rPr>
      </w:pPr>
      <w:r>
        <w:t xml:space="preserve">    Reply from 10.0.2.2: bytes=56 Sequence=1 ttl=253 time=50 ms</w:t>
      </w:r>
    </w:p>
    <w:p w14:paraId="5A25E4CF" w14:textId="77777777" w:rsidR="008623C4" w:rsidRPr="00CB1B9B" w:rsidRDefault="008623C4" w:rsidP="00A54F87">
      <w:pPr>
        <w:pStyle w:val="2f3"/>
        <w:rPr>
          <w:rFonts w:hint="eastAsia"/>
        </w:rPr>
      </w:pPr>
    </w:p>
    <w:p w14:paraId="7AC7BFB3" w14:textId="77777777" w:rsidR="008623C4" w:rsidRPr="00CB1B9B" w:rsidRDefault="008623C4" w:rsidP="00A54F87">
      <w:pPr>
        <w:pStyle w:val="2f3"/>
        <w:rPr>
          <w:rFonts w:hint="eastAsia"/>
        </w:rPr>
      </w:pPr>
      <w:r>
        <w:t xml:space="preserve">  --- 10.0.2.2 ping statistics ---</w:t>
      </w:r>
    </w:p>
    <w:p w14:paraId="5C122272" w14:textId="77777777" w:rsidR="008623C4" w:rsidRPr="00CB1B9B" w:rsidRDefault="008623C4" w:rsidP="00A54F87">
      <w:pPr>
        <w:pStyle w:val="2f3"/>
        <w:rPr>
          <w:rFonts w:hint="eastAsia"/>
        </w:rPr>
      </w:pPr>
      <w:r>
        <w:t xml:space="preserve">    1 packet(s) transmitted</w:t>
      </w:r>
    </w:p>
    <w:p w14:paraId="3EC06953" w14:textId="77777777" w:rsidR="008623C4" w:rsidRPr="00CB1B9B" w:rsidRDefault="008623C4" w:rsidP="00A54F87">
      <w:pPr>
        <w:pStyle w:val="2f3"/>
        <w:rPr>
          <w:rFonts w:hint="eastAsia"/>
        </w:rPr>
      </w:pPr>
      <w:r>
        <w:t xml:space="preserve">    1 packet(s) received</w:t>
      </w:r>
    </w:p>
    <w:p w14:paraId="76955CEE" w14:textId="77777777" w:rsidR="008623C4" w:rsidRPr="00CB1B9B" w:rsidRDefault="008623C4" w:rsidP="00A54F87">
      <w:pPr>
        <w:pStyle w:val="2f3"/>
        <w:rPr>
          <w:rFonts w:hint="eastAsia"/>
        </w:rPr>
      </w:pPr>
      <w:r>
        <w:t xml:space="preserve">    0.00% packet loss</w:t>
      </w:r>
    </w:p>
    <w:p w14:paraId="5B1B171D" w14:textId="77777777" w:rsidR="008623C4" w:rsidRPr="00CB1B9B" w:rsidRDefault="008623C4" w:rsidP="00A54F87">
      <w:pPr>
        <w:pStyle w:val="2f3"/>
        <w:rPr>
          <w:rFonts w:hint="eastAsia"/>
        </w:rPr>
      </w:pPr>
      <w:r>
        <w:t xml:space="preserve">    round-trip min/avg/max = 50/60/70 ms</w:t>
      </w:r>
    </w:p>
    <w:p w14:paraId="395288BB" w14:textId="77777777" w:rsidR="008623C4" w:rsidRPr="00CB1B9B" w:rsidRDefault="008623C4" w:rsidP="00A54F87">
      <w:pPr>
        <w:pStyle w:val="1e"/>
      </w:pPr>
      <w:r>
        <w:t># Test the connectivity between Loopback0 interfaces of S1 and R5.</w:t>
      </w:r>
    </w:p>
    <w:p w14:paraId="2E543591" w14:textId="77777777" w:rsidR="008623C4" w:rsidRPr="00CB1B9B" w:rsidRDefault="008623C4" w:rsidP="00A54F87">
      <w:pPr>
        <w:pStyle w:val="2f3"/>
        <w:rPr>
          <w:rFonts w:hint="eastAsia"/>
        </w:rPr>
      </w:pPr>
      <w:r>
        <w:t>[S1]ping -a 10.0.2.1 10.0.1.2</w:t>
      </w:r>
    </w:p>
    <w:p w14:paraId="6F97C806" w14:textId="77777777" w:rsidR="008623C4" w:rsidRPr="00CB1B9B" w:rsidRDefault="008623C4" w:rsidP="00A54F87">
      <w:pPr>
        <w:pStyle w:val="2f3"/>
        <w:rPr>
          <w:rFonts w:hint="eastAsia"/>
        </w:rPr>
      </w:pPr>
      <w:r>
        <w:t xml:space="preserve">  PING 10.0.1.2: 56  data bytes, press CTRL_C to break</w:t>
      </w:r>
    </w:p>
    <w:p w14:paraId="2CE191E8" w14:textId="77777777" w:rsidR="008623C4" w:rsidRPr="00CB1B9B" w:rsidRDefault="008623C4" w:rsidP="00A54F87">
      <w:pPr>
        <w:pStyle w:val="2f3"/>
        <w:rPr>
          <w:rFonts w:hint="eastAsia"/>
        </w:rPr>
      </w:pPr>
      <w:r>
        <w:t xml:space="preserve">    Request time out</w:t>
      </w:r>
    </w:p>
    <w:p w14:paraId="64A73158" w14:textId="77777777" w:rsidR="008623C4" w:rsidRPr="00CB1B9B" w:rsidRDefault="008623C4" w:rsidP="00A54F87">
      <w:pPr>
        <w:pStyle w:val="2f3"/>
        <w:rPr>
          <w:rFonts w:hint="eastAsia"/>
        </w:rPr>
      </w:pPr>
      <w:r>
        <w:t xml:space="preserve">    Request time out</w:t>
      </w:r>
    </w:p>
    <w:p w14:paraId="7D1CE26B" w14:textId="77777777" w:rsidR="008623C4" w:rsidRPr="00CB1B9B" w:rsidRDefault="008623C4" w:rsidP="00A54F87">
      <w:pPr>
        <w:pStyle w:val="2f3"/>
        <w:rPr>
          <w:rFonts w:hint="eastAsia"/>
        </w:rPr>
      </w:pPr>
      <w:r>
        <w:t xml:space="preserve">    Request time out</w:t>
      </w:r>
    </w:p>
    <w:p w14:paraId="582720D3" w14:textId="77777777" w:rsidR="008623C4" w:rsidRPr="00CB1B9B" w:rsidRDefault="008623C4" w:rsidP="00A54F87">
      <w:pPr>
        <w:pStyle w:val="2f3"/>
        <w:rPr>
          <w:rFonts w:hint="eastAsia"/>
        </w:rPr>
      </w:pPr>
      <w:r>
        <w:t xml:space="preserve">    Request time out</w:t>
      </w:r>
    </w:p>
    <w:p w14:paraId="70232587" w14:textId="77777777" w:rsidR="008623C4" w:rsidRPr="00CB1B9B" w:rsidRDefault="008623C4" w:rsidP="00A54F87">
      <w:pPr>
        <w:pStyle w:val="2f3"/>
        <w:rPr>
          <w:rFonts w:hint="eastAsia"/>
        </w:rPr>
      </w:pPr>
      <w:r>
        <w:t xml:space="preserve">    Request time out</w:t>
      </w:r>
    </w:p>
    <w:p w14:paraId="0F6394F2" w14:textId="77777777" w:rsidR="008623C4" w:rsidRPr="00CB1B9B" w:rsidRDefault="008623C4" w:rsidP="00A54F87">
      <w:pPr>
        <w:pStyle w:val="2f3"/>
        <w:rPr>
          <w:rFonts w:hint="eastAsia"/>
        </w:rPr>
      </w:pPr>
    </w:p>
    <w:p w14:paraId="7A55C6C7" w14:textId="77777777" w:rsidR="008623C4" w:rsidRPr="00CB1B9B" w:rsidRDefault="008623C4" w:rsidP="00A54F87">
      <w:pPr>
        <w:pStyle w:val="2f3"/>
        <w:rPr>
          <w:rFonts w:hint="eastAsia"/>
        </w:rPr>
      </w:pPr>
      <w:r>
        <w:t xml:space="preserve">  --- 10.0.1.2 ping statistics ---</w:t>
      </w:r>
    </w:p>
    <w:p w14:paraId="47B7A958" w14:textId="77777777" w:rsidR="008623C4" w:rsidRPr="00CB1B9B" w:rsidRDefault="008623C4" w:rsidP="00A54F87">
      <w:pPr>
        <w:pStyle w:val="2f3"/>
        <w:rPr>
          <w:rFonts w:hint="eastAsia"/>
        </w:rPr>
      </w:pPr>
      <w:r>
        <w:t xml:space="preserve">    5 packet(s) transmitted</w:t>
      </w:r>
    </w:p>
    <w:p w14:paraId="6BE861EB" w14:textId="77777777" w:rsidR="008623C4" w:rsidRPr="00CB1B9B" w:rsidRDefault="008623C4" w:rsidP="00A54F87">
      <w:pPr>
        <w:pStyle w:val="2f3"/>
        <w:rPr>
          <w:rFonts w:hint="eastAsia"/>
        </w:rPr>
      </w:pPr>
      <w:r>
        <w:t xml:space="preserve">    0 packet(s) received</w:t>
      </w:r>
    </w:p>
    <w:p w14:paraId="4D01631D" w14:textId="77777777" w:rsidR="008623C4" w:rsidRPr="00CB1B9B" w:rsidRDefault="008623C4" w:rsidP="00A54F87">
      <w:pPr>
        <w:pStyle w:val="2f3"/>
        <w:rPr>
          <w:rFonts w:hint="eastAsia"/>
        </w:rPr>
      </w:pPr>
      <w:r>
        <w:t xml:space="preserve">    100.00% packet loss</w:t>
      </w:r>
    </w:p>
    <w:p w14:paraId="49443B5B" w14:textId="77777777" w:rsidR="008623C4" w:rsidRPr="00CB1B9B" w:rsidRDefault="008623C4" w:rsidP="00A54F87">
      <w:pPr>
        <w:pStyle w:val="1e"/>
      </w:pPr>
      <w:r>
        <w:t>According to the preceding information, S1 and S2 can communicate with R1 in the OA VPN, but S1 and S2 cannot communicate with R5 in the finance VPN.</w:t>
      </w:r>
    </w:p>
    <w:p w14:paraId="515C8E6A" w14:textId="77777777" w:rsidR="00A54F87" w:rsidRPr="000D4F94" w:rsidRDefault="00A54F87" w:rsidP="00D04637">
      <w:pPr>
        <w:pStyle w:val="30"/>
        <w:numPr>
          <w:ilvl w:val="2"/>
          <w:numId w:val="11"/>
        </w:numPr>
      </w:pPr>
      <w:bookmarkStart w:id="90" w:name="_Toc49938696"/>
      <w:bookmarkStart w:id="91" w:name="_Toc50042901"/>
      <w:r w:rsidRPr="000D4F94">
        <w:t>Quiz</w:t>
      </w:r>
      <w:bookmarkEnd w:id="90"/>
      <w:bookmarkEnd w:id="91"/>
    </w:p>
    <w:p w14:paraId="5F72C355" w14:textId="77777777" w:rsidR="00A54F87" w:rsidRPr="00CB1B9B" w:rsidRDefault="00A54F87" w:rsidP="00A54F87">
      <w:pPr>
        <w:pStyle w:val="1e"/>
      </w:pPr>
      <w:r>
        <w:t>If R5 needs to communicate with S1 and S2, how do we modify the VPN instance configuration?</w:t>
      </w:r>
    </w:p>
    <w:p w14:paraId="69FD642A" w14:textId="77777777" w:rsidR="00A54F87" w:rsidRPr="000D4F94" w:rsidRDefault="00A54F87" w:rsidP="00D04637">
      <w:pPr>
        <w:pStyle w:val="30"/>
        <w:numPr>
          <w:ilvl w:val="2"/>
          <w:numId w:val="11"/>
        </w:numPr>
      </w:pPr>
      <w:bookmarkStart w:id="92" w:name="_Toc49938697"/>
      <w:bookmarkStart w:id="93" w:name="_Toc50042902"/>
      <w:r w:rsidRPr="000D4F94">
        <w:t>Configuration Reference</w:t>
      </w:r>
      <w:bookmarkEnd w:id="92"/>
      <w:bookmarkEnd w:id="93"/>
    </w:p>
    <w:p w14:paraId="32FAC228" w14:textId="77777777" w:rsidR="00A54F87" w:rsidRPr="00CB1B9B" w:rsidRDefault="00A54F87" w:rsidP="00A54F87">
      <w:pPr>
        <w:pStyle w:val="1e"/>
      </w:pPr>
      <w:r>
        <w:t>Configuration on R1</w:t>
      </w:r>
    </w:p>
    <w:p w14:paraId="58F73FC9" w14:textId="77777777" w:rsidR="00A54F87" w:rsidRPr="00CB1B9B" w:rsidRDefault="00A54F87" w:rsidP="00A54F87">
      <w:pPr>
        <w:pStyle w:val="2f3"/>
        <w:rPr>
          <w:rFonts w:hint="eastAsia"/>
        </w:rPr>
      </w:pPr>
      <w:r>
        <w:t>#</w:t>
      </w:r>
    </w:p>
    <w:p w14:paraId="2056F842" w14:textId="77777777" w:rsidR="00A54F87" w:rsidRPr="00CB1B9B" w:rsidRDefault="00A54F87" w:rsidP="00A54F87">
      <w:pPr>
        <w:pStyle w:val="2f3"/>
        <w:rPr>
          <w:rFonts w:hint="eastAsia"/>
        </w:rPr>
      </w:pPr>
      <w:r>
        <w:lastRenderedPageBreak/>
        <w:t xml:space="preserve"> sysname R1</w:t>
      </w:r>
    </w:p>
    <w:p w14:paraId="437EC794" w14:textId="77777777" w:rsidR="00A54F87" w:rsidRPr="00CB1B9B" w:rsidRDefault="00A54F87" w:rsidP="00A54F87">
      <w:pPr>
        <w:pStyle w:val="2f3"/>
        <w:rPr>
          <w:rFonts w:hint="eastAsia"/>
        </w:rPr>
      </w:pPr>
      <w:r>
        <w:t>#</w:t>
      </w:r>
    </w:p>
    <w:p w14:paraId="71BB5D2B" w14:textId="77777777" w:rsidR="00A54F87" w:rsidRPr="00CB1B9B" w:rsidRDefault="00A54F87" w:rsidP="00A54F87">
      <w:pPr>
        <w:pStyle w:val="2f3"/>
        <w:rPr>
          <w:rFonts w:hint="eastAsia"/>
        </w:rPr>
      </w:pPr>
      <w:r>
        <w:t xml:space="preserve">router id 10.10.10.1 </w:t>
      </w:r>
    </w:p>
    <w:p w14:paraId="3BF223BF" w14:textId="77777777" w:rsidR="00A54F87" w:rsidRPr="00CB1B9B" w:rsidRDefault="00A54F87" w:rsidP="00A54F87">
      <w:pPr>
        <w:pStyle w:val="2f3"/>
        <w:rPr>
          <w:rFonts w:hint="eastAsia"/>
        </w:rPr>
      </w:pPr>
      <w:r>
        <w:t>#</w:t>
      </w:r>
    </w:p>
    <w:p w14:paraId="53522A3B" w14:textId="77777777" w:rsidR="00A54F87" w:rsidRPr="00CB1B9B" w:rsidRDefault="00A54F87" w:rsidP="00A54F87">
      <w:pPr>
        <w:pStyle w:val="2f3"/>
        <w:rPr>
          <w:rFonts w:hint="eastAsia"/>
        </w:rPr>
      </w:pPr>
      <w:r>
        <w:t>interface GigabitEthernet0/0/2</w:t>
      </w:r>
    </w:p>
    <w:p w14:paraId="122AFD17" w14:textId="77777777" w:rsidR="00A54F87" w:rsidRPr="00CB1B9B" w:rsidRDefault="00A54F87" w:rsidP="00A54F87">
      <w:pPr>
        <w:pStyle w:val="2f3"/>
        <w:rPr>
          <w:rFonts w:hint="eastAsia"/>
        </w:rPr>
      </w:pPr>
      <w:r>
        <w:t xml:space="preserve"> ip address 10.0.12.1 255.255.255.0 </w:t>
      </w:r>
    </w:p>
    <w:p w14:paraId="163C252A" w14:textId="77777777" w:rsidR="00A54F87" w:rsidRPr="00CB1B9B" w:rsidRDefault="00A54F87" w:rsidP="00A54F87">
      <w:pPr>
        <w:pStyle w:val="2f3"/>
        <w:rPr>
          <w:rFonts w:hint="eastAsia"/>
        </w:rPr>
      </w:pPr>
      <w:r>
        <w:t>#</w:t>
      </w:r>
    </w:p>
    <w:p w14:paraId="1C6A6C84" w14:textId="77777777" w:rsidR="00A54F87" w:rsidRPr="00CB1B9B" w:rsidRDefault="00A54F87" w:rsidP="00A54F87">
      <w:pPr>
        <w:pStyle w:val="2f3"/>
        <w:rPr>
          <w:rFonts w:hint="eastAsia"/>
        </w:rPr>
      </w:pPr>
      <w:r>
        <w:t>interface LoopBack0</w:t>
      </w:r>
    </w:p>
    <w:p w14:paraId="39D1B688" w14:textId="77777777" w:rsidR="00A54F87" w:rsidRPr="00CB1B9B" w:rsidRDefault="00A54F87" w:rsidP="00A54F87">
      <w:pPr>
        <w:pStyle w:val="2f3"/>
        <w:rPr>
          <w:rFonts w:hint="eastAsia"/>
        </w:rPr>
      </w:pPr>
      <w:r>
        <w:t xml:space="preserve"> ip address 10.0.1.1 255.255.255.255 </w:t>
      </w:r>
    </w:p>
    <w:p w14:paraId="3D544A2F" w14:textId="77777777" w:rsidR="00A54F87" w:rsidRPr="00CB1B9B" w:rsidRDefault="00A54F87" w:rsidP="00A54F87">
      <w:pPr>
        <w:pStyle w:val="2f3"/>
        <w:rPr>
          <w:rFonts w:hint="eastAsia"/>
        </w:rPr>
      </w:pPr>
      <w:r>
        <w:t>#</w:t>
      </w:r>
    </w:p>
    <w:p w14:paraId="65AED18D" w14:textId="77777777" w:rsidR="00A54F87" w:rsidRPr="00CB1B9B" w:rsidRDefault="00A54F87" w:rsidP="00A54F87">
      <w:pPr>
        <w:pStyle w:val="2f3"/>
        <w:rPr>
          <w:rFonts w:hint="eastAsia"/>
        </w:rPr>
      </w:pPr>
      <w:r>
        <w:t xml:space="preserve">ospf 1 </w:t>
      </w:r>
    </w:p>
    <w:p w14:paraId="7EA9FE50" w14:textId="77777777" w:rsidR="00A54F87" w:rsidRPr="00CB1B9B" w:rsidRDefault="00A54F87" w:rsidP="00A54F87">
      <w:pPr>
        <w:pStyle w:val="2f3"/>
        <w:rPr>
          <w:rFonts w:hint="eastAsia"/>
        </w:rPr>
      </w:pPr>
      <w:r>
        <w:t xml:space="preserve"> area 0.0.0.0 </w:t>
      </w:r>
    </w:p>
    <w:p w14:paraId="5A8E3913" w14:textId="77777777" w:rsidR="00A54F87" w:rsidRPr="00CB1B9B" w:rsidRDefault="00A54F87" w:rsidP="00A54F87">
      <w:pPr>
        <w:pStyle w:val="2f3"/>
        <w:rPr>
          <w:rFonts w:hint="eastAsia"/>
        </w:rPr>
      </w:pPr>
      <w:r>
        <w:t xml:space="preserve">  network 10.0.1.1 0.0.0.0 </w:t>
      </w:r>
    </w:p>
    <w:p w14:paraId="1D306B0A" w14:textId="77777777" w:rsidR="00A54F87" w:rsidRPr="00CB1B9B" w:rsidRDefault="00A54F87" w:rsidP="00A54F87">
      <w:pPr>
        <w:pStyle w:val="2f3"/>
        <w:rPr>
          <w:rFonts w:hint="eastAsia"/>
        </w:rPr>
      </w:pPr>
      <w:r>
        <w:t xml:space="preserve">  network 10.0.12.1 0.0.0.0 </w:t>
      </w:r>
    </w:p>
    <w:p w14:paraId="65873001" w14:textId="77777777" w:rsidR="00A54F87" w:rsidRPr="00CB1B9B" w:rsidRDefault="00A54F87" w:rsidP="00A54F87">
      <w:pPr>
        <w:pStyle w:val="2f3"/>
        <w:rPr>
          <w:rFonts w:hint="eastAsia"/>
        </w:rPr>
      </w:pPr>
      <w:r>
        <w:t>#</w:t>
      </w:r>
    </w:p>
    <w:p w14:paraId="0E497A3F" w14:textId="77777777" w:rsidR="00A54F87" w:rsidRPr="00CB1B9B" w:rsidRDefault="00A54F87" w:rsidP="00A54F87">
      <w:pPr>
        <w:pStyle w:val="2f3"/>
        <w:rPr>
          <w:rFonts w:hint="eastAsia"/>
        </w:rPr>
      </w:pPr>
      <w:r>
        <w:t>return</w:t>
      </w:r>
    </w:p>
    <w:p w14:paraId="33E37B3C" w14:textId="77777777" w:rsidR="00A54F87" w:rsidRPr="00CB1B9B" w:rsidRDefault="00A54F87" w:rsidP="001A4954">
      <w:pPr>
        <w:pStyle w:val="1e"/>
      </w:pPr>
      <w:r>
        <w:t>Configuration on R2</w:t>
      </w:r>
    </w:p>
    <w:p w14:paraId="38FB770D" w14:textId="77777777" w:rsidR="00A54F87" w:rsidRPr="00CB1B9B" w:rsidRDefault="00A54F87" w:rsidP="001A4954">
      <w:pPr>
        <w:pStyle w:val="2f3"/>
        <w:rPr>
          <w:rFonts w:hint="eastAsia"/>
        </w:rPr>
      </w:pPr>
      <w:r>
        <w:t>#</w:t>
      </w:r>
    </w:p>
    <w:p w14:paraId="221307CA" w14:textId="77777777" w:rsidR="00A54F87" w:rsidRPr="00CB1B9B" w:rsidRDefault="00A54F87" w:rsidP="001A4954">
      <w:pPr>
        <w:pStyle w:val="2f3"/>
        <w:rPr>
          <w:rFonts w:hint="eastAsia"/>
        </w:rPr>
      </w:pPr>
      <w:r>
        <w:t xml:space="preserve"> sysname R2</w:t>
      </w:r>
    </w:p>
    <w:p w14:paraId="4F1E9099" w14:textId="77777777" w:rsidR="00A54F87" w:rsidRPr="00CB1B9B" w:rsidRDefault="00A54F87" w:rsidP="001A4954">
      <w:pPr>
        <w:pStyle w:val="2f3"/>
        <w:rPr>
          <w:rFonts w:hint="eastAsia"/>
        </w:rPr>
      </w:pPr>
      <w:r>
        <w:t>#</w:t>
      </w:r>
    </w:p>
    <w:p w14:paraId="629E0A9B" w14:textId="77777777" w:rsidR="00A54F87" w:rsidRPr="00CB1B9B" w:rsidRDefault="00A54F87" w:rsidP="001A4954">
      <w:pPr>
        <w:pStyle w:val="2f3"/>
        <w:rPr>
          <w:rFonts w:hint="eastAsia"/>
        </w:rPr>
      </w:pPr>
      <w:r>
        <w:t xml:space="preserve">router id 10.10.10.2 </w:t>
      </w:r>
    </w:p>
    <w:p w14:paraId="6409D205" w14:textId="77777777" w:rsidR="00A54F87" w:rsidRPr="00CB1B9B" w:rsidRDefault="00A54F87" w:rsidP="001A4954">
      <w:pPr>
        <w:pStyle w:val="2f3"/>
        <w:rPr>
          <w:rFonts w:hint="eastAsia"/>
        </w:rPr>
      </w:pPr>
      <w:r>
        <w:t>#</w:t>
      </w:r>
    </w:p>
    <w:p w14:paraId="67CAF15D" w14:textId="77777777" w:rsidR="00A54F87" w:rsidRPr="00CB1B9B" w:rsidRDefault="00A54F87" w:rsidP="001A4954">
      <w:pPr>
        <w:pStyle w:val="2f3"/>
        <w:rPr>
          <w:rFonts w:hint="eastAsia"/>
        </w:rPr>
      </w:pPr>
      <w:r>
        <w:t>ip vpn-instance Finance&amp;OA</w:t>
      </w:r>
    </w:p>
    <w:p w14:paraId="6F9A7E09" w14:textId="77777777" w:rsidR="00A54F87" w:rsidRPr="00CB1B9B" w:rsidRDefault="00A54F87" w:rsidP="001A4954">
      <w:pPr>
        <w:pStyle w:val="2f3"/>
        <w:rPr>
          <w:rFonts w:hint="eastAsia"/>
        </w:rPr>
      </w:pPr>
      <w:r>
        <w:t xml:space="preserve"> ipv4-family</w:t>
      </w:r>
    </w:p>
    <w:p w14:paraId="14E205C6" w14:textId="77777777" w:rsidR="00A54F87" w:rsidRPr="00CB1B9B" w:rsidRDefault="00A54F87" w:rsidP="001A4954">
      <w:pPr>
        <w:pStyle w:val="2f3"/>
        <w:rPr>
          <w:rFonts w:hint="eastAsia"/>
        </w:rPr>
      </w:pPr>
      <w:r>
        <w:t xml:space="preserve">  route-distinguisher 65100:12</w:t>
      </w:r>
    </w:p>
    <w:p w14:paraId="3E0442FD" w14:textId="77777777" w:rsidR="00A54F87" w:rsidRPr="00CB1B9B" w:rsidRDefault="00A54F87" w:rsidP="001A4954">
      <w:pPr>
        <w:pStyle w:val="2f3"/>
        <w:rPr>
          <w:rFonts w:hint="eastAsia"/>
        </w:rPr>
      </w:pPr>
      <w:r>
        <w:t xml:space="preserve">  vpn-target 65100:12 65001:65002 export-extcommunity</w:t>
      </w:r>
    </w:p>
    <w:p w14:paraId="448AB761" w14:textId="77777777" w:rsidR="00A54F87" w:rsidRPr="00CB1B9B" w:rsidRDefault="00A54F87" w:rsidP="001A4954">
      <w:pPr>
        <w:pStyle w:val="2f3"/>
        <w:rPr>
          <w:rFonts w:hint="eastAsia"/>
        </w:rPr>
      </w:pPr>
      <w:r>
        <w:t xml:space="preserve">  vpn-target 65100:12 65001:65002 import-extcommunity</w:t>
      </w:r>
    </w:p>
    <w:p w14:paraId="18A9EB6B" w14:textId="77777777" w:rsidR="00A54F87" w:rsidRPr="00CB1B9B" w:rsidRDefault="00A54F87" w:rsidP="001A4954">
      <w:pPr>
        <w:pStyle w:val="2f3"/>
        <w:rPr>
          <w:rFonts w:hint="eastAsia"/>
        </w:rPr>
      </w:pPr>
      <w:r>
        <w:t>#</w:t>
      </w:r>
    </w:p>
    <w:p w14:paraId="49B91FEB" w14:textId="77777777" w:rsidR="00A54F87" w:rsidRPr="00CB1B9B" w:rsidRDefault="00A54F87" w:rsidP="001A4954">
      <w:pPr>
        <w:pStyle w:val="2f3"/>
        <w:rPr>
          <w:rFonts w:hint="eastAsia"/>
        </w:rPr>
      </w:pPr>
      <w:r>
        <w:t>ip vpn-instance OA</w:t>
      </w:r>
    </w:p>
    <w:p w14:paraId="5E0A4F1D" w14:textId="77777777" w:rsidR="00A54F87" w:rsidRPr="00CB1B9B" w:rsidRDefault="00A54F87" w:rsidP="001A4954">
      <w:pPr>
        <w:pStyle w:val="2f3"/>
        <w:rPr>
          <w:rFonts w:hint="eastAsia"/>
        </w:rPr>
      </w:pPr>
      <w:r>
        <w:t xml:space="preserve"> ipv4-family</w:t>
      </w:r>
    </w:p>
    <w:p w14:paraId="4C89F615" w14:textId="77777777" w:rsidR="00A54F87" w:rsidRPr="00CB1B9B" w:rsidRDefault="00A54F87" w:rsidP="001A4954">
      <w:pPr>
        <w:pStyle w:val="2f3"/>
        <w:rPr>
          <w:rFonts w:hint="eastAsia"/>
        </w:rPr>
      </w:pPr>
      <w:r>
        <w:t xml:space="preserve">  route-distinguisher 65001:2</w:t>
      </w:r>
    </w:p>
    <w:p w14:paraId="63B268B5" w14:textId="77777777" w:rsidR="00A54F87" w:rsidRPr="00CB1B9B" w:rsidRDefault="00A54F87" w:rsidP="001A4954">
      <w:pPr>
        <w:pStyle w:val="2f3"/>
        <w:rPr>
          <w:rFonts w:hint="eastAsia"/>
        </w:rPr>
      </w:pPr>
      <w:r>
        <w:t xml:space="preserve">  vpn-target 65001:65002 export-extcommunity</w:t>
      </w:r>
    </w:p>
    <w:p w14:paraId="4E67C2DE" w14:textId="77777777" w:rsidR="00A54F87" w:rsidRPr="00CB1B9B" w:rsidRDefault="00A54F87" w:rsidP="001A4954">
      <w:pPr>
        <w:pStyle w:val="2f3"/>
        <w:rPr>
          <w:rFonts w:hint="eastAsia"/>
        </w:rPr>
      </w:pPr>
      <w:r>
        <w:t xml:space="preserve">  vpn-target 65001:65002 import-extcommunity</w:t>
      </w:r>
    </w:p>
    <w:p w14:paraId="7DAB93B0" w14:textId="77777777" w:rsidR="00A54F87" w:rsidRPr="00CB1B9B" w:rsidRDefault="00A54F87" w:rsidP="001A4954">
      <w:pPr>
        <w:pStyle w:val="2f3"/>
        <w:rPr>
          <w:rFonts w:hint="eastAsia"/>
        </w:rPr>
      </w:pPr>
      <w:r>
        <w:t>#</w:t>
      </w:r>
    </w:p>
    <w:p w14:paraId="3A4DCD5C" w14:textId="77777777" w:rsidR="00A54F87" w:rsidRPr="00CB1B9B" w:rsidRDefault="00A54F87" w:rsidP="001A4954">
      <w:pPr>
        <w:pStyle w:val="2f3"/>
        <w:rPr>
          <w:rFonts w:hint="eastAsia"/>
        </w:rPr>
      </w:pPr>
      <w:r>
        <w:t>mpls lsr-id 10.10.10.2</w:t>
      </w:r>
    </w:p>
    <w:p w14:paraId="55CC172A" w14:textId="77777777" w:rsidR="00A54F87" w:rsidRPr="00CB1B9B" w:rsidRDefault="00A54F87" w:rsidP="001A4954">
      <w:pPr>
        <w:pStyle w:val="2f3"/>
        <w:rPr>
          <w:rFonts w:hint="eastAsia"/>
        </w:rPr>
      </w:pPr>
      <w:r>
        <w:t>mpls</w:t>
      </w:r>
    </w:p>
    <w:p w14:paraId="11A190CF" w14:textId="77777777" w:rsidR="00A54F87" w:rsidRPr="00CB1B9B" w:rsidRDefault="00A54F87" w:rsidP="001A4954">
      <w:pPr>
        <w:pStyle w:val="2f3"/>
        <w:rPr>
          <w:rFonts w:hint="eastAsia"/>
        </w:rPr>
      </w:pPr>
      <w:r>
        <w:t>#</w:t>
      </w:r>
    </w:p>
    <w:p w14:paraId="7E3D13E9" w14:textId="77777777" w:rsidR="00A54F87" w:rsidRPr="00CB1B9B" w:rsidRDefault="00A54F87" w:rsidP="001A4954">
      <w:pPr>
        <w:pStyle w:val="2f3"/>
        <w:rPr>
          <w:rFonts w:hint="eastAsia"/>
        </w:rPr>
      </w:pPr>
      <w:r>
        <w:t>mpls ldp</w:t>
      </w:r>
    </w:p>
    <w:p w14:paraId="0831D320" w14:textId="77777777" w:rsidR="00A54F87" w:rsidRPr="00CB1B9B" w:rsidRDefault="00A54F87" w:rsidP="001A4954">
      <w:pPr>
        <w:pStyle w:val="2f3"/>
        <w:rPr>
          <w:rFonts w:hint="eastAsia"/>
        </w:rPr>
      </w:pPr>
      <w:r>
        <w:t>#</w:t>
      </w:r>
    </w:p>
    <w:p w14:paraId="7A7D214D" w14:textId="77777777" w:rsidR="00A54F87" w:rsidRPr="00CB1B9B" w:rsidRDefault="00A54F87" w:rsidP="001A4954">
      <w:pPr>
        <w:pStyle w:val="2f3"/>
        <w:rPr>
          <w:rFonts w:hint="eastAsia"/>
        </w:rPr>
      </w:pPr>
      <w:r>
        <w:t>isis 1</w:t>
      </w:r>
    </w:p>
    <w:p w14:paraId="2D738D65" w14:textId="77777777" w:rsidR="00A54F87" w:rsidRPr="00CB1B9B" w:rsidRDefault="00A54F87" w:rsidP="001A4954">
      <w:pPr>
        <w:pStyle w:val="2f3"/>
        <w:rPr>
          <w:rFonts w:hint="eastAsia"/>
        </w:rPr>
      </w:pPr>
      <w:r>
        <w:t xml:space="preserve"> is-level level-2</w:t>
      </w:r>
    </w:p>
    <w:p w14:paraId="4504306F" w14:textId="77777777" w:rsidR="00A54F87" w:rsidRPr="00CB1B9B" w:rsidRDefault="00A54F87" w:rsidP="001A4954">
      <w:pPr>
        <w:pStyle w:val="2f3"/>
        <w:rPr>
          <w:rFonts w:hint="eastAsia"/>
        </w:rPr>
      </w:pPr>
      <w:r>
        <w:t xml:space="preserve"> cost-style wide</w:t>
      </w:r>
    </w:p>
    <w:p w14:paraId="4CC2FCDF" w14:textId="77777777" w:rsidR="00A54F87" w:rsidRPr="00CB1B9B" w:rsidRDefault="00A54F87" w:rsidP="001A4954">
      <w:pPr>
        <w:pStyle w:val="2f3"/>
        <w:rPr>
          <w:rFonts w:hint="eastAsia"/>
        </w:rPr>
      </w:pPr>
      <w:r>
        <w:t xml:space="preserve"> network-entity 49.0001.0100.1001.0002.00</w:t>
      </w:r>
    </w:p>
    <w:p w14:paraId="6F6BDC16" w14:textId="77777777" w:rsidR="00A54F87" w:rsidRPr="00CB1B9B" w:rsidRDefault="00A54F87" w:rsidP="001A4954">
      <w:pPr>
        <w:pStyle w:val="2f3"/>
        <w:rPr>
          <w:rFonts w:hint="eastAsia"/>
        </w:rPr>
      </w:pPr>
      <w:r>
        <w:t xml:space="preserve"> is-name R2</w:t>
      </w:r>
    </w:p>
    <w:p w14:paraId="17E73979" w14:textId="77777777" w:rsidR="00A54F87" w:rsidRPr="00CB1B9B" w:rsidRDefault="00A54F87" w:rsidP="001A4954">
      <w:pPr>
        <w:pStyle w:val="2f3"/>
        <w:rPr>
          <w:rFonts w:hint="eastAsia"/>
        </w:rPr>
      </w:pPr>
      <w:r>
        <w:t>#</w:t>
      </w:r>
    </w:p>
    <w:p w14:paraId="1C9485A4" w14:textId="77777777" w:rsidR="00A54F87" w:rsidRPr="00CB1B9B" w:rsidRDefault="00A54F87" w:rsidP="001A4954">
      <w:pPr>
        <w:pStyle w:val="2f3"/>
        <w:rPr>
          <w:rFonts w:hint="eastAsia"/>
        </w:rPr>
      </w:pPr>
      <w:r>
        <w:t>interface GigabitEthernet0/0/1</w:t>
      </w:r>
    </w:p>
    <w:p w14:paraId="08D79E47" w14:textId="77777777" w:rsidR="00A54F87" w:rsidRPr="00CB1B9B" w:rsidRDefault="00A54F87" w:rsidP="001A4954">
      <w:pPr>
        <w:pStyle w:val="2f3"/>
        <w:rPr>
          <w:rFonts w:hint="eastAsia"/>
        </w:rPr>
      </w:pPr>
      <w:r>
        <w:t xml:space="preserve"> ip address 10.0.24.2 255.255.255.0 </w:t>
      </w:r>
    </w:p>
    <w:p w14:paraId="52DFB806" w14:textId="77777777" w:rsidR="00A54F87" w:rsidRPr="00CB1B9B" w:rsidRDefault="00A54F87" w:rsidP="001A4954">
      <w:pPr>
        <w:pStyle w:val="2f3"/>
        <w:rPr>
          <w:rFonts w:hint="eastAsia"/>
        </w:rPr>
      </w:pPr>
      <w:r>
        <w:t xml:space="preserve"> isis enable 1</w:t>
      </w:r>
    </w:p>
    <w:p w14:paraId="6BA39ACA" w14:textId="77777777" w:rsidR="00A54F87" w:rsidRPr="00CB1B9B" w:rsidRDefault="00A54F87" w:rsidP="001A4954">
      <w:pPr>
        <w:pStyle w:val="2f3"/>
        <w:rPr>
          <w:rFonts w:hint="eastAsia"/>
        </w:rPr>
      </w:pPr>
      <w:r>
        <w:t xml:space="preserve"> mpls</w:t>
      </w:r>
    </w:p>
    <w:p w14:paraId="7E7624B3" w14:textId="77777777" w:rsidR="00A54F87" w:rsidRPr="00CB1B9B" w:rsidRDefault="00A54F87" w:rsidP="001A4954">
      <w:pPr>
        <w:pStyle w:val="2f3"/>
        <w:rPr>
          <w:rFonts w:hint="eastAsia"/>
        </w:rPr>
      </w:pPr>
      <w:r>
        <w:t xml:space="preserve"> mpls ldp</w:t>
      </w:r>
    </w:p>
    <w:p w14:paraId="156AE7D5" w14:textId="77777777" w:rsidR="00A54F87" w:rsidRPr="00CB1B9B" w:rsidRDefault="00A54F87" w:rsidP="001A4954">
      <w:pPr>
        <w:pStyle w:val="2f3"/>
        <w:rPr>
          <w:rFonts w:hint="eastAsia"/>
        </w:rPr>
      </w:pPr>
      <w:r>
        <w:t>#</w:t>
      </w:r>
    </w:p>
    <w:p w14:paraId="414C9325" w14:textId="77777777" w:rsidR="00A54F87" w:rsidRPr="00CB1B9B" w:rsidRDefault="00A54F87" w:rsidP="001A4954">
      <w:pPr>
        <w:pStyle w:val="2f3"/>
        <w:rPr>
          <w:rFonts w:hint="eastAsia"/>
        </w:rPr>
      </w:pPr>
      <w:r>
        <w:t>interface GigabitEthernet0/0/2</w:t>
      </w:r>
    </w:p>
    <w:p w14:paraId="31B5D832" w14:textId="77777777" w:rsidR="00A54F87" w:rsidRPr="00CB1B9B" w:rsidRDefault="00A54F87" w:rsidP="001A4954">
      <w:pPr>
        <w:pStyle w:val="2f3"/>
        <w:rPr>
          <w:rFonts w:hint="eastAsia"/>
        </w:rPr>
      </w:pPr>
      <w:r>
        <w:t xml:space="preserve"> ip address 10.0.23.2 255.255.255.0 </w:t>
      </w:r>
    </w:p>
    <w:p w14:paraId="2833C344" w14:textId="77777777" w:rsidR="00A54F87" w:rsidRPr="00CB1B9B" w:rsidRDefault="00A54F87" w:rsidP="001A4954">
      <w:pPr>
        <w:pStyle w:val="2f3"/>
        <w:rPr>
          <w:rFonts w:hint="eastAsia"/>
        </w:rPr>
      </w:pPr>
      <w:r>
        <w:t xml:space="preserve"> isis enable 1</w:t>
      </w:r>
    </w:p>
    <w:p w14:paraId="64D6DE05" w14:textId="77777777" w:rsidR="00A54F87" w:rsidRPr="00CB1B9B" w:rsidRDefault="00A54F87" w:rsidP="001A4954">
      <w:pPr>
        <w:pStyle w:val="2f3"/>
        <w:rPr>
          <w:rFonts w:hint="eastAsia"/>
        </w:rPr>
      </w:pPr>
      <w:r>
        <w:lastRenderedPageBreak/>
        <w:t xml:space="preserve"> mpls</w:t>
      </w:r>
    </w:p>
    <w:p w14:paraId="22104940" w14:textId="77777777" w:rsidR="00A54F87" w:rsidRPr="00CB1B9B" w:rsidRDefault="00A54F87" w:rsidP="001A4954">
      <w:pPr>
        <w:pStyle w:val="2f3"/>
        <w:rPr>
          <w:rFonts w:hint="eastAsia"/>
        </w:rPr>
      </w:pPr>
      <w:r>
        <w:t xml:space="preserve"> mpls ldp</w:t>
      </w:r>
    </w:p>
    <w:p w14:paraId="65D6D126" w14:textId="77777777" w:rsidR="00A54F87" w:rsidRPr="00CB1B9B" w:rsidRDefault="00A54F87" w:rsidP="001A4954">
      <w:pPr>
        <w:pStyle w:val="2f3"/>
        <w:rPr>
          <w:rFonts w:hint="eastAsia"/>
        </w:rPr>
      </w:pPr>
      <w:r>
        <w:t>#</w:t>
      </w:r>
    </w:p>
    <w:p w14:paraId="7D2281C8" w14:textId="77777777" w:rsidR="00A54F87" w:rsidRPr="00CB1B9B" w:rsidRDefault="00A54F87" w:rsidP="001A4954">
      <w:pPr>
        <w:pStyle w:val="2f3"/>
        <w:rPr>
          <w:rFonts w:hint="eastAsia"/>
        </w:rPr>
      </w:pPr>
      <w:r>
        <w:t>interface GigabitEthernet0/0/3</w:t>
      </w:r>
    </w:p>
    <w:p w14:paraId="2FD9D3D6" w14:textId="77777777" w:rsidR="00A54F87" w:rsidRPr="00CB1B9B" w:rsidRDefault="00A54F87" w:rsidP="001A4954">
      <w:pPr>
        <w:pStyle w:val="2f3"/>
        <w:rPr>
          <w:rFonts w:hint="eastAsia"/>
        </w:rPr>
      </w:pPr>
      <w:r>
        <w:t xml:space="preserve"> ip binding vpn-instance Finance&amp;OA</w:t>
      </w:r>
    </w:p>
    <w:p w14:paraId="52A08E16" w14:textId="77777777" w:rsidR="00A54F87" w:rsidRPr="00CB1B9B" w:rsidRDefault="00A54F87" w:rsidP="001A4954">
      <w:pPr>
        <w:pStyle w:val="2f3"/>
        <w:rPr>
          <w:rFonts w:hint="eastAsia"/>
        </w:rPr>
      </w:pPr>
      <w:r>
        <w:t xml:space="preserve"> ip address 10.0.12.2 255.255.255.0 </w:t>
      </w:r>
    </w:p>
    <w:p w14:paraId="7477B78F" w14:textId="77777777" w:rsidR="00A54F87" w:rsidRPr="00CB1B9B" w:rsidRDefault="00A54F87" w:rsidP="001A4954">
      <w:pPr>
        <w:pStyle w:val="2f3"/>
        <w:rPr>
          <w:rFonts w:hint="eastAsia"/>
        </w:rPr>
      </w:pPr>
      <w:r>
        <w:t>#</w:t>
      </w:r>
    </w:p>
    <w:p w14:paraId="2FC9D36C" w14:textId="77777777" w:rsidR="00A54F87" w:rsidRPr="00CB1B9B" w:rsidRDefault="00A54F87" w:rsidP="001A4954">
      <w:pPr>
        <w:pStyle w:val="2f3"/>
        <w:rPr>
          <w:rFonts w:hint="eastAsia"/>
        </w:rPr>
      </w:pPr>
      <w:r>
        <w:t>interface GigabitEthernet0/0/4</w:t>
      </w:r>
    </w:p>
    <w:p w14:paraId="6CC0B46B" w14:textId="77777777" w:rsidR="00A54F87" w:rsidRPr="00CB1B9B" w:rsidRDefault="00A54F87" w:rsidP="001A4954">
      <w:pPr>
        <w:pStyle w:val="2f3"/>
        <w:rPr>
          <w:rFonts w:hint="eastAsia"/>
        </w:rPr>
      </w:pPr>
      <w:r>
        <w:t xml:space="preserve"> ip binding vpn-instance OA</w:t>
      </w:r>
    </w:p>
    <w:p w14:paraId="37D65313" w14:textId="77777777" w:rsidR="00A54F87" w:rsidRPr="00CB1B9B" w:rsidRDefault="00A54F87" w:rsidP="001A4954">
      <w:pPr>
        <w:pStyle w:val="2f3"/>
        <w:rPr>
          <w:rFonts w:hint="eastAsia"/>
        </w:rPr>
      </w:pPr>
      <w:r>
        <w:t xml:space="preserve"> ip address 10.0.21.2 255.255.255.0 </w:t>
      </w:r>
    </w:p>
    <w:p w14:paraId="343DD074" w14:textId="77777777" w:rsidR="00A54F87" w:rsidRPr="00CB1B9B" w:rsidRDefault="00A54F87" w:rsidP="001A4954">
      <w:pPr>
        <w:pStyle w:val="2f3"/>
        <w:rPr>
          <w:rFonts w:hint="eastAsia"/>
        </w:rPr>
      </w:pPr>
      <w:r>
        <w:t>#</w:t>
      </w:r>
    </w:p>
    <w:p w14:paraId="4272AFBB" w14:textId="77777777" w:rsidR="00A54F87" w:rsidRPr="00CB1B9B" w:rsidRDefault="00A54F87" w:rsidP="001A4954">
      <w:pPr>
        <w:pStyle w:val="2f3"/>
        <w:rPr>
          <w:rFonts w:hint="eastAsia"/>
        </w:rPr>
      </w:pPr>
      <w:r>
        <w:t>interface LoopBack0</w:t>
      </w:r>
    </w:p>
    <w:p w14:paraId="44CC7E9C" w14:textId="77777777" w:rsidR="00A54F87" w:rsidRPr="00CB1B9B" w:rsidRDefault="00A54F87" w:rsidP="001A4954">
      <w:pPr>
        <w:pStyle w:val="2f3"/>
        <w:rPr>
          <w:rFonts w:hint="eastAsia"/>
        </w:rPr>
      </w:pPr>
      <w:r>
        <w:t xml:space="preserve"> ip address 10.10.10.2 255.255.255.255 </w:t>
      </w:r>
    </w:p>
    <w:p w14:paraId="7422132A" w14:textId="77777777" w:rsidR="00A54F87" w:rsidRPr="00CB1B9B" w:rsidRDefault="00A54F87" w:rsidP="001A4954">
      <w:pPr>
        <w:pStyle w:val="2f3"/>
        <w:rPr>
          <w:rFonts w:hint="eastAsia"/>
        </w:rPr>
      </w:pPr>
      <w:r>
        <w:t xml:space="preserve"> isis enable 1</w:t>
      </w:r>
    </w:p>
    <w:p w14:paraId="5A46330F" w14:textId="77777777" w:rsidR="00A54F87" w:rsidRPr="00CB1B9B" w:rsidRDefault="00A54F87" w:rsidP="001A4954">
      <w:pPr>
        <w:pStyle w:val="2f3"/>
        <w:rPr>
          <w:rFonts w:hint="eastAsia"/>
        </w:rPr>
      </w:pPr>
      <w:r>
        <w:t>#</w:t>
      </w:r>
    </w:p>
    <w:p w14:paraId="5221A994" w14:textId="77777777" w:rsidR="00A54F87" w:rsidRPr="00CB1B9B" w:rsidRDefault="00A54F87" w:rsidP="001A4954">
      <w:pPr>
        <w:pStyle w:val="2f3"/>
        <w:rPr>
          <w:rFonts w:hint="eastAsia"/>
        </w:rPr>
      </w:pPr>
      <w:r>
        <w:t>bgp 65100</w:t>
      </w:r>
    </w:p>
    <w:p w14:paraId="70737884" w14:textId="77777777" w:rsidR="00A54F87" w:rsidRPr="00CB1B9B" w:rsidRDefault="00A54F87" w:rsidP="001A4954">
      <w:pPr>
        <w:pStyle w:val="2f3"/>
        <w:rPr>
          <w:rFonts w:hint="eastAsia"/>
        </w:rPr>
      </w:pPr>
      <w:r>
        <w:t xml:space="preserve"> undo default ipv4-unicast</w:t>
      </w:r>
    </w:p>
    <w:p w14:paraId="18E3536C" w14:textId="77777777" w:rsidR="00A54F87" w:rsidRPr="00CB1B9B" w:rsidRDefault="00A54F87" w:rsidP="001A4954">
      <w:pPr>
        <w:pStyle w:val="2f3"/>
        <w:rPr>
          <w:rFonts w:hint="eastAsia"/>
        </w:rPr>
      </w:pPr>
      <w:r>
        <w:t xml:space="preserve"> peer 10.10.10.3 as-number 65100 </w:t>
      </w:r>
    </w:p>
    <w:p w14:paraId="64040643" w14:textId="77777777" w:rsidR="00A54F87" w:rsidRPr="00CB1B9B" w:rsidRDefault="00A54F87" w:rsidP="001A4954">
      <w:pPr>
        <w:pStyle w:val="2f3"/>
        <w:rPr>
          <w:rFonts w:hint="eastAsia"/>
        </w:rPr>
      </w:pPr>
      <w:r>
        <w:t xml:space="preserve"> peer 10.10.10.3 connect-interface LoopBack0</w:t>
      </w:r>
    </w:p>
    <w:p w14:paraId="097122BE" w14:textId="77777777" w:rsidR="00A54F87" w:rsidRPr="00CB1B9B" w:rsidRDefault="00A54F87" w:rsidP="001A4954">
      <w:pPr>
        <w:pStyle w:val="2f3"/>
        <w:rPr>
          <w:rFonts w:hint="eastAsia"/>
        </w:rPr>
      </w:pPr>
      <w:r>
        <w:t xml:space="preserve"> #</w:t>
      </w:r>
    </w:p>
    <w:p w14:paraId="544E83CD" w14:textId="77777777" w:rsidR="00A54F87" w:rsidRPr="00CB1B9B" w:rsidRDefault="00A54F87" w:rsidP="001A4954">
      <w:pPr>
        <w:pStyle w:val="2f3"/>
        <w:rPr>
          <w:rFonts w:hint="eastAsia"/>
        </w:rPr>
      </w:pPr>
      <w:r>
        <w:t xml:space="preserve"> ipv4-family unicast</w:t>
      </w:r>
    </w:p>
    <w:p w14:paraId="632332D3" w14:textId="77777777" w:rsidR="00A54F87" w:rsidRPr="00CB1B9B" w:rsidRDefault="00A54F87" w:rsidP="001A4954">
      <w:pPr>
        <w:pStyle w:val="2f3"/>
        <w:rPr>
          <w:rFonts w:hint="eastAsia"/>
        </w:rPr>
      </w:pPr>
      <w:r>
        <w:t xml:space="preserve">  undo synchronization</w:t>
      </w:r>
    </w:p>
    <w:p w14:paraId="5861C34F" w14:textId="77777777" w:rsidR="00A54F87" w:rsidRPr="00CB1B9B" w:rsidRDefault="00A54F87" w:rsidP="001A4954">
      <w:pPr>
        <w:pStyle w:val="2f3"/>
        <w:rPr>
          <w:rFonts w:hint="eastAsia"/>
        </w:rPr>
      </w:pPr>
      <w:r>
        <w:t xml:space="preserve">  undo peer 10.10.10.3 enable</w:t>
      </w:r>
    </w:p>
    <w:p w14:paraId="398E94CD" w14:textId="77777777" w:rsidR="00A54F87" w:rsidRPr="00CB1B9B" w:rsidRDefault="00A54F87" w:rsidP="001A4954">
      <w:pPr>
        <w:pStyle w:val="2f3"/>
        <w:rPr>
          <w:rFonts w:hint="eastAsia"/>
        </w:rPr>
      </w:pPr>
      <w:r>
        <w:t xml:space="preserve"> # </w:t>
      </w:r>
    </w:p>
    <w:p w14:paraId="2DEF53EA" w14:textId="77777777" w:rsidR="00A54F87" w:rsidRPr="00CB1B9B" w:rsidRDefault="00A54F87" w:rsidP="001A4954">
      <w:pPr>
        <w:pStyle w:val="2f3"/>
        <w:rPr>
          <w:rFonts w:hint="eastAsia"/>
        </w:rPr>
      </w:pPr>
      <w:r>
        <w:t xml:space="preserve"> ipv4-family vpnv4</w:t>
      </w:r>
    </w:p>
    <w:p w14:paraId="517310DF" w14:textId="77777777" w:rsidR="00A54F87" w:rsidRPr="00CB1B9B" w:rsidRDefault="00A54F87" w:rsidP="001A4954">
      <w:pPr>
        <w:pStyle w:val="2f3"/>
        <w:rPr>
          <w:rFonts w:hint="eastAsia"/>
        </w:rPr>
      </w:pPr>
      <w:r>
        <w:t xml:space="preserve">  policy vpn-target</w:t>
      </w:r>
    </w:p>
    <w:p w14:paraId="465B252F" w14:textId="77777777" w:rsidR="00A54F87" w:rsidRPr="00CB1B9B" w:rsidRDefault="00A54F87" w:rsidP="001A4954">
      <w:pPr>
        <w:pStyle w:val="2f3"/>
        <w:rPr>
          <w:rFonts w:hint="eastAsia"/>
        </w:rPr>
      </w:pPr>
      <w:r>
        <w:t xml:space="preserve">  peer 10.10.10.3 enable</w:t>
      </w:r>
    </w:p>
    <w:p w14:paraId="31AE64AD" w14:textId="77777777" w:rsidR="00A54F87" w:rsidRPr="00CB1B9B" w:rsidRDefault="00A54F87" w:rsidP="001A4954">
      <w:pPr>
        <w:pStyle w:val="2f3"/>
        <w:rPr>
          <w:rFonts w:hint="eastAsia"/>
        </w:rPr>
      </w:pPr>
      <w:r>
        <w:t xml:space="preserve"> #</w:t>
      </w:r>
    </w:p>
    <w:p w14:paraId="0A590A35" w14:textId="77777777" w:rsidR="00A54F87" w:rsidRPr="00CB1B9B" w:rsidRDefault="00A54F87" w:rsidP="001A4954">
      <w:pPr>
        <w:pStyle w:val="2f3"/>
        <w:rPr>
          <w:rFonts w:hint="eastAsia"/>
        </w:rPr>
      </w:pPr>
      <w:r>
        <w:t xml:space="preserve"> ipv4-family vpn-instance Finance&amp;OA </w:t>
      </w:r>
    </w:p>
    <w:p w14:paraId="14E94010" w14:textId="77777777" w:rsidR="00A54F87" w:rsidRPr="00CB1B9B" w:rsidRDefault="00A54F87" w:rsidP="001A4954">
      <w:pPr>
        <w:pStyle w:val="2f3"/>
        <w:rPr>
          <w:rFonts w:hint="eastAsia"/>
        </w:rPr>
      </w:pPr>
      <w:r>
        <w:t xml:space="preserve">  network 10.0.1.1 255.255.255.255 </w:t>
      </w:r>
    </w:p>
    <w:p w14:paraId="534B711D" w14:textId="77777777" w:rsidR="00A54F87" w:rsidRPr="00CB1B9B" w:rsidRDefault="00A54F87" w:rsidP="001A4954">
      <w:pPr>
        <w:pStyle w:val="2f3"/>
        <w:rPr>
          <w:rFonts w:hint="eastAsia"/>
        </w:rPr>
      </w:pPr>
      <w:r>
        <w:t xml:space="preserve"> #</w:t>
      </w:r>
    </w:p>
    <w:p w14:paraId="103F546F" w14:textId="77777777" w:rsidR="00A54F87" w:rsidRPr="00CB1B9B" w:rsidRDefault="00A54F87" w:rsidP="001A4954">
      <w:pPr>
        <w:pStyle w:val="2f3"/>
        <w:rPr>
          <w:rFonts w:hint="eastAsia"/>
        </w:rPr>
      </w:pPr>
      <w:r>
        <w:t xml:space="preserve"> ipv4-family vpn-instance OA </w:t>
      </w:r>
    </w:p>
    <w:p w14:paraId="6896D334" w14:textId="77777777" w:rsidR="00A54F87" w:rsidRPr="00CB1B9B" w:rsidRDefault="00A54F87" w:rsidP="001A4954">
      <w:pPr>
        <w:pStyle w:val="2f3"/>
        <w:rPr>
          <w:rFonts w:hint="eastAsia"/>
        </w:rPr>
      </w:pPr>
      <w:r>
        <w:t xml:space="preserve">  peer 10.0.21.1 as-number 65001 </w:t>
      </w:r>
    </w:p>
    <w:p w14:paraId="7D316A86" w14:textId="77777777" w:rsidR="00A54F87" w:rsidRPr="00CB1B9B" w:rsidRDefault="00A54F87" w:rsidP="001A4954">
      <w:pPr>
        <w:pStyle w:val="2f3"/>
        <w:rPr>
          <w:rFonts w:hint="eastAsia"/>
        </w:rPr>
      </w:pPr>
      <w:r>
        <w:t>#</w:t>
      </w:r>
    </w:p>
    <w:p w14:paraId="6BD08173" w14:textId="77777777" w:rsidR="00A54F87" w:rsidRPr="00CB1B9B" w:rsidRDefault="00A54F87" w:rsidP="001A4954">
      <w:pPr>
        <w:pStyle w:val="2f3"/>
        <w:rPr>
          <w:rFonts w:hint="eastAsia"/>
        </w:rPr>
      </w:pPr>
      <w:r>
        <w:t>ospf 1 vpn-instance Finance&amp;OA</w:t>
      </w:r>
    </w:p>
    <w:p w14:paraId="390312D6" w14:textId="77777777" w:rsidR="00A54F87" w:rsidRPr="00CB1B9B" w:rsidRDefault="00A54F87" w:rsidP="001A4954">
      <w:pPr>
        <w:pStyle w:val="2f3"/>
        <w:rPr>
          <w:rFonts w:hint="eastAsia"/>
        </w:rPr>
      </w:pPr>
      <w:r>
        <w:t xml:space="preserve"> import-route bgp</w:t>
      </w:r>
    </w:p>
    <w:p w14:paraId="45F67189" w14:textId="77777777" w:rsidR="00A54F87" w:rsidRPr="00CB1B9B" w:rsidRDefault="00A54F87" w:rsidP="001A4954">
      <w:pPr>
        <w:pStyle w:val="2f3"/>
        <w:rPr>
          <w:rFonts w:hint="eastAsia"/>
        </w:rPr>
      </w:pPr>
      <w:r>
        <w:t xml:space="preserve"> area 0.0.0.0 </w:t>
      </w:r>
    </w:p>
    <w:p w14:paraId="1A6E6DC9" w14:textId="77777777" w:rsidR="00A54F87" w:rsidRPr="00CB1B9B" w:rsidRDefault="00A54F87" w:rsidP="001A4954">
      <w:pPr>
        <w:pStyle w:val="2f3"/>
        <w:rPr>
          <w:rFonts w:hint="eastAsia"/>
        </w:rPr>
      </w:pPr>
      <w:r>
        <w:t xml:space="preserve">  network 10.0.12.2 0.0.0.0 </w:t>
      </w:r>
    </w:p>
    <w:p w14:paraId="197689C5" w14:textId="77777777" w:rsidR="00A54F87" w:rsidRPr="00CB1B9B" w:rsidRDefault="00A54F87" w:rsidP="001A4954">
      <w:pPr>
        <w:pStyle w:val="2f3"/>
        <w:rPr>
          <w:rFonts w:hint="eastAsia"/>
        </w:rPr>
      </w:pPr>
      <w:r>
        <w:t>#</w:t>
      </w:r>
    </w:p>
    <w:p w14:paraId="7390048F" w14:textId="77777777" w:rsidR="00A54F87" w:rsidRPr="00CB1B9B" w:rsidRDefault="00A54F87" w:rsidP="001A4954">
      <w:pPr>
        <w:pStyle w:val="2f3"/>
        <w:rPr>
          <w:rFonts w:hint="eastAsia"/>
        </w:rPr>
      </w:pPr>
      <w:r>
        <w:t>return</w:t>
      </w:r>
    </w:p>
    <w:p w14:paraId="770BD26A" w14:textId="77777777" w:rsidR="00A54F87" w:rsidRPr="00CB1B9B" w:rsidRDefault="00A54F87" w:rsidP="001A4954">
      <w:pPr>
        <w:pStyle w:val="1e"/>
      </w:pPr>
      <w:r>
        <w:t>Configuration on R3</w:t>
      </w:r>
    </w:p>
    <w:p w14:paraId="1B941F13" w14:textId="77777777" w:rsidR="00A54F87" w:rsidRPr="00CB1B9B" w:rsidRDefault="00A54F87" w:rsidP="001A4954">
      <w:pPr>
        <w:pStyle w:val="2f3"/>
        <w:rPr>
          <w:rFonts w:hint="eastAsia"/>
        </w:rPr>
      </w:pPr>
      <w:r>
        <w:t>#</w:t>
      </w:r>
    </w:p>
    <w:p w14:paraId="1C78EB67" w14:textId="77777777" w:rsidR="00A54F87" w:rsidRPr="00CB1B9B" w:rsidRDefault="00A54F87" w:rsidP="001A4954">
      <w:pPr>
        <w:pStyle w:val="2f3"/>
        <w:rPr>
          <w:rFonts w:hint="eastAsia"/>
        </w:rPr>
      </w:pPr>
      <w:r>
        <w:t xml:space="preserve"> sysname R3</w:t>
      </w:r>
    </w:p>
    <w:p w14:paraId="65EB9D8A" w14:textId="77777777" w:rsidR="00A54F87" w:rsidRPr="00CB1B9B" w:rsidRDefault="00A54F87" w:rsidP="001A4954">
      <w:pPr>
        <w:pStyle w:val="2f3"/>
        <w:rPr>
          <w:rFonts w:hint="eastAsia"/>
        </w:rPr>
      </w:pPr>
      <w:r>
        <w:t>#</w:t>
      </w:r>
    </w:p>
    <w:p w14:paraId="1B07B025" w14:textId="77777777" w:rsidR="00A54F87" w:rsidRPr="00CB1B9B" w:rsidRDefault="00A54F87" w:rsidP="001A4954">
      <w:pPr>
        <w:pStyle w:val="2f3"/>
        <w:rPr>
          <w:rFonts w:hint="eastAsia"/>
        </w:rPr>
      </w:pPr>
      <w:r>
        <w:t xml:space="preserve">router id 10.10.10.3 </w:t>
      </w:r>
    </w:p>
    <w:p w14:paraId="10FD3C55" w14:textId="77777777" w:rsidR="00A54F87" w:rsidRPr="00CB1B9B" w:rsidRDefault="00A54F87" w:rsidP="001A4954">
      <w:pPr>
        <w:pStyle w:val="2f3"/>
        <w:rPr>
          <w:rFonts w:hint="eastAsia"/>
        </w:rPr>
      </w:pPr>
      <w:r>
        <w:t>#</w:t>
      </w:r>
    </w:p>
    <w:p w14:paraId="5E0047E4" w14:textId="77777777" w:rsidR="00A54F87" w:rsidRPr="00CB1B9B" w:rsidRDefault="00A54F87" w:rsidP="001A4954">
      <w:pPr>
        <w:pStyle w:val="2f3"/>
        <w:rPr>
          <w:rFonts w:hint="eastAsia"/>
        </w:rPr>
      </w:pPr>
      <w:r>
        <w:t>mpls lsr-id 10.10.10.3</w:t>
      </w:r>
    </w:p>
    <w:p w14:paraId="4BD2ECD0" w14:textId="77777777" w:rsidR="00A54F87" w:rsidRPr="00CB1B9B" w:rsidRDefault="00A54F87" w:rsidP="001A4954">
      <w:pPr>
        <w:pStyle w:val="2f3"/>
        <w:rPr>
          <w:rFonts w:hint="eastAsia"/>
        </w:rPr>
      </w:pPr>
      <w:r>
        <w:t>mpls</w:t>
      </w:r>
    </w:p>
    <w:p w14:paraId="75D3D27B" w14:textId="77777777" w:rsidR="00A54F87" w:rsidRPr="00CB1B9B" w:rsidRDefault="00A54F87" w:rsidP="001A4954">
      <w:pPr>
        <w:pStyle w:val="2f3"/>
        <w:rPr>
          <w:rFonts w:hint="eastAsia"/>
        </w:rPr>
      </w:pPr>
      <w:r>
        <w:t>#</w:t>
      </w:r>
    </w:p>
    <w:p w14:paraId="5A3EC09A" w14:textId="77777777" w:rsidR="00A54F87" w:rsidRPr="00CB1B9B" w:rsidRDefault="00A54F87" w:rsidP="001A4954">
      <w:pPr>
        <w:pStyle w:val="2f3"/>
        <w:rPr>
          <w:rFonts w:hint="eastAsia"/>
        </w:rPr>
      </w:pPr>
      <w:r>
        <w:t>mpls ldp</w:t>
      </w:r>
    </w:p>
    <w:p w14:paraId="346FC0F8" w14:textId="77777777" w:rsidR="00A54F87" w:rsidRPr="00CB1B9B" w:rsidRDefault="00A54F87" w:rsidP="001A4954">
      <w:pPr>
        <w:pStyle w:val="2f3"/>
        <w:rPr>
          <w:rFonts w:hint="eastAsia"/>
        </w:rPr>
      </w:pPr>
      <w:r>
        <w:t>#</w:t>
      </w:r>
    </w:p>
    <w:p w14:paraId="3E4AA896" w14:textId="77777777" w:rsidR="00A54F87" w:rsidRPr="00CB1B9B" w:rsidRDefault="00A54F87" w:rsidP="001A4954">
      <w:pPr>
        <w:pStyle w:val="2f3"/>
        <w:rPr>
          <w:rFonts w:hint="eastAsia"/>
        </w:rPr>
      </w:pPr>
      <w:r>
        <w:t>isis 1</w:t>
      </w:r>
    </w:p>
    <w:p w14:paraId="513248B3" w14:textId="77777777" w:rsidR="00A54F87" w:rsidRPr="00CB1B9B" w:rsidRDefault="00A54F87" w:rsidP="001A4954">
      <w:pPr>
        <w:pStyle w:val="2f3"/>
        <w:rPr>
          <w:rFonts w:hint="eastAsia"/>
        </w:rPr>
      </w:pPr>
      <w:r>
        <w:t xml:space="preserve"> is-level level-2</w:t>
      </w:r>
    </w:p>
    <w:p w14:paraId="111BDC70" w14:textId="77777777" w:rsidR="00A54F87" w:rsidRPr="00CB1B9B" w:rsidRDefault="00A54F87" w:rsidP="001A4954">
      <w:pPr>
        <w:pStyle w:val="2f3"/>
        <w:rPr>
          <w:rFonts w:hint="eastAsia"/>
        </w:rPr>
      </w:pPr>
      <w:r>
        <w:t xml:space="preserve"> cost-style wide</w:t>
      </w:r>
    </w:p>
    <w:p w14:paraId="74E46D41" w14:textId="77777777" w:rsidR="00A54F87" w:rsidRPr="00CB1B9B" w:rsidRDefault="00A54F87" w:rsidP="001A4954">
      <w:pPr>
        <w:pStyle w:val="2f3"/>
        <w:rPr>
          <w:rFonts w:hint="eastAsia"/>
        </w:rPr>
      </w:pPr>
      <w:r>
        <w:lastRenderedPageBreak/>
        <w:t xml:space="preserve"> network-entity 49.0001.0100.1001.0003.00</w:t>
      </w:r>
    </w:p>
    <w:p w14:paraId="7A405C22" w14:textId="77777777" w:rsidR="00A54F87" w:rsidRPr="00CB1B9B" w:rsidRDefault="00A54F87" w:rsidP="001A4954">
      <w:pPr>
        <w:pStyle w:val="2f3"/>
        <w:rPr>
          <w:rFonts w:hint="eastAsia"/>
        </w:rPr>
      </w:pPr>
      <w:r>
        <w:t xml:space="preserve"> is-name R3</w:t>
      </w:r>
    </w:p>
    <w:p w14:paraId="121B7892" w14:textId="77777777" w:rsidR="00A54F87" w:rsidRPr="00CB1B9B" w:rsidRDefault="00A54F87" w:rsidP="001A4954">
      <w:pPr>
        <w:pStyle w:val="2f3"/>
        <w:rPr>
          <w:rFonts w:hint="eastAsia"/>
        </w:rPr>
      </w:pPr>
      <w:r>
        <w:t>#</w:t>
      </w:r>
    </w:p>
    <w:p w14:paraId="42ED2206" w14:textId="77777777" w:rsidR="00A54F87" w:rsidRPr="00CB1B9B" w:rsidRDefault="00A54F87" w:rsidP="001A4954">
      <w:pPr>
        <w:pStyle w:val="2f3"/>
        <w:rPr>
          <w:rFonts w:hint="eastAsia"/>
        </w:rPr>
      </w:pPr>
      <w:r>
        <w:t>interface GigabitEthernet0/0/2</w:t>
      </w:r>
    </w:p>
    <w:p w14:paraId="1E3F27BC" w14:textId="77777777" w:rsidR="00A54F87" w:rsidRPr="00CB1B9B" w:rsidRDefault="00A54F87" w:rsidP="001A4954">
      <w:pPr>
        <w:pStyle w:val="2f3"/>
        <w:rPr>
          <w:rFonts w:hint="eastAsia"/>
        </w:rPr>
      </w:pPr>
      <w:r>
        <w:t xml:space="preserve"> ip address 10.0.34.3 255.255.255.0 </w:t>
      </w:r>
    </w:p>
    <w:p w14:paraId="77E40BD2" w14:textId="77777777" w:rsidR="00A54F87" w:rsidRPr="00CB1B9B" w:rsidRDefault="00A54F87" w:rsidP="001A4954">
      <w:pPr>
        <w:pStyle w:val="2f3"/>
        <w:rPr>
          <w:rFonts w:hint="eastAsia"/>
        </w:rPr>
      </w:pPr>
      <w:r>
        <w:t xml:space="preserve"> isis enable 1</w:t>
      </w:r>
    </w:p>
    <w:p w14:paraId="02A65DCC" w14:textId="77777777" w:rsidR="00A54F87" w:rsidRPr="00CB1B9B" w:rsidRDefault="00A54F87" w:rsidP="001A4954">
      <w:pPr>
        <w:pStyle w:val="2f3"/>
        <w:rPr>
          <w:rFonts w:hint="eastAsia"/>
        </w:rPr>
      </w:pPr>
      <w:r>
        <w:t xml:space="preserve"> mpls</w:t>
      </w:r>
    </w:p>
    <w:p w14:paraId="4368FACE" w14:textId="77777777" w:rsidR="00A54F87" w:rsidRPr="00CB1B9B" w:rsidRDefault="00A54F87" w:rsidP="001A4954">
      <w:pPr>
        <w:pStyle w:val="2f3"/>
        <w:rPr>
          <w:rFonts w:hint="eastAsia"/>
        </w:rPr>
      </w:pPr>
      <w:r>
        <w:t xml:space="preserve"> mpls ldp</w:t>
      </w:r>
    </w:p>
    <w:p w14:paraId="2D6A844F" w14:textId="77777777" w:rsidR="00A54F87" w:rsidRPr="00CB1B9B" w:rsidRDefault="00A54F87" w:rsidP="001A4954">
      <w:pPr>
        <w:pStyle w:val="2f3"/>
        <w:rPr>
          <w:rFonts w:hint="eastAsia"/>
        </w:rPr>
      </w:pPr>
      <w:r>
        <w:t>#</w:t>
      </w:r>
    </w:p>
    <w:p w14:paraId="6A62A283" w14:textId="77777777" w:rsidR="00A54F87" w:rsidRPr="00CB1B9B" w:rsidRDefault="00A54F87" w:rsidP="001A4954">
      <w:pPr>
        <w:pStyle w:val="2f3"/>
        <w:rPr>
          <w:rFonts w:hint="eastAsia"/>
        </w:rPr>
      </w:pPr>
      <w:r>
        <w:t>interface GigabitEthernet0/0/3</w:t>
      </w:r>
    </w:p>
    <w:p w14:paraId="6501774B" w14:textId="77777777" w:rsidR="00A54F87" w:rsidRPr="00CB1B9B" w:rsidRDefault="00A54F87" w:rsidP="001A4954">
      <w:pPr>
        <w:pStyle w:val="2f3"/>
        <w:rPr>
          <w:rFonts w:hint="eastAsia"/>
        </w:rPr>
      </w:pPr>
      <w:r>
        <w:t xml:space="preserve"> ip address 10.0.23.3 255.255.255.0 </w:t>
      </w:r>
    </w:p>
    <w:p w14:paraId="044A742E" w14:textId="77777777" w:rsidR="00A54F87" w:rsidRPr="00CB1B9B" w:rsidRDefault="00A54F87" w:rsidP="001A4954">
      <w:pPr>
        <w:pStyle w:val="2f3"/>
        <w:rPr>
          <w:rFonts w:hint="eastAsia"/>
        </w:rPr>
      </w:pPr>
      <w:r>
        <w:t xml:space="preserve"> isis enable 1</w:t>
      </w:r>
    </w:p>
    <w:p w14:paraId="3757CCD2" w14:textId="77777777" w:rsidR="00A54F87" w:rsidRPr="00CB1B9B" w:rsidRDefault="00A54F87" w:rsidP="001A4954">
      <w:pPr>
        <w:pStyle w:val="2f3"/>
        <w:rPr>
          <w:rFonts w:hint="eastAsia"/>
        </w:rPr>
      </w:pPr>
      <w:r>
        <w:t xml:space="preserve"> mpls</w:t>
      </w:r>
    </w:p>
    <w:p w14:paraId="3E597266" w14:textId="77777777" w:rsidR="00A54F87" w:rsidRPr="00CB1B9B" w:rsidRDefault="00A54F87" w:rsidP="001A4954">
      <w:pPr>
        <w:pStyle w:val="2f3"/>
        <w:rPr>
          <w:rFonts w:hint="eastAsia"/>
        </w:rPr>
      </w:pPr>
      <w:r>
        <w:t xml:space="preserve"> mpls ldp</w:t>
      </w:r>
    </w:p>
    <w:p w14:paraId="0886924B" w14:textId="77777777" w:rsidR="00A54F87" w:rsidRPr="00CB1B9B" w:rsidRDefault="00A54F87" w:rsidP="001A4954">
      <w:pPr>
        <w:pStyle w:val="2f3"/>
        <w:rPr>
          <w:rFonts w:hint="eastAsia"/>
        </w:rPr>
      </w:pPr>
      <w:r>
        <w:t>#</w:t>
      </w:r>
    </w:p>
    <w:p w14:paraId="2DA6F58E" w14:textId="77777777" w:rsidR="00A54F87" w:rsidRPr="00CB1B9B" w:rsidRDefault="00A54F87" w:rsidP="001A4954">
      <w:pPr>
        <w:pStyle w:val="2f3"/>
        <w:rPr>
          <w:rFonts w:hint="eastAsia"/>
        </w:rPr>
      </w:pPr>
      <w:r>
        <w:t>interface LoopBack0</w:t>
      </w:r>
    </w:p>
    <w:p w14:paraId="792705CD" w14:textId="77777777" w:rsidR="00A54F87" w:rsidRPr="00CB1B9B" w:rsidRDefault="00A54F87" w:rsidP="001A4954">
      <w:pPr>
        <w:pStyle w:val="2f3"/>
        <w:rPr>
          <w:rFonts w:hint="eastAsia"/>
        </w:rPr>
      </w:pPr>
      <w:r>
        <w:t xml:space="preserve"> ip address 10.10.10.3 255.255.255.255 </w:t>
      </w:r>
    </w:p>
    <w:p w14:paraId="691672AB" w14:textId="77777777" w:rsidR="00A54F87" w:rsidRPr="00CB1B9B" w:rsidRDefault="00A54F87" w:rsidP="001A4954">
      <w:pPr>
        <w:pStyle w:val="2f3"/>
        <w:rPr>
          <w:rFonts w:hint="eastAsia"/>
        </w:rPr>
      </w:pPr>
      <w:r>
        <w:t xml:space="preserve"> isis enable 1</w:t>
      </w:r>
    </w:p>
    <w:p w14:paraId="1D3A0B3A" w14:textId="77777777" w:rsidR="00A54F87" w:rsidRPr="00CB1B9B" w:rsidRDefault="00A54F87" w:rsidP="001A4954">
      <w:pPr>
        <w:pStyle w:val="2f3"/>
        <w:rPr>
          <w:rFonts w:hint="eastAsia"/>
        </w:rPr>
      </w:pPr>
      <w:r>
        <w:t>#</w:t>
      </w:r>
    </w:p>
    <w:p w14:paraId="56CD6245" w14:textId="77777777" w:rsidR="00A54F87" w:rsidRPr="00CB1B9B" w:rsidRDefault="00A54F87" w:rsidP="001A4954">
      <w:pPr>
        <w:pStyle w:val="2f3"/>
        <w:rPr>
          <w:rFonts w:hint="eastAsia"/>
        </w:rPr>
      </w:pPr>
      <w:r>
        <w:t>bgp 65100</w:t>
      </w:r>
    </w:p>
    <w:p w14:paraId="203FE5BB" w14:textId="77777777" w:rsidR="00A54F87" w:rsidRPr="00CB1B9B" w:rsidRDefault="00A54F87" w:rsidP="001A4954">
      <w:pPr>
        <w:pStyle w:val="2f3"/>
        <w:rPr>
          <w:rFonts w:hint="eastAsia"/>
        </w:rPr>
      </w:pPr>
      <w:r>
        <w:t xml:space="preserve"> undo default ipv4-unicast</w:t>
      </w:r>
    </w:p>
    <w:p w14:paraId="4E5D09A7" w14:textId="77777777" w:rsidR="00A54F87" w:rsidRPr="00CB1B9B" w:rsidRDefault="00A54F87" w:rsidP="001A4954">
      <w:pPr>
        <w:pStyle w:val="2f3"/>
        <w:rPr>
          <w:rFonts w:hint="eastAsia"/>
        </w:rPr>
      </w:pPr>
      <w:r>
        <w:t xml:space="preserve"> peer 10.10.10.2 as-number 65100 </w:t>
      </w:r>
    </w:p>
    <w:p w14:paraId="624839E3" w14:textId="77777777" w:rsidR="00A54F87" w:rsidRPr="00CB1B9B" w:rsidRDefault="00A54F87" w:rsidP="001A4954">
      <w:pPr>
        <w:pStyle w:val="2f3"/>
        <w:rPr>
          <w:rFonts w:hint="eastAsia"/>
        </w:rPr>
      </w:pPr>
      <w:r>
        <w:t xml:space="preserve"> peer 10.10.10.2 connect-interface LoopBack0</w:t>
      </w:r>
    </w:p>
    <w:p w14:paraId="07E19ABA" w14:textId="77777777" w:rsidR="00A54F87" w:rsidRPr="00CB1B9B" w:rsidRDefault="00A54F87" w:rsidP="001A4954">
      <w:pPr>
        <w:pStyle w:val="2f3"/>
        <w:rPr>
          <w:rFonts w:hint="eastAsia"/>
        </w:rPr>
      </w:pPr>
      <w:r>
        <w:t xml:space="preserve"> peer 10.10.10.4 as-number 65100 </w:t>
      </w:r>
    </w:p>
    <w:p w14:paraId="74F97C34" w14:textId="77777777" w:rsidR="00A54F87" w:rsidRPr="00CB1B9B" w:rsidRDefault="00A54F87" w:rsidP="001A4954">
      <w:pPr>
        <w:pStyle w:val="2f3"/>
        <w:rPr>
          <w:rFonts w:hint="eastAsia"/>
        </w:rPr>
      </w:pPr>
      <w:r>
        <w:t xml:space="preserve"> peer 10.10.10.4 connect-interface LoopBack0</w:t>
      </w:r>
    </w:p>
    <w:p w14:paraId="221EBE4B" w14:textId="77777777" w:rsidR="00A54F87" w:rsidRPr="00CB1B9B" w:rsidRDefault="00A54F87" w:rsidP="001A4954">
      <w:pPr>
        <w:pStyle w:val="2f3"/>
        <w:rPr>
          <w:rFonts w:hint="eastAsia"/>
        </w:rPr>
      </w:pPr>
      <w:r>
        <w:t xml:space="preserve"> #</w:t>
      </w:r>
    </w:p>
    <w:p w14:paraId="10771033" w14:textId="77777777" w:rsidR="00A54F87" w:rsidRPr="00CB1B9B" w:rsidRDefault="00A54F87" w:rsidP="001A4954">
      <w:pPr>
        <w:pStyle w:val="2f3"/>
        <w:rPr>
          <w:rFonts w:hint="eastAsia"/>
        </w:rPr>
      </w:pPr>
      <w:r>
        <w:t xml:space="preserve"> ipv4-family unicast</w:t>
      </w:r>
    </w:p>
    <w:p w14:paraId="42B53CE9" w14:textId="77777777" w:rsidR="00A54F87" w:rsidRPr="00CB1B9B" w:rsidRDefault="00A54F87" w:rsidP="001A4954">
      <w:pPr>
        <w:pStyle w:val="2f3"/>
        <w:rPr>
          <w:rFonts w:hint="eastAsia"/>
        </w:rPr>
      </w:pPr>
      <w:r>
        <w:t xml:space="preserve">  undo synchronization</w:t>
      </w:r>
    </w:p>
    <w:p w14:paraId="3DEE7BF4" w14:textId="77777777" w:rsidR="00A54F87" w:rsidRPr="00CB1B9B" w:rsidRDefault="00A54F87" w:rsidP="001A4954">
      <w:pPr>
        <w:pStyle w:val="2f3"/>
        <w:rPr>
          <w:rFonts w:hint="eastAsia"/>
        </w:rPr>
      </w:pPr>
      <w:r>
        <w:t xml:space="preserve">  undo peer 10.10.10.2 enable</w:t>
      </w:r>
    </w:p>
    <w:p w14:paraId="01161A28" w14:textId="77777777" w:rsidR="00A54F87" w:rsidRPr="00CB1B9B" w:rsidRDefault="00A54F87" w:rsidP="001A4954">
      <w:pPr>
        <w:pStyle w:val="2f3"/>
        <w:rPr>
          <w:rFonts w:hint="eastAsia"/>
        </w:rPr>
      </w:pPr>
      <w:r>
        <w:t xml:space="preserve">  undo peer 10.10.10.4 enable</w:t>
      </w:r>
    </w:p>
    <w:p w14:paraId="47F63431" w14:textId="77777777" w:rsidR="00A54F87" w:rsidRPr="00CB1B9B" w:rsidRDefault="00A54F87" w:rsidP="001A4954">
      <w:pPr>
        <w:pStyle w:val="2f3"/>
        <w:rPr>
          <w:rFonts w:hint="eastAsia"/>
        </w:rPr>
      </w:pPr>
      <w:r>
        <w:t xml:space="preserve"> # </w:t>
      </w:r>
    </w:p>
    <w:p w14:paraId="4B3D1677" w14:textId="77777777" w:rsidR="00A54F87" w:rsidRPr="00CB1B9B" w:rsidRDefault="00A54F87" w:rsidP="001A4954">
      <w:pPr>
        <w:pStyle w:val="2f3"/>
        <w:rPr>
          <w:rFonts w:hint="eastAsia"/>
        </w:rPr>
      </w:pPr>
      <w:r>
        <w:t xml:space="preserve"> ipv4-family vpnv4</w:t>
      </w:r>
    </w:p>
    <w:p w14:paraId="0193B04C" w14:textId="77777777" w:rsidR="00A54F87" w:rsidRPr="00CB1B9B" w:rsidRDefault="00A54F87" w:rsidP="001A4954">
      <w:pPr>
        <w:pStyle w:val="2f3"/>
        <w:rPr>
          <w:rFonts w:hint="eastAsia"/>
        </w:rPr>
      </w:pPr>
      <w:r>
        <w:t xml:space="preserve">  undo policy vpn-target</w:t>
      </w:r>
    </w:p>
    <w:p w14:paraId="19DEF7A7" w14:textId="77777777" w:rsidR="00A54F87" w:rsidRPr="00CB1B9B" w:rsidRDefault="00A54F87" w:rsidP="001A4954">
      <w:pPr>
        <w:pStyle w:val="2f3"/>
        <w:rPr>
          <w:rFonts w:hint="eastAsia"/>
        </w:rPr>
      </w:pPr>
      <w:r>
        <w:t xml:space="preserve">  peer 10.10.10.2 enable</w:t>
      </w:r>
    </w:p>
    <w:p w14:paraId="19CF834F" w14:textId="77777777" w:rsidR="00A54F87" w:rsidRPr="00CB1B9B" w:rsidRDefault="00A54F87" w:rsidP="001A4954">
      <w:pPr>
        <w:pStyle w:val="2f3"/>
        <w:rPr>
          <w:rFonts w:hint="eastAsia"/>
        </w:rPr>
      </w:pPr>
      <w:r>
        <w:t xml:space="preserve">  peer 10.10.10.2 reflect-client</w:t>
      </w:r>
    </w:p>
    <w:p w14:paraId="48ED312C" w14:textId="77777777" w:rsidR="00A54F87" w:rsidRPr="00CB1B9B" w:rsidRDefault="00A54F87" w:rsidP="001A4954">
      <w:pPr>
        <w:pStyle w:val="2f3"/>
        <w:rPr>
          <w:rFonts w:hint="eastAsia"/>
        </w:rPr>
      </w:pPr>
      <w:r>
        <w:t xml:space="preserve">  peer 10.10.10.4 enable</w:t>
      </w:r>
    </w:p>
    <w:p w14:paraId="4E844168" w14:textId="77777777" w:rsidR="00A54F87" w:rsidRPr="00CB1B9B" w:rsidRDefault="00A54F87" w:rsidP="001A4954">
      <w:pPr>
        <w:pStyle w:val="2f3"/>
        <w:rPr>
          <w:rFonts w:hint="eastAsia"/>
        </w:rPr>
      </w:pPr>
      <w:r>
        <w:t xml:space="preserve">  peer 10.10.10.4 reflect-client</w:t>
      </w:r>
    </w:p>
    <w:p w14:paraId="42CE21D3" w14:textId="77777777" w:rsidR="00A54F87" w:rsidRPr="00CB1B9B" w:rsidRDefault="00A54F87" w:rsidP="001A4954">
      <w:pPr>
        <w:pStyle w:val="2f3"/>
        <w:rPr>
          <w:rFonts w:hint="eastAsia"/>
        </w:rPr>
      </w:pPr>
      <w:r>
        <w:t>#</w:t>
      </w:r>
    </w:p>
    <w:p w14:paraId="78F47CD5" w14:textId="77777777" w:rsidR="00A54F87" w:rsidRPr="00CB1B9B" w:rsidRDefault="00A54F87" w:rsidP="001A4954">
      <w:pPr>
        <w:pStyle w:val="2f3"/>
        <w:rPr>
          <w:rFonts w:hint="eastAsia"/>
        </w:rPr>
      </w:pPr>
      <w:r>
        <w:t>return</w:t>
      </w:r>
    </w:p>
    <w:p w14:paraId="5665E7C5" w14:textId="77777777" w:rsidR="00A54F87" w:rsidRPr="00CB1B9B" w:rsidRDefault="00A54F87" w:rsidP="001A4954">
      <w:pPr>
        <w:pStyle w:val="1e"/>
      </w:pPr>
      <w:r>
        <w:t>Configuration on R4</w:t>
      </w:r>
    </w:p>
    <w:p w14:paraId="1E795C17" w14:textId="77777777" w:rsidR="00A54F87" w:rsidRPr="00CB1B9B" w:rsidRDefault="00A54F87" w:rsidP="001A4954">
      <w:pPr>
        <w:pStyle w:val="2f3"/>
        <w:rPr>
          <w:rFonts w:hint="eastAsia"/>
        </w:rPr>
      </w:pPr>
      <w:r>
        <w:t>#</w:t>
      </w:r>
    </w:p>
    <w:p w14:paraId="30CEAAEF" w14:textId="77777777" w:rsidR="00A54F87" w:rsidRPr="00CB1B9B" w:rsidRDefault="00A54F87" w:rsidP="001A4954">
      <w:pPr>
        <w:pStyle w:val="2f3"/>
        <w:rPr>
          <w:rFonts w:hint="eastAsia"/>
        </w:rPr>
      </w:pPr>
      <w:r>
        <w:t xml:space="preserve"> sysname R4</w:t>
      </w:r>
    </w:p>
    <w:p w14:paraId="03805EBB" w14:textId="77777777" w:rsidR="00A54F87" w:rsidRPr="00CB1B9B" w:rsidRDefault="00A54F87" w:rsidP="001A4954">
      <w:pPr>
        <w:pStyle w:val="2f3"/>
        <w:rPr>
          <w:rFonts w:hint="eastAsia"/>
        </w:rPr>
      </w:pPr>
      <w:r>
        <w:t>#</w:t>
      </w:r>
    </w:p>
    <w:p w14:paraId="6EBEDF7B" w14:textId="77777777" w:rsidR="00A54F87" w:rsidRPr="00CB1B9B" w:rsidRDefault="00A54F87" w:rsidP="001A4954">
      <w:pPr>
        <w:pStyle w:val="2f3"/>
        <w:rPr>
          <w:rFonts w:hint="eastAsia"/>
        </w:rPr>
      </w:pPr>
      <w:r>
        <w:t xml:space="preserve">router id 10.10.10.4 </w:t>
      </w:r>
    </w:p>
    <w:p w14:paraId="2B9070B0" w14:textId="77777777" w:rsidR="00A54F87" w:rsidRPr="00CB1B9B" w:rsidRDefault="00A54F87" w:rsidP="001A4954">
      <w:pPr>
        <w:pStyle w:val="2f3"/>
        <w:rPr>
          <w:rFonts w:hint="eastAsia"/>
        </w:rPr>
      </w:pPr>
      <w:r>
        <w:t>#</w:t>
      </w:r>
    </w:p>
    <w:p w14:paraId="5F3FE547" w14:textId="77777777" w:rsidR="00A54F87" w:rsidRPr="00CB1B9B" w:rsidRDefault="00A54F87" w:rsidP="001A4954">
      <w:pPr>
        <w:pStyle w:val="2f3"/>
        <w:rPr>
          <w:rFonts w:hint="eastAsia"/>
        </w:rPr>
      </w:pPr>
      <w:r>
        <w:t>ip vpn-instance Finance</w:t>
      </w:r>
    </w:p>
    <w:p w14:paraId="314BD0BA" w14:textId="77777777" w:rsidR="00A54F87" w:rsidRPr="00CB1B9B" w:rsidRDefault="00A54F87" w:rsidP="001A4954">
      <w:pPr>
        <w:pStyle w:val="2f3"/>
        <w:rPr>
          <w:rFonts w:hint="eastAsia"/>
        </w:rPr>
      </w:pPr>
      <w:r>
        <w:t xml:space="preserve"> ipv4-family</w:t>
      </w:r>
    </w:p>
    <w:p w14:paraId="449333AE" w14:textId="77777777" w:rsidR="00A54F87" w:rsidRPr="00CB1B9B" w:rsidRDefault="00A54F87" w:rsidP="001A4954">
      <w:pPr>
        <w:pStyle w:val="2f3"/>
        <w:rPr>
          <w:rFonts w:hint="eastAsia"/>
        </w:rPr>
      </w:pPr>
      <w:r>
        <w:t xml:space="preserve">  route-distinguisher 65100:1</w:t>
      </w:r>
    </w:p>
    <w:p w14:paraId="5E327852" w14:textId="77777777" w:rsidR="00A54F87" w:rsidRPr="00CB1B9B" w:rsidRDefault="00A54F87" w:rsidP="001A4954">
      <w:pPr>
        <w:pStyle w:val="2f3"/>
        <w:rPr>
          <w:rFonts w:hint="eastAsia"/>
        </w:rPr>
      </w:pPr>
      <w:r>
        <w:t xml:space="preserve">  vpn-target 65100:12 export-extcommunity</w:t>
      </w:r>
    </w:p>
    <w:p w14:paraId="513EC106" w14:textId="77777777" w:rsidR="00A54F87" w:rsidRPr="00CB1B9B" w:rsidRDefault="00A54F87" w:rsidP="001A4954">
      <w:pPr>
        <w:pStyle w:val="2f3"/>
        <w:rPr>
          <w:rFonts w:hint="eastAsia"/>
        </w:rPr>
      </w:pPr>
      <w:r>
        <w:t xml:space="preserve">  vpn-target 65100:12 import-extcommunity</w:t>
      </w:r>
    </w:p>
    <w:p w14:paraId="6F7FD7D9" w14:textId="77777777" w:rsidR="00A54F87" w:rsidRPr="00CB1B9B" w:rsidRDefault="00A54F87" w:rsidP="001A4954">
      <w:pPr>
        <w:pStyle w:val="2f3"/>
        <w:rPr>
          <w:rFonts w:hint="eastAsia"/>
        </w:rPr>
      </w:pPr>
      <w:r>
        <w:t>#</w:t>
      </w:r>
    </w:p>
    <w:p w14:paraId="1688836A" w14:textId="77777777" w:rsidR="00A54F87" w:rsidRPr="00CB1B9B" w:rsidRDefault="00A54F87" w:rsidP="001A4954">
      <w:pPr>
        <w:pStyle w:val="2f3"/>
        <w:rPr>
          <w:rFonts w:hint="eastAsia"/>
        </w:rPr>
      </w:pPr>
      <w:r>
        <w:t>ip vpn-instance OA</w:t>
      </w:r>
    </w:p>
    <w:p w14:paraId="0E263C6C" w14:textId="77777777" w:rsidR="00A54F87" w:rsidRPr="00CB1B9B" w:rsidRDefault="00A54F87" w:rsidP="001A4954">
      <w:pPr>
        <w:pStyle w:val="2f3"/>
        <w:rPr>
          <w:rFonts w:hint="eastAsia"/>
        </w:rPr>
      </w:pPr>
      <w:r>
        <w:t xml:space="preserve"> ipv4-family</w:t>
      </w:r>
    </w:p>
    <w:p w14:paraId="6BE8B693" w14:textId="77777777" w:rsidR="00A54F87" w:rsidRPr="00CB1B9B" w:rsidRDefault="00A54F87" w:rsidP="001A4954">
      <w:pPr>
        <w:pStyle w:val="2f3"/>
        <w:rPr>
          <w:rFonts w:hint="eastAsia"/>
        </w:rPr>
      </w:pPr>
      <w:r>
        <w:t xml:space="preserve">  route-distinguisher 65002:2</w:t>
      </w:r>
    </w:p>
    <w:p w14:paraId="59B12035" w14:textId="77777777" w:rsidR="00A54F87" w:rsidRPr="00CB1B9B" w:rsidRDefault="00A54F87" w:rsidP="001A4954">
      <w:pPr>
        <w:pStyle w:val="2f3"/>
        <w:rPr>
          <w:rFonts w:hint="eastAsia"/>
        </w:rPr>
      </w:pPr>
      <w:r>
        <w:lastRenderedPageBreak/>
        <w:t xml:space="preserve">  vpn-target 65001:65002 export-extcommunity</w:t>
      </w:r>
    </w:p>
    <w:p w14:paraId="7B2D865D" w14:textId="77777777" w:rsidR="00A54F87" w:rsidRPr="00CB1B9B" w:rsidRDefault="00A54F87" w:rsidP="001A4954">
      <w:pPr>
        <w:pStyle w:val="2f3"/>
        <w:rPr>
          <w:rFonts w:hint="eastAsia"/>
        </w:rPr>
      </w:pPr>
      <w:r>
        <w:t xml:space="preserve">  vpn-target 65001:65002 import-extcommunity</w:t>
      </w:r>
    </w:p>
    <w:p w14:paraId="1C889A52" w14:textId="77777777" w:rsidR="00A54F87" w:rsidRPr="00CB1B9B" w:rsidRDefault="00A54F87" w:rsidP="001A4954">
      <w:pPr>
        <w:pStyle w:val="2f3"/>
        <w:rPr>
          <w:rFonts w:hint="eastAsia"/>
        </w:rPr>
      </w:pPr>
      <w:r>
        <w:t>#</w:t>
      </w:r>
    </w:p>
    <w:p w14:paraId="3F94EB12" w14:textId="77777777" w:rsidR="00A54F87" w:rsidRPr="00CB1B9B" w:rsidRDefault="00A54F87" w:rsidP="001A4954">
      <w:pPr>
        <w:pStyle w:val="2f3"/>
        <w:rPr>
          <w:rFonts w:hint="eastAsia"/>
        </w:rPr>
      </w:pPr>
      <w:r>
        <w:t>mpls lsr-id 10.10.10.4</w:t>
      </w:r>
    </w:p>
    <w:p w14:paraId="4F0ADC9E" w14:textId="77777777" w:rsidR="00A54F87" w:rsidRPr="00CB1B9B" w:rsidRDefault="00A54F87" w:rsidP="001A4954">
      <w:pPr>
        <w:pStyle w:val="2f3"/>
        <w:rPr>
          <w:rFonts w:hint="eastAsia"/>
        </w:rPr>
      </w:pPr>
      <w:r>
        <w:t>mpls</w:t>
      </w:r>
    </w:p>
    <w:p w14:paraId="6EBE7363" w14:textId="77777777" w:rsidR="00A54F87" w:rsidRPr="00CB1B9B" w:rsidRDefault="00A54F87" w:rsidP="001A4954">
      <w:pPr>
        <w:pStyle w:val="2f3"/>
        <w:rPr>
          <w:rFonts w:hint="eastAsia"/>
        </w:rPr>
      </w:pPr>
      <w:r>
        <w:t>#</w:t>
      </w:r>
    </w:p>
    <w:p w14:paraId="1B5D7C93" w14:textId="77777777" w:rsidR="00A54F87" w:rsidRPr="00CB1B9B" w:rsidRDefault="00A54F87" w:rsidP="001A4954">
      <w:pPr>
        <w:pStyle w:val="2f3"/>
        <w:rPr>
          <w:rFonts w:hint="eastAsia"/>
        </w:rPr>
      </w:pPr>
      <w:r>
        <w:t>mpls ldp</w:t>
      </w:r>
    </w:p>
    <w:p w14:paraId="6C80E48C" w14:textId="77777777" w:rsidR="00A54F87" w:rsidRPr="00CB1B9B" w:rsidRDefault="00A54F87" w:rsidP="001A4954">
      <w:pPr>
        <w:pStyle w:val="2f3"/>
        <w:rPr>
          <w:rFonts w:hint="eastAsia"/>
        </w:rPr>
      </w:pPr>
      <w:r>
        <w:t>#</w:t>
      </w:r>
    </w:p>
    <w:p w14:paraId="27CCC433" w14:textId="77777777" w:rsidR="00A54F87" w:rsidRPr="00CB1B9B" w:rsidRDefault="00A54F87" w:rsidP="001A4954">
      <w:pPr>
        <w:pStyle w:val="2f3"/>
        <w:rPr>
          <w:rFonts w:hint="eastAsia"/>
        </w:rPr>
      </w:pPr>
      <w:r>
        <w:t>isis 1</w:t>
      </w:r>
    </w:p>
    <w:p w14:paraId="758F9D62" w14:textId="77777777" w:rsidR="00A54F87" w:rsidRPr="00CB1B9B" w:rsidRDefault="00A54F87" w:rsidP="001A4954">
      <w:pPr>
        <w:pStyle w:val="2f3"/>
        <w:rPr>
          <w:rFonts w:hint="eastAsia"/>
        </w:rPr>
      </w:pPr>
      <w:r>
        <w:t xml:space="preserve"> is-level level-2</w:t>
      </w:r>
    </w:p>
    <w:p w14:paraId="2195B609" w14:textId="77777777" w:rsidR="00A54F87" w:rsidRPr="00CB1B9B" w:rsidRDefault="00A54F87" w:rsidP="001A4954">
      <w:pPr>
        <w:pStyle w:val="2f3"/>
        <w:rPr>
          <w:rFonts w:hint="eastAsia"/>
        </w:rPr>
      </w:pPr>
      <w:r>
        <w:t xml:space="preserve"> cost-style wide</w:t>
      </w:r>
    </w:p>
    <w:p w14:paraId="07752D72" w14:textId="77777777" w:rsidR="00A54F87" w:rsidRPr="00CB1B9B" w:rsidRDefault="00A54F87" w:rsidP="001A4954">
      <w:pPr>
        <w:pStyle w:val="2f3"/>
        <w:rPr>
          <w:rFonts w:hint="eastAsia"/>
        </w:rPr>
      </w:pPr>
      <w:r>
        <w:t xml:space="preserve"> network-entity 49.0001.0100.1001.0004.00</w:t>
      </w:r>
    </w:p>
    <w:p w14:paraId="355D2E67" w14:textId="77777777" w:rsidR="00A54F87" w:rsidRPr="00CB1B9B" w:rsidRDefault="00A54F87" w:rsidP="001A4954">
      <w:pPr>
        <w:pStyle w:val="2f3"/>
        <w:rPr>
          <w:rFonts w:hint="eastAsia"/>
        </w:rPr>
      </w:pPr>
      <w:r>
        <w:t xml:space="preserve"> is-name R4</w:t>
      </w:r>
    </w:p>
    <w:p w14:paraId="52CA03E7" w14:textId="77777777" w:rsidR="00A54F87" w:rsidRPr="00CB1B9B" w:rsidRDefault="00A54F87" w:rsidP="001A4954">
      <w:pPr>
        <w:pStyle w:val="2f3"/>
        <w:rPr>
          <w:rFonts w:hint="eastAsia"/>
        </w:rPr>
      </w:pPr>
      <w:r>
        <w:t>#</w:t>
      </w:r>
    </w:p>
    <w:p w14:paraId="2B0490A2" w14:textId="77777777" w:rsidR="00A54F87" w:rsidRPr="00CB1B9B" w:rsidRDefault="00A54F87" w:rsidP="001A4954">
      <w:pPr>
        <w:pStyle w:val="2f3"/>
        <w:rPr>
          <w:rFonts w:hint="eastAsia"/>
        </w:rPr>
      </w:pPr>
      <w:r>
        <w:t>interface GigabitEthernet0/0/1</w:t>
      </w:r>
    </w:p>
    <w:p w14:paraId="692D56EA" w14:textId="77777777" w:rsidR="00A54F87" w:rsidRPr="00CB1B9B" w:rsidRDefault="00A54F87" w:rsidP="001A4954">
      <w:pPr>
        <w:pStyle w:val="2f3"/>
        <w:rPr>
          <w:rFonts w:hint="eastAsia"/>
        </w:rPr>
      </w:pPr>
      <w:r>
        <w:t xml:space="preserve"> ip address 10.0.24.4 255.255.255.0 </w:t>
      </w:r>
    </w:p>
    <w:p w14:paraId="0B6C3477" w14:textId="77777777" w:rsidR="00A54F87" w:rsidRPr="00CB1B9B" w:rsidRDefault="00A54F87" w:rsidP="001A4954">
      <w:pPr>
        <w:pStyle w:val="2f3"/>
        <w:rPr>
          <w:rFonts w:hint="eastAsia"/>
        </w:rPr>
      </w:pPr>
      <w:r>
        <w:t xml:space="preserve"> isis enable 1</w:t>
      </w:r>
    </w:p>
    <w:p w14:paraId="51256A75" w14:textId="77777777" w:rsidR="00A54F87" w:rsidRPr="00CB1B9B" w:rsidRDefault="00A54F87" w:rsidP="001A4954">
      <w:pPr>
        <w:pStyle w:val="2f3"/>
        <w:rPr>
          <w:rFonts w:hint="eastAsia"/>
        </w:rPr>
      </w:pPr>
      <w:r>
        <w:t xml:space="preserve"> mpls</w:t>
      </w:r>
    </w:p>
    <w:p w14:paraId="2371F14F" w14:textId="77777777" w:rsidR="00A54F87" w:rsidRPr="00CB1B9B" w:rsidRDefault="00A54F87" w:rsidP="001A4954">
      <w:pPr>
        <w:pStyle w:val="2f3"/>
        <w:rPr>
          <w:rFonts w:hint="eastAsia"/>
        </w:rPr>
      </w:pPr>
      <w:r>
        <w:t xml:space="preserve"> mpls ldp</w:t>
      </w:r>
    </w:p>
    <w:p w14:paraId="65431F44" w14:textId="77777777" w:rsidR="00A54F87" w:rsidRPr="00CB1B9B" w:rsidRDefault="00A54F87" w:rsidP="001A4954">
      <w:pPr>
        <w:pStyle w:val="2f3"/>
        <w:rPr>
          <w:rFonts w:hint="eastAsia"/>
        </w:rPr>
      </w:pPr>
      <w:r>
        <w:t>#</w:t>
      </w:r>
    </w:p>
    <w:p w14:paraId="5B135D0D" w14:textId="77777777" w:rsidR="00A54F87" w:rsidRPr="00CB1B9B" w:rsidRDefault="00A54F87" w:rsidP="001A4954">
      <w:pPr>
        <w:pStyle w:val="2f3"/>
        <w:rPr>
          <w:rFonts w:hint="eastAsia"/>
        </w:rPr>
      </w:pPr>
      <w:r>
        <w:t>interface GigabitEthernet0/0/2</w:t>
      </w:r>
    </w:p>
    <w:p w14:paraId="10E5A467" w14:textId="77777777" w:rsidR="00A54F87" w:rsidRPr="00CB1B9B" w:rsidRDefault="00A54F87" w:rsidP="001A4954">
      <w:pPr>
        <w:pStyle w:val="2f3"/>
        <w:rPr>
          <w:rFonts w:hint="eastAsia"/>
        </w:rPr>
      </w:pPr>
      <w:r>
        <w:t xml:space="preserve"> ip binding vpn-instance Finance</w:t>
      </w:r>
    </w:p>
    <w:p w14:paraId="54E0AD60" w14:textId="77777777" w:rsidR="00A54F87" w:rsidRPr="00CB1B9B" w:rsidRDefault="00A54F87" w:rsidP="001A4954">
      <w:pPr>
        <w:pStyle w:val="2f3"/>
        <w:rPr>
          <w:rFonts w:hint="eastAsia"/>
        </w:rPr>
      </w:pPr>
      <w:r>
        <w:t xml:space="preserve"> ip address 10.0.45.4 255.255.255.0 </w:t>
      </w:r>
    </w:p>
    <w:p w14:paraId="4A68314A" w14:textId="77777777" w:rsidR="00A54F87" w:rsidRPr="00CB1B9B" w:rsidRDefault="00A54F87" w:rsidP="001A4954">
      <w:pPr>
        <w:pStyle w:val="2f3"/>
        <w:rPr>
          <w:rFonts w:hint="eastAsia"/>
        </w:rPr>
      </w:pPr>
      <w:r>
        <w:t>#</w:t>
      </w:r>
    </w:p>
    <w:p w14:paraId="1A37AF90" w14:textId="77777777" w:rsidR="00A54F87" w:rsidRPr="00CB1B9B" w:rsidRDefault="00A54F87" w:rsidP="001A4954">
      <w:pPr>
        <w:pStyle w:val="2f3"/>
        <w:rPr>
          <w:rFonts w:hint="eastAsia"/>
        </w:rPr>
      </w:pPr>
      <w:r>
        <w:t>interface GigabitEthernet0/0/3</w:t>
      </w:r>
    </w:p>
    <w:p w14:paraId="6556EC52" w14:textId="77777777" w:rsidR="00A54F87" w:rsidRPr="00CB1B9B" w:rsidRDefault="00A54F87" w:rsidP="001A4954">
      <w:pPr>
        <w:pStyle w:val="2f3"/>
        <w:rPr>
          <w:rFonts w:hint="eastAsia"/>
        </w:rPr>
      </w:pPr>
      <w:r>
        <w:t xml:space="preserve"> ip address 10.0.34.4 255.255.255.0 </w:t>
      </w:r>
    </w:p>
    <w:p w14:paraId="52B4EACB" w14:textId="77777777" w:rsidR="00A54F87" w:rsidRPr="00CB1B9B" w:rsidRDefault="00A54F87" w:rsidP="001A4954">
      <w:pPr>
        <w:pStyle w:val="2f3"/>
        <w:rPr>
          <w:rFonts w:hint="eastAsia"/>
        </w:rPr>
      </w:pPr>
      <w:r>
        <w:t xml:space="preserve"> isis enable 1</w:t>
      </w:r>
    </w:p>
    <w:p w14:paraId="01A041E5" w14:textId="77777777" w:rsidR="00A54F87" w:rsidRPr="00CB1B9B" w:rsidRDefault="00A54F87" w:rsidP="001A4954">
      <w:pPr>
        <w:pStyle w:val="2f3"/>
        <w:rPr>
          <w:rFonts w:hint="eastAsia"/>
        </w:rPr>
      </w:pPr>
      <w:r>
        <w:t xml:space="preserve"> mpls</w:t>
      </w:r>
    </w:p>
    <w:p w14:paraId="7C0CA0FD" w14:textId="77777777" w:rsidR="00A54F87" w:rsidRPr="00CB1B9B" w:rsidRDefault="00A54F87" w:rsidP="001A4954">
      <w:pPr>
        <w:pStyle w:val="2f3"/>
        <w:rPr>
          <w:rFonts w:hint="eastAsia"/>
        </w:rPr>
      </w:pPr>
      <w:r>
        <w:t xml:space="preserve"> mpls ldp</w:t>
      </w:r>
    </w:p>
    <w:p w14:paraId="0B890FF6" w14:textId="77777777" w:rsidR="00A54F87" w:rsidRPr="00CB1B9B" w:rsidRDefault="00A54F87" w:rsidP="001A4954">
      <w:pPr>
        <w:pStyle w:val="2f3"/>
        <w:rPr>
          <w:rFonts w:hint="eastAsia"/>
        </w:rPr>
      </w:pPr>
      <w:r>
        <w:t>#</w:t>
      </w:r>
    </w:p>
    <w:p w14:paraId="24360DBC" w14:textId="77777777" w:rsidR="00A54F87" w:rsidRPr="00CB1B9B" w:rsidRDefault="00A54F87" w:rsidP="001A4954">
      <w:pPr>
        <w:pStyle w:val="2f3"/>
        <w:rPr>
          <w:rFonts w:hint="eastAsia"/>
        </w:rPr>
      </w:pPr>
      <w:r>
        <w:t>interface GigabitEthernet0/0/5</w:t>
      </w:r>
    </w:p>
    <w:p w14:paraId="48B9B612" w14:textId="77777777" w:rsidR="00A54F87" w:rsidRPr="00CB1B9B" w:rsidRDefault="00A54F87" w:rsidP="001A4954">
      <w:pPr>
        <w:pStyle w:val="2f3"/>
        <w:rPr>
          <w:rFonts w:hint="eastAsia"/>
        </w:rPr>
      </w:pPr>
      <w:r>
        <w:t xml:space="preserve"> ip binding vpn-instance OA</w:t>
      </w:r>
    </w:p>
    <w:p w14:paraId="178AA30A" w14:textId="77777777" w:rsidR="00A54F87" w:rsidRPr="00CB1B9B" w:rsidRDefault="00A54F87" w:rsidP="001A4954">
      <w:pPr>
        <w:pStyle w:val="2f3"/>
        <w:rPr>
          <w:rFonts w:hint="eastAsia"/>
        </w:rPr>
      </w:pPr>
      <w:r>
        <w:t xml:space="preserve"> ip address 10.0.42.4 255.255.255.0 </w:t>
      </w:r>
    </w:p>
    <w:p w14:paraId="3C9D6996" w14:textId="77777777" w:rsidR="00A54F87" w:rsidRPr="00CB1B9B" w:rsidRDefault="00A54F87" w:rsidP="001A4954">
      <w:pPr>
        <w:pStyle w:val="2f3"/>
        <w:rPr>
          <w:rFonts w:hint="eastAsia"/>
        </w:rPr>
      </w:pPr>
      <w:r>
        <w:t>#</w:t>
      </w:r>
    </w:p>
    <w:p w14:paraId="7DE866BF" w14:textId="77777777" w:rsidR="00A54F87" w:rsidRPr="00CB1B9B" w:rsidRDefault="00A54F87" w:rsidP="001A4954">
      <w:pPr>
        <w:pStyle w:val="2f3"/>
        <w:rPr>
          <w:rFonts w:hint="eastAsia"/>
        </w:rPr>
      </w:pPr>
      <w:r>
        <w:t>interface LoopBack0</w:t>
      </w:r>
    </w:p>
    <w:p w14:paraId="57BAA39F" w14:textId="77777777" w:rsidR="00A54F87" w:rsidRPr="00CB1B9B" w:rsidRDefault="00A54F87" w:rsidP="001A4954">
      <w:pPr>
        <w:pStyle w:val="2f3"/>
        <w:rPr>
          <w:rFonts w:hint="eastAsia"/>
        </w:rPr>
      </w:pPr>
      <w:r>
        <w:t xml:space="preserve"> ip address 10.10.10.4 255.255.255.255 </w:t>
      </w:r>
    </w:p>
    <w:p w14:paraId="2E23FCE1" w14:textId="77777777" w:rsidR="00A54F87" w:rsidRPr="00CB1B9B" w:rsidRDefault="00A54F87" w:rsidP="001A4954">
      <w:pPr>
        <w:pStyle w:val="2f3"/>
        <w:rPr>
          <w:rFonts w:hint="eastAsia"/>
        </w:rPr>
      </w:pPr>
      <w:r>
        <w:t xml:space="preserve"> isis enable 1</w:t>
      </w:r>
    </w:p>
    <w:p w14:paraId="35A90FB7" w14:textId="77777777" w:rsidR="00A54F87" w:rsidRPr="00CB1B9B" w:rsidRDefault="00A54F87" w:rsidP="001A4954">
      <w:pPr>
        <w:pStyle w:val="2f3"/>
        <w:rPr>
          <w:rFonts w:hint="eastAsia"/>
        </w:rPr>
      </w:pPr>
      <w:r>
        <w:t>#</w:t>
      </w:r>
    </w:p>
    <w:p w14:paraId="31CCC05D" w14:textId="77777777" w:rsidR="00A54F87" w:rsidRPr="00CB1B9B" w:rsidRDefault="00A54F87" w:rsidP="001A4954">
      <w:pPr>
        <w:pStyle w:val="2f3"/>
        <w:rPr>
          <w:rFonts w:hint="eastAsia"/>
        </w:rPr>
      </w:pPr>
      <w:r>
        <w:t>bgp 65100</w:t>
      </w:r>
    </w:p>
    <w:p w14:paraId="16FC844F" w14:textId="77777777" w:rsidR="00A54F87" w:rsidRPr="00CB1B9B" w:rsidRDefault="00A54F87" w:rsidP="001A4954">
      <w:pPr>
        <w:pStyle w:val="2f3"/>
        <w:rPr>
          <w:rFonts w:hint="eastAsia"/>
        </w:rPr>
      </w:pPr>
      <w:r>
        <w:t xml:space="preserve"> undo default ipv4-unicast</w:t>
      </w:r>
    </w:p>
    <w:p w14:paraId="706C79FA" w14:textId="77777777" w:rsidR="00A54F87" w:rsidRPr="00CB1B9B" w:rsidRDefault="00A54F87" w:rsidP="001A4954">
      <w:pPr>
        <w:pStyle w:val="2f3"/>
        <w:rPr>
          <w:rFonts w:hint="eastAsia"/>
        </w:rPr>
      </w:pPr>
      <w:r>
        <w:t xml:space="preserve"> peer 10.10.10.3 as-number 65100 </w:t>
      </w:r>
    </w:p>
    <w:p w14:paraId="0C905D44" w14:textId="77777777" w:rsidR="00A54F87" w:rsidRPr="00CB1B9B" w:rsidRDefault="00A54F87" w:rsidP="001A4954">
      <w:pPr>
        <w:pStyle w:val="2f3"/>
        <w:rPr>
          <w:rFonts w:hint="eastAsia"/>
        </w:rPr>
      </w:pPr>
      <w:r>
        <w:t xml:space="preserve"> peer 10.10.10.3 connect-interface LoopBack0</w:t>
      </w:r>
    </w:p>
    <w:p w14:paraId="1956AD7B" w14:textId="77777777" w:rsidR="00A54F87" w:rsidRPr="00CB1B9B" w:rsidRDefault="00A54F87" w:rsidP="001A4954">
      <w:pPr>
        <w:pStyle w:val="2f3"/>
        <w:rPr>
          <w:rFonts w:hint="eastAsia"/>
        </w:rPr>
      </w:pPr>
      <w:r>
        <w:t xml:space="preserve"> #</w:t>
      </w:r>
    </w:p>
    <w:p w14:paraId="2D4A0EDE" w14:textId="77777777" w:rsidR="00A54F87" w:rsidRPr="00CB1B9B" w:rsidRDefault="00A54F87" w:rsidP="001A4954">
      <w:pPr>
        <w:pStyle w:val="2f3"/>
        <w:rPr>
          <w:rFonts w:hint="eastAsia"/>
        </w:rPr>
      </w:pPr>
      <w:r>
        <w:t xml:space="preserve"> ipv4-family unicast</w:t>
      </w:r>
    </w:p>
    <w:p w14:paraId="0D29238F" w14:textId="77777777" w:rsidR="00A54F87" w:rsidRPr="00CB1B9B" w:rsidRDefault="00A54F87" w:rsidP="001A4954">
      <w:pPr>
        <w:pStyle w:val="2f3"/>
        <w:rPr>
          <w:rFonts w:hint="eastAsia"/>
        </w:rPr>
      </w:pPr>
      <w:r>
        <w:t xml:space="preserve">  undo synchronization</w:t>
      </w:r>
    </w:p>
    <w:p w14:paraId="7E45CE4E" w14:textId="77777777" w:rsidR="00A54F87" w:rsidRPr="00CB1B9B" w:rsidRDefault="00A54F87" w:rsidP="001A4954">
      <w:pPr>
        <w:pStyle w:val="2f3"/>
        <w:rPr>
          <w:rFonts w:hint="eastAsia"/>
        </w:rPr>
      </w:pPr>
      <w:r>
        <w:t xml:space="preserve">  undo peer 10.10.10.3 enable</w:t>
      </w:r>
    </w:p>
    <w:p w14:paraId="570890BA" w14:textId="77777777" w:rsidR="00A54F87" w:rsidRPr="00CB1B9B" w:rsidRDefault="00A54F87" w:rsidP="001A4954">
      <w:pPr>
        <w:pStyle w:val="2f3"/>
        <w:rPr>
          <w:rFonts w:hint="eastAsia"/>
        </w:rPr>
      </w:pPr>
      <w:r>
        <w:t xml:space="preserve"> # </w:t>
      </w:r>
    </w:p>
    <w:p w14:paraId="7EA51C4A" w14:textId="77777777" w:rsidR="00A54F87" w:rsidRPr="00CB1B9B" w:rsidRDefault="00A54F87" w:rsidP="001A4954">
      <w:pPr>
        <w:pStyle w:val="2f3"/>
        <w:rPr>
          <w:rFonts w:hint="eastAsia"/>
        </w:rPr>
      </w:pPr>
      <w:r>
        <w:t xml:space="preserve"> ipv4-family vpnv4</w:t>
      </w:r>
    </w:p>
    <w:p w14:paraId="1F3B323B" w14:textId="77777777" w:rsidR="00A54F87" w:rsidRPr="00CB1B9B" w:rsidRDefault="00A54F87" w:rsidP="001A4954">
      <w:pPr>
        <w:pStyle w:val="2f3"/>
        <w:rPr>
          <w:rFonts w:hint="eastAsia"/>
        </w:rPr>
      </w:pPr>
      <w:r>
        <w:t xml:space="preserve">  policy vpn-target</w:t>
      </w:r>
    </w:p>
    <w:p w14:paraId="3D02B1EA" w14:textId="77777777" w:rsidR="00A54F87" w:rsidRPr="00CB1B9B" w:rsidRDefault="00A54F87" w:rsidP="001A4954">
      <w:pPr>
        <w:pStyle w:val="2f3"/>
        <w:rPr>
          <w:rFonts w:hint="eastAsia"/>
        </w:rPr>
      </w:pPr>
      <w:r>
        <w:t xml:space="preserve">  peer 10.10.10.3 enable</w:t>
      </w:r>
    </w:p>
    <w:p w14:paraId="2B70257E" w14:textId="77777777" w:rsidR="00A54F87" w:rsidRPr="00CB1B9B" w:rsidRDefault="00A54F87" w:rsidP="001A4954">
      <w:pPr>
        <w:pStyle w:val="2f3"/>
        <w:rPr>
          <w:rFonts w:hint="eastAsia"/>
        </w:rPr>
      </w:pPr>
      <w:r>
        <w:t xml:space="preserve"> #</w:t>
      </w:r>
    </w:p>
    <w:p w14:paraId="085B1131" w14:textId="77777777" w:rsidR="00A54F87" w:rsidRPr="00CB1B9B" w:rsidRDefault="00A54F87" w:rsidP="001A4954">
      <w:pPr>
        <w:pStyle w:val="2f3"/>
        <w:rPr>
          <w:rFonts w:hint="eastAsia"/>
        </w:rPr>
      </w:pPr>
      <w:r>
        <w:t xml:space="preserve"> ipv4-family vpn-instance Finance </w:t>
      </w:r>
    </w:p>
    <w:p w14:paraId="28AF440B" w14:textId="77777777" w:rsidR="00A54F87" w:rsidRPr="00CB1B9B" w:rsidRDefault="00A54F87" w:rsidP="001A4954">
      <w:pPr>
        <w:pStyle w:val="2f3"/>
        <w:rPr>
          <w:rFonts w:hint="eastAsia"/>
        </w:rPr>
      </w:pPr>
      <w:r>
        <w:t xml:space="preserve">  network 10.0.1.2 255.255.255.255 </w:t>
      </w:r>
    </w:p>
    <w:p w14:paraId="66D21929" w14:textId="77777777" w:rsidR="00A54F87" w:rsidRPr="00CB1B9B" w:rsidRDefault="00A54F87" w:rsidP="001A4954">
      <w:pPr>
        <w:pStyle w:val="2f3"/>
        <w:rPr>
          <w:rFonts w:hint="eastAsia"/>
        </w:rPr>
      </w:pPr>
      <w:r>
        <w:t xml:space="preserve"> #</w:t>
      </w:r>
    </w:p>
    <w:p w14:paraId="251C1875" w14:textId="77777777" w:rsidR="00A54F87" w:rsidRPr="00CB1B9B" w:rsidRDefault="00A54F87" w:rsidP="001A4954">
      <w:pPr>
        <w:pStyle w:val="2f3"/>
        <w:rPr>
          <w:rFonts w:hint="eastAsia"/>
        </w:rPr>
      </w:pPr>
      <w:r>
        <w:t xml:space="preserve"> ipv4-family vpn-instance OA </w:t>
      </w:r>
    </w:p>
    <w:p w14:paraId="41E2FCD2" w14:textId="77777777" w:rsidR="00A54F87" w:rsidRPr="00CB1B9B" w:rsidRDefault="00A54F87" w:rsidP="001A4954">
      <w:pPr>
        <w:pStyle w:val="2f3"/>
        <w:rPr>
          <w:rFonts w:hint="eastAsia"/>
        </w:rPr>
      </w:pPr>
      <w:r>
        <w:lastRenderedPageBreak/>
        <w:t xml:space="preserve">  peer 10.0.42.2 as-number 65002 </w:t>
      </w:r>
    </w:p>
    <w:p w14:paraId="3C09E698" w14:textId="77777777" w:rsidR="00A54F87" w:rsidRPr="00CB1B9B" w:rsidRDefault="00A54F87" w:rsidP="001A4954">
      <w:pPr>
        <w:pStyle w:val="2f3"/>
        <w:rPr>
          <w:rFonts w:hint="eastAsia"/>
        </w:rPr>
      </w:pPr>
      <w:r>
        <w:t>#</w:t>
      </w:r>
    </w:p>
    <w:p w14:paraId="62E03B0B" w14:textId="77777777" w:rsidR="00A54F87" w:rsidRPr="00CB1B9B" w:rsidRDefault="00A54F87" w:rsidP="001A4954">
      <w:pPr>
        <w:pStyle w:val="2f3"/>
        <w:rPr>
          <w:rFonts w:hint="eastAsia"/>
        </w:rPr>
      </w:pPr>
      <w:r>
        <w:t>ospf 1 vpn-instance Finance</w:t>
      </w:r>
    </w:p>
    <w:p w14:paraId="4F460F6E" w14:textId="77777777" w:rsidR="00A54F87" w:rsidRPr="00CB1B9B" w:rsidRDefault="00A54F87" w:rsidP="001A4954">
      <w:pPr>
        <w:pStyle w:val="2f3"/>
        <w:rPr>
          <w:rFonts w:hint="eastAsia"/>
        </w:rPr>
      </w:pPr>
      <w:r>
        <w:t xml:space="preserve"> import-route bgp</w:t>
      </w:r>
    </w:p>
    <w:p w14:paraId="4DCAC128" w14:textId="77777777" w:rsidR="00A54F87" w:rsidRPr="00CB1B9B" w:rsidRDefault="00A54F87" w:rsidP="001A4954">
      <w:pPr>
        <w:pStyle w:val="2f3"/>
        <w:rPr>
          <w:rFonts w:hint="eastAsia"/>
        </w:rPr>
      </w:pPr>
      <w:r>
        <w:t xml:space="preserve"> area 0.0.0.0 </w:t>
      </w:r>
    </w:p>
    <w:p w14:paraId="7660FF55" w14:textId="77777777" w:rsidR="00A54F87" w:rsidRPr="00CB1B9B" w:rsidRDefault="00A54F87" w:rsidP="001A4954">
      <w:pPr>
        <w:pStyle w:val="2f3"/>
        <w:rPr>
          <w:rFonts w:hint="eastAsia"/>
        </w:rPr>
      </w:pPr>
      <w:r>
        <w:t xml:space="preserve">  network 10.0.45.4 0.0.0.0 </w:t>
      </w:r>
    </w:p>
    <w:p w14:paraId="02305DFD" w14:textId="77777777" w:rsidR="00A54F87" w:rsidRPr="00CB1B9B" w:rsidRDefault="00A54F87" w:rsidP="001A4954">
      <w:pPr>
        <w:pStyle w:val="2f3"/>
        <w:rPr>
          <w:rFonts w:hint="eastAsia"/>
        </w:rPr>
      </w:pPr>
      <w:r>
        <w:t>#</w:t>
      </w:r>
    </w:p>
    <w:p w14:paraId="14925B00" w14:textId="77777777" w:rsidR="00A54F87" w:rsidRPr="00CB1B9B" w:rsidRDefault="00A54F87" w:rsidP="001A4954">
      <w:pPr>
        <w:pStyle w:val="2f3"/>
        <w:rPr>
          <w:rFonts w:hint="eastAsia"/>
        </w:rPr>
      </w:pPr>
      <w:r>
        <w:t>return</w:t>
      </w:r>
    </w:p>
    <w:p w14:paraId="4DB9C94C" w14:textId="77777777" w:rsidR="00A54F87" w:rsidRPr="00CB1B9B" w:rsidRDefault="00A54F87" w:rsidP="001A4954">
      <w:pPr>
        <w:pStyle w:val="1e"/>
      </w:pPr>
      <w:r>
        <w:t>Configuration on R5</w:t>
      </w:r>
    </w:p>
    <w:p w14:paraId="6B6C3F39" w14:textId="77777777" w:rsidR="00A54F87" w:rsidRPr="00CB1B9B" w:rsidRDefault="00A54F87" w:rsidP="001A4954">
      <w:pPr>
        <w:pStyle w:val="2f3"/>
        <w:rPr>
          <w:rFonts w:hint="eastAsia"/>
        </w:rPr>
      </w:pPr>
      <w:r>
        <w:t>#</w:t>
      </w:r>
    </w:p>
    <w:p w14:paraId="32C26D03" w14:textId="77777777" w:rsidR="00A54F87" w:rsidRPr="00CB1B9B" w:rsidRDefault="00A54F87" w:rsidP="001A4954">
      <w:pPr>
        <w:pStyle w:val="2f3"/>
        <w:rPr>
          <w:rFonts w:hint="eastAsia"/>
        </w:rPr>
      </w:pPr>
      <w:r>
        <w:t xml:space="preserve"> sysname R5</w:t>
      </w:r>
    </w:p>
    <w:p w14:paraId="67DCD6F1" w14:textId="77777777" w:rsidR="00A54F87" w:rsidRPr="00CB1B9B" w:rsidRDefault="00A54F87" w:rsidP="001A4954">
      <w:pPr>
        <w:pStyle w:val="2f3"/>
        <w:rPr>
          <w:rFonts w:hint="eastAsia"/>
        </w:rPr>
      </w:pPr>
      <w:r>
        <w:t>#</w:t>
      </w:r>
    </w:p>
    <w:p w14:paraId="1E2EC700" w14:textId="77777777" w:rsidR="00A54F87" w:rsidRPr="00CB1B9B" w:rsidRDefault="00A54F87" w:rsidP="001A4954">
      <w:pPr>
        <w:pStyle w:val="2f3"/>
        <w:rPr>
          <w:rFonts w:hint="eastAsia"/>
        </w:rPr>
      </w:pPr>
      <w:r>
        <w:t xml:space="preserve">router id 10.10.10.5 </w:t>
      </w:r>
    </w:p>
    <w:p w14:paraId="0395109D" w14:textId="77777777" w:rsidR="00A54F87" w:rsidRPr="00CB1B9B" w:rsidRDefault="00A54F87" w:rsidP="001A4954">
      <w:pPr>
        <w:pStyle w:val="2f3"/>
        <w:rPr>
          <w:rFonts w:hint="eastAsia"/>
        </w:rPr>
      </w:pPr>
      <w:r>
        <w:t>#</w:t>
      </w:r>
    </w:p>
    <w:p w14:paraId="08AB00B3" w14:textId="77777777" w:rsidR="00A54F87" w:rsidRPr="00CB1B9B" w:rsidRDefault="00A54F87" w:rsidP="001A4954">
      <w:pPr>
        <w:pStyle w:val="2f3"/>
        <w:rPr>
          <w:rFonts w:hint="eastAsia"/>
        </w:rPr>
      </w:pPr>
      <w:r>
        <w:t>interface GigabitEthernet0/0/3</w:t>
      </w:r>
    </w:p>
    <w:p w14:paraId="23468635" w14:textId="77777777" w:rsidR="00A54F87" w:rsidRPr="00CB1B9B" w:rsidRDefault="00A54F87" w:rsidP="001A4954">
      <w:pPr>
        <w:pStyle w:val="2f3"/>
        <w:rPr>
          <w:rFonts w:hint="eastAsia"/>
        </w:rPr>
      </w:pPr>
      <w:r>
        <w:t xml:space="preserve"> ip address 10.0.45.5 255.255.255.0 </w:t>
      </w:r>
    </w:p>
    <w:p w14:paraId="6397550D" w14:textId="77777777" w:rsidR="00A54F87" w:rsidRPr="00CB1B9B" w:rsidRDefault="00A54F87" w:rsidP="001A4954">
      <w:pPr>
        <w:pStyle w:val="2f3"/>
        <w:rPr>
          <w:rFonts w:hint="eastAsia"/>
        </w:rPr>
      </w:pPr>
      <w:r>
        <w:t>#</w:t>
      </w:r>
    </w:p>
    <w:p w14:paraId="3FA6BD99" w14:textId="77777777" w:rsidR="00A54F87" w:rsidRPr="00CB1B9B" w:rsidRDefault="00A54F87" w:rsidP="001A4954">
      <w:pPr>
        <w:pStyle w:val="2f3"/>
        <w:rPr>
          <w:rFonts w:hint="eastAsia"/>
        </w:rPr>
      </w:pPr>
      <w:r>
        <w:t>interface LoopBack0</w:t>
      </w:r>
    </w:p>
    <w:p w14:paraId="7AC4634E" w14:textId="77777777" w:rsidR="00A54F87" w:rsidRPr="00CB1B9B" w:rsidRDefault="00A54F87" w:rsidP="001A4954">
      <w:pPr>
        <w:pStyle w:val="2f3"/>
        <w:rPr>
          <w:rFonts w:hint="eastAsia"/>
        </w:rPr>
      </w:pPr>
      <w:r>
        <w:t xml:space="preserve"> ip address 10.0.1.2 255.255.255.255 </w:t>
      </w:r>
    </w:p>
    <w:p w14:paraId="5B22A789" w14:textId="77777777" w:rsidR="00A54F87" w:rsidRPr="00CB1B9B" w:rsidRDefault="00A54F87" w:rsidP="001A4954">
      <w:pPr>
        <w:pStyle w:val="2f3"/>
        <w:rPr>
          <w:rFonts w:hint="eastAsia"/>
        </w:rPr>
      </w:pPr>
      <w:r>
        <w:t>#</w:t>
      </w:r>
    </w:p>
    <w:p w14:paraId="5B822AE1" w14:textId="77777777" w:rsidR="00A54F87" w:rsidRPr="00CB1B9B" w:rsidRDefault="00A54F87" w:rsidP="001A4954">
      <w:pPr>
        <w:pStyle w:val="2f3"/>
        <w:rPr>
          <w:rFonts w:hint="eastAsia"/>
        </w:rPr>
      </w:pPr>
      <w:r>
        <w:t xml:space="preserve">ospf 1 </w:t>
      </w:r>
    </w:p>
    <w:p w14:paraId="2BB3DA19" w14:textId="77777777" w:rsidR="00A54F87" w:rsidRPr="00CB1B9B" w:rsidRDefault="00A54F87" w:rsidP="001A4954">
      <w:pPr>
        <w:pStyle w:val="2f3"/>
        <w:rPr>
          <w:rFonts w:hint="eastAsia"/>
        </w:rPr>
      </w:pPr>
      <w:r>
        <w:t xml:space="preserve"> area 0.0.0.0 </w:t>
      </w:r>
    </w:p>
    <w:p w14:paraId="2DC2BB30" w14:textId="77777777" w:rsidR="00A54F87" w:rsidRPr="00CB1B9B" w:rsidRDefault="00A54F87" w:rsidP="001A4954">
      <w:pPr>
        <w:pStyle w:val="2f3"/>
        <w:rPr>
          <w:rFonts w:hint="eastAsia"/>
        </w:rPr>
      </w:pPr>
      <w:r>
        <w:t xml:space="preserve">  network 10.0.1.2 0.0.0.0 </w:t>
      </w:r>
    </w:p>
    <w:p w14:paraId="2293EC91" w14:textId="77777777" w:rsidR="00A54F87" w:rsidRPr="00CB1B9B" w:rsidRDefault="00A54F87" w:rsidP="001A4954">
      <w:pPr>
        <w:pStyle w:val="2f3"/>
        <w:rPr>
          <w:rFonts w:hint="eastAsia"/>
        </w:rPr>
      </w:pPr>
      <w:r>
        <w:t xml:space="preserve">  network 10.0.45.5 0.0.0.0 </w:t>
      </w:r>
    </w:p>
    <w:p w14:paraId="1FE73F22" w14:textId="77777777" w:rsidR="00A54F87" w:rsidRPr="00CB1B9B" w:rsidRDefault="00A54F87" w:rsidP="001A4954">
      <w:pPr>
        <w:pStyle w:val="2f3"/>
        <w:rPr>
          <w:rFonts w:hint="eastAsia"/>
        </w:rPr>
      </w:pPr>
      <w:r>
        <w:t>#</w:t>
      </w:r>
    </w:p>
    <w:p w14:paraId="056DC7A2" w14:textId="77777777" w:rsidR="00A54F87" w:rsidRPr="00CB1B9B" w:rsidRDefault="00A54F87" w:rsidP="001A4954">
      <w:pPr>
        <w:pStyle w:val="2f3"/>
        <w:rPr>
          <w:rFonts w:hint="eastAsia"/>
        </w:rPr>
      </w:pPr>
      <w:r>
        <w:t>return</w:t>
      </w:r>
    </w:p>
    <w:p w14:paraId="5F9041E1" w14:textId="77777777" w:rsidR="00A54F87" w:rsidRPr="00CB1B9B" w:rsidRDefault="00A54F87" w:rsidP="001A4954">
      <w:pPr>
        <w:pStyle w:val="1e"/>
      </w:pPr>
      <w:r>
        <w:t>Configuration on S1</w:t>
      </w:r>
    </w:p>
    <w:p w14:paraId="3C3C3F23" w14:textId="77777777" w:rsidR="00A54F87" w:rsidRPr="00CB1B9B" w:rsidRDefault="00A54F87" w:rsidP="001A4954">
      <w:pPr>
        <w:pStyle w:val="2f3"/>
        <w:rPr>
          <w:rFonts w:hint="eastAsia"/>
        </w:rPr>
      </w:pPr>
      <w:r>
        <w:t>#</w:t>
      </w:r>
    </w:p>
    <w:p w14:paraId="6E4EF8DB" w14:textId="77777777" w:rsidR="00A54F87" w:rsidRPr="00CB1B9B" w:rsidRDefault="00A54F87" w:rsidP="001A4954">
      <w:pPr>
        <w:pStyle w:val="2f3"/>
        <w:rPr>
          <w:rFonts w:hint="eastAsia"/>
        </w:rPr>
      </w:pPr>
      <w:r>
        <w:t>sysname S1</w:t>
      </w:r>
    </w:p>
    <w:p w14:paraId="66ADCCE9" w14:textId="77777777" w:rsidR="00A54F87" w:rsidRPr="00CB1B9B" w:rsidRDefault="00A54F87" w:rsidP="001A4954">
      <w:pPr>
        <w:pStyle w:val="2f3"/>
        <w:rPr>
          <w:rFonts w:hint="eastAsia"/>
        </w:rPr>
      </w:pPr>
      <w:r>
        <w:t>#</w:t>
      </w:r>
    </w:p>
    <w:p w14:paraId="349B0174" w14:textId="77777777" w:rsidR="00A54F87" w:rsidRPr="00CB1B9B" w:rsidRDefault="00A54F87" w:rsidP="001A4954">
      <w:pPr>
        <w:pStyle w:val="2f3"/>
        <w:rPr>
          <w:rFonts w:hint="eastAsia"/>
        </w:rPr>
      </w:pPr>
      <w:r>
        <w:t>interface Vlanif1</w:t>
      </w:r>
    </w:p>
    <w:p w14:paraId="39938DD1" w14:textId="77777777" w:rsidR="00A54F87" w:rsidRPr="00CB1B9B" w:rsidRDefault="00A54F87" w:rsidP="001A4954">
      <w:pPr>
        <w:pStyle w:val="2f3"/>
        <w:rPr>
          <w:rFonts w:hint="eastAsia"/>
        </w:rPr>
      </w:pPr>
      <w:r>
        <w:t xml:space="preserve"> ip address 10.0.21.1 255.255.255.0</w:t>
      </w:r>
    </w:p>
    <w:p w14:paraId="6CB45A1F" w14:textId="77777777" w:rsidR="00A54F87" w:rsidRPr="00CB1B9B" w:rsidRDefault="00A54F87" w:rsidP="001A4954">
      <w:pPr>
        <w:pStyle w:val="2f3"/>
        <w:rPr>
          <w:rFonts w:hint="eastAsia"/>
        </w:rPr>
      </w:pPr>
      <w:r>
        <w:t>#</w:t>
      </w:r>
    </w:p>
    <w:p w14:paraId="5DF2573D" w14:textId="77777777" w:rsidR="00A54F87" w:rsidRPr="00CB1B9B" w:rsidRDefault="00A54F87" w:rsidP="001A4954">
      <w:pPr>
        <w:pStyle w:val="2f3"/>
        <w:rPr>
          <w:rFonts w:hint="eastAsia"/>
        </w:rPr>
      </w:pPr>
      <w:r>
        <w:t>interface GigabitEthernet0/0/2</w:t>
      </w:r>
    </w:p>
    <w:p w14:paraId="3509A24B" w14:textId="77777777" w:rsidR="00A54F87" w:rsidRPr="00CB1B9B" w:rsidRDefault="00A54F87" w:rsidP="001A4954">
      <w:pPr>
        <w:pStyle w:val="2f3"/>
        <w:rPr>
          <w:rFonts w:hint="eastAsia"/>
        </w:rPr>
      </w:pPr>
      <w:r>
        <w:t xml:space="preserve"> port link-type access</w:t>
      </w:r>
    </w:p>
    <w:p w14:paraId="4DA3D6A3" w14:textId="77777777" w:rsidR="00A54F87" w:rsidRPr="00CB1B9B" w:rsidRDefault="00A54F87" w:rsidP="001A4954">
      <w:pPr>
        <w:pStyle w:val="2f3"/>
        <w:rPr>
          <w:rFonts w:hint="eastAsia"/>
        </w:rPr>
      </w:pPr>
      <w:r>
        <w:t>#</w:t>
      </w:r>
    </w:p>
    <w:p w14:paraId="216DF851" w14:textId="77777777" w:rsidR="00A54F87" w:rsidRPr="00CB1B9B" w:rsidRDefault="00A54F87" w:rsidP="001A4954">
      <w:pPr>
        <w:pStyle w:val="2f3"/>
        <w:rPr>
          <w:rFonts w:hint="eastAsia"/>
        </w:rPr>
      </w:pPr>
      <w:r>
        <w:t>interface LoopBack0</w:t>
      </w:r>
    </w:p>
    <w:p w14:paraId="12DC11BF" w14:textId="77777777" w:rsidR="00A54F87" w:rsidRPr="00CB1B9B" w:rsidRDefault="00A54F87" w:rsidP="001A4954">
      <w:pPr>
        <w:pStyle w:val="2f3"/>
        <w:rPr>
          <w:rFonts w:hint="eastAsia"/>
        </w:rPr>
      </w:pPr>
      <w:r>
        <w:t xml:space="preserve"> ip address 10.0.2.1 255.255.255.255</w:t>
      </w:r>
    </w:p>
    <w:p w14:paraId="1FA18975" w14:textId="77777777" w:rsidR="00A54F87" w:rsidRPr="00CB1B9B" w:rsidRDefault="00A54F87" w:rsidP="001A4954">
      <w:pPr>
        <w:pStyle w:val="2f3"/>
        <w:rPr>
          <w:rFonts w:hint="eastAsia"/>
        </w:rPr>
      </w:pPr>
      <w:r>
        <w:t>#</w:t>
      </w:r>
    </w:p>
    <w:p w14:paraId="13230268" w14:textId="77777777" w:rsidR="00A54F87" w:rsidRPr="00CB1B9B" w:rsidRDefault="00A54F87" w:rsidP="001A4954">
      <w:pPr>
        <w:pStyle w:val="2f3"/>
        <w:rPr>
          <w:rFonts w:hint="eastAsia"/>
        </w:rPr>
      </w:pPr>
      <w:r>
        <w:t>bgp 65001</w:t>
      </w:r>
    </w:p>
    <w:p w14:paraId="41200C66" w14:textId="77777777" w:rsidR="00A54F87" w:rsidRPr="00CB1B9B" w:rsidRDefault="00A54F87" w:rsidP="001A4954">
      <w:pPr>
        <w:pStyle w:val="2f3"/>
        <w:rPr>
          <w:rFonts w:hint="eastAsia"/>
        </w:rPr>
      </w:pPr>
      <w:r>
        <w:t xml:space="preserve"> peer 10.0.21.2 as-number 65100</w:t>
      </w:r>
    </w:p>
    <w:p w14:paraId="05887CE0" w14:textId="77777777" w:rsidR="00A54F87" w:rsidRPr="00CB1B9B" w:rsidRDefault="00A54F87" w:rsidP="001A4954">
      <w:pPr>
        <w:pStyle w:val="2f3"/>
        <w:rPr>
          <w:rFonts w:hint="eastAsia"/>
        </w:rPr>
      </w:pPr>
      <w:r>
        <w:t xml:space="preserve"> #</w:t>
      </w:r>
    </w:p>
    <w:p w14:paraId="602B4C5A" w14:textId="77777777" w:rsidR="00A54F87" w:rsidRPr="00CB1B9B" w:rsidRDefault="00A54F87" w:rsidP="001A4954">
      <w:pPr>
        <w:pStyle w:val="2f3"/>
        <w:rPr>
          <w:rFonts w:hint="eastAsia"/>
        </w:rPr>
      </w:pPr>
      <w:r>
        <w:t xml:space="preserve"> ipv4-family unicast</w:t>
      </w:r>
    </w:p>
    <w:p w14:paraId="781D14A0" w14:textId="77777777" w:rsidR="00A54F87" w:rsidRPr="00CB1B9B" w:rsidRDefault="00A54F87" w:rsidP="001A4954">
      <w:pPr>
        <w:pStyle w:val="2f3"/>
        <w:rPr>
          <w:rFonts w:hint="eastAsia"/>
        </w:rPr>
      </w:pPr>
      <w:r>
        <w:t xml:space="preserve">  undo synchronization</w:t>
      </w:r>
    </w:p>
    <w:p w14:paraId="0EAD289A" w14:textId="77777777" w:rsidR="00A54F87" w:rsidRPr="00CB1B9B" w:rsidRDefault="00A54F87" w:rsidP="001A4954">
      <w:pPr>
        <w:pStyle w:val="2f3"/>
        <w:rPr>
          <w:rFonts w:hint="eastAsia"/>
        </w:rPr>
      </w:pPr>
      <w:r>
        <w:t xml:space="preserve">  network 10.0.2.1 255.255.255.255</w:t>
      </w:r>
    </w:p>
    <w:p w14:paraId="23FB53C5" w14:textId="77777777" w:rsidR="00A54F87" w:rsidRPr="00CB1B9B" w:rsidRDefault="00A54F87" w:rsidP="001A4954">
      <w:pPr>
        <w:pStyle w:val="2f3"/>
        <w:rPr>
          <w:rFonts w:hint="eastAsia"/>
        </w:rPr>
      </w:pPr>
      <w:r>
        <w:t xml:space="preserve">  peer 10.0.21.2 enable</w:t>
      </w:r>
    </w:p>
    <w:p w14:paraId="7BC96C67" w14:textId="77777777" w:rsidR="00A54F87" w:rsidRPr="00CB1B9B" w:rsidRDefault="00A54F87" w:rsidP="001A4954">
      <w:pPr>
        <w:pStyle w:val="2f3"/>
        <w:rPr>
          <w:rFonts w:hint="eastAsia"/>
        </w:rPr>
      </w:pPr>
      <w:r>
        <w:t>#</w:t>
      </w:r>
    </w:p>
    <w:p w14:paraId="7950A253" w14:textId="77777777" w:rsidR="00A54F87" w:rsidRPr="00CB1B9B" w:rsidRDefault="00A54F87" w:rsidP="001A4954">
      <w:pPr>
        <w:pStyle w:val="2f3"/>
        <w:rPr>
          <w:rFonts w:hint="eastAsia"/>
        </w:rPr>
      </w:pPr>
      <w:r>
        <w:t>return</w:t>
      </w:r>
    </w:p>
    <w:p w14:paraId="2570548C" w14:textId="77777777" w:rsidR="00A54F87" w:rsidRPr="00CB1B9B" w:rsidRDefault="00A54F87" w:rsidP="001A4954">
      <w:pPr>
        <w:pStyle w:val="1e"/>
      </w:pPr>
      <w:r>
        <w:t>Configuration on S2</w:t>
      </w:r>
    </w:p>
    <w:p w14:paraId="61684537" w14:textId="77777777" w:rsidR="00A54F87" w:rsidRPr="00CB1B9B" w:rsidRDefault="00A54F87" w:rsidP="001A4954">
      <w:pPr>
        <w:pStyle w:val="2f3"/>
        <w:rPr>
          <w:rFonts w:hint="eastAsia"/>
        </w:rPr>
      </w:pPr>
      <w:r>
        <w:t>#</w:t>
      </w:r>
    </w:p>
    <w:p w14:paraId="78343E52" w14:textId="77777777" w:rsidR="00A54F87" w:rsidRPr="00CB1B9B" w:rsidRDefault="00A54F87" w:rsidP="001A4954">
      <w:pPr>
        <w:pStyle w:val="2f3"/>
        <w:rPr>
          <w:rFonts w:hint="eastAsia"/>
        </w:rPr>
      </w:pPr>
      <w:r>
        <w:t>sysname S2</w:t>
      </w:r>
    </w:p>
    <w:p w14:paraId="0747CCD9" w14:textId="77777777" w:rsidR="00A54F87" w:rsidRPr="00CB1B9B" w:rsidRDefault="00A54F87" w:rsidP="001A4954">
      <w:pPr>
        <w:pStyle w:val="2f3"/>
        <w:rPr>
          <w:rFonts w:hint="eastAsia"/>
        </w:rPr>
      </w:pPr>
      <w:r>
        <w:lastRenderedPageBreak/>
        <w:t>#</w:t>
      </w:r>
    </w:p>
    <w:p w14:paraId="688A5A73" w14:textId="77777777" w:rsidR="00A54F87" w:rsidRPr="00CB1B9B" w:rsidRDefault="00A54F87" w:rsidP="001A4954">
      <w:pPr>
        <w:pStyle w:val="2f3"/>
        <w:rPr>
          <w:rFonts w:hint="eastAsia"/>
        </w:rPr>
      </w:pPr>
      <w:r>
        <w:t>interface Vlanif1</w:t>
      </w:r>
    </w:p>
    <w:p w14:paraId="1EBCE1C5" w14:textId="77777777" w:rsidR="00A54F87" w:rsidRPr="00CB1B9B" w:rsidRDefault="00A54F87" w:rsidP="001A4954">
      <w:pPr>
        <w:pStyle w:val="2f3"/>
        <w:rPr>
          <w:rFonts w:hint="eastAsia"/>
        </w:rPr>
      </w:pPr>
      <w:r>
        <w:t xml:space="preserve"> ip address 10.0.42.2 255.255.255.0</w:t>
      </w:r>
    </w:p>
    <w:p w14:paraId="4F2DFCEF" w14:textId="77777777" w:rsidR="00A54F87" w:rsidRPr="00CB1B9B" w:rsidRDefault="00A54F87" w:rsidP="001A4954">
      <w:pPr>
        <w:pStyle w:val="2f3"/>
        <w:rPr>
          <w:rFonts w:hint="eastAsia"/>
        </w:rPr>
      </w:pPr>
      <w:r>
        <w:t>#</w:t>
      </w:r>
    </w:p>
    <w:p w14:paraId="324D49C5" w14:textId="77777777" w:rsidR="00A54F87" w:rsidRPr="00CB1B9B" w:rsidRDefault="00A54F87" w:rsidP="001A4954">
      <w:pPr>
        <w:pStyle w:val="2f3"/>
        <w:rPr>
          <w:rFonts w:hint="eastAsia"/>
        </w:rPr>
      </w:pPr>
      <w:r>
        <w:t>interface GigabitEthernet0/0/4</w:t>
      </w:r>
    </w:p>
    <w:p w14:paraId="5A13E873" w14:textId="77777777" w:rsidR="00A54F87" w:rsidRPr="00CB1B9B" w:rsidRDefault="00A54F87" w:rsidP="001A4954">
      <w:pPr>
        <w:pStyle w:val="2f3"/>
        <w:rPr>
          <w:rFonts w:hint="eastAsia"/>
        </w:rPr>
      </w:pPr>
      <w:r>
        <w:t xml:space="preserve"> port link-type access</w:t>
      </w:r>
    </w:p>
    <w:p w14:paraId="48C97478" w14:textId="77777777" w:rsidR="00A54F87" w:rsidRPr="00CB1B9B" w:rsidRDefault="00A54F87" w:rsidP="001A4954">
      <w:pPr>
        <w:pStyle w:val="2f3"/>
        <w:rPr>
          <w:rFonts w:hint="eastAsia"/>
        </w:rPr>
      </w:pPr>
      <w:r>
        <w:t>#</w:t>
      </w:r>
    </w:p>
    <w:p w14:paraId="738600A0" w14:textId="77777777" w:rsidR="00A54F87" w:rsidRPr="00CB1B9B" w:rsidRDefault="00A54F87" w:rsidP="001A4954">
      <w:pPr>
        <w:pStyle w:val="2f3"/>
        <w:rPr>
          <w:rFonts w:hint="eastAsia"/>
        </w:rPr>
      </w:pPr>
      <w:r>
        <w:t>interface LoopBack0</w:t>
      </w:r>
    </w:p>
    <w:p w14:paraId="76D2DC94" w14:textId="77777777" w:rsidR="00A54F87" w:rsidRPr="00CB1B9B" w:rsidRDefault="00A54F87" w:rsidP="001A4954">
      <w:pPr>
        <w:pStyle w:val="2f3"/>
        <w:rPr>
          <w:rFonts w:hint="eastAsia"/>
        </w:rPr>
      </w:pPr>
      <w:r>
        <w:t xml:space="preserve"> ip address 10.0.2.2 255.255.255.255</w:t>
      </w:r>
    </w:p>
    <w:p w14:paraId="12650DAF" w14:textId="77777777" w:rsidR="00A54F87" w:rsidRPr="00CB1B9B" w:rsidRDefault="00A54F87" w:rsidP="001A4954">
      <w:pPr>
        <w:pStyle w:val="2f3"/>
        <w:rPr>
          <w:rFonts w:hint="eastAsia"/>
        </w:rPr>
      </w:pPr>
      <w:r>
        <w:t>#</w:t>
      </w:r>
    </w:p>
    <w:p w14:paraId="49CAA60D" w14:textId="77777777" w:rsidR="00A54F87" w:rsidRPr="00CB1B9B" w:rsidRDefault="00A54F87" w:rsidP="001A4954">
      <w:pPr>
        <w:pStyle w:val="2f3"/>
        <w:rPr>
          <w:rFonts w:hint="eastAsia"/>
        </w:rPr>
      </w:pPr>
      <w:r>
        <w:t>bgp 65002</w:t>
      </w:r>
    </w:p>
    <w:p w14:paraId="7E511264" w14:textId="77777777" w:rsidR="00A54F87" w:rsidRPr="00CB1B9B" w:rsidRDefault="00A54F87" w:rsidP="001A4954">
      <w:pPr>
        <w:pStyle w:val="2f3"/>
        <w:rPr>
          <w:rFonts w:hint="eastAsia"/>
        </w:rPr>
      </w:pPr>
      <w:r>
        <w:t xml:space="preserve"> peer 10.0.42.4 as-number 65100</w:t>
      </w:r>
    </w:p>
    <w:p w14:paraId="073B8616" w14:textId="77777777" w:rsidR="00A54F87" w:rsidRPr="00CB1B9B" w:rsidRDefault="00A54F87" w:rsidP="001A4954">
      <w:pPr>
        <w:pStyle w:val="2f3"/>
        <w:rPr>
          <w:rFonts w:hint="eastAsia"/>
        </w:rPr>
      </w:pPr>
      <w:r>
        <w:t xml:space="preserve"> #</w:t>
      </w:r>
    </w:p>
    <w:p w14:paraId="1193A1EF" w14:textId="77777777" w:rsidR="00A54F87" w:rsidRPr="00CB1B9B" w:rsidRDefault="00A54F87" w:rsidP="001A4954">
      <w:pPr>
        <w:pStyle w:val="2f3"/>
        <w:rPr>
          <w:rFonts w:hint="eastAsia"/>
        </w:rPr>
      </w:pPr>
      <w:r>
        <w:t xml:space="preserve"> ipv4-family unicast</w:t>
      </w:r>
    </w:p>
    <w:p w14:paraId="67B7FA2E" w14:textId="77777777" w:rsidR="00A54F87" w:rsidRPr="00CB1B9B" w:rsidRDefault="00A54F87" w:rsidP="001A4954">
      <w:pPr>
        <w:pStyle w:val="2f3"/>
        <w:rPr>
          <w:rFonts w:hint="eastAsia"/>
        </w:rPr>
      </w:pPr>
      <w:r>
        <w:t xml:space="preserve">  undo synchronization</w:t>
      </w:r>
    </w:p>
    <w:p w14:paraId="1805A4EF" w14:textId="77777777" w:rsidR="00A54F87" w:rsidRPr="00CB1B9B" w:rsidRDefault="00A54F87" w:rsidP="001A4954">
      <w:pPr>
        <w:pStyle w:val="2f3"/>
        <w:rPr>
          <w:rFonts w:hint="eastAsia"/>
        </w:rPr>
      </w:pPr>
      <w:r>
        <w:t xml:space="preserve">  network 10.0.2.2 255.255.255.255</w:t>
      </w:r>
    </w:p>
    <w:p w14:paraId="2B951FB8" w14:textId="77777777" w:rsidR="00A54F87" w:rsidRPr="00CB1B9B" w:rsidRDefault="00A54F87" w:rsidP="001A4954">
      <w:pPr>
        <w:pStyle w:val="2f3"/>
        <w:rPr>
          <w:rFonts w:hint="eastAsia"/>
        </w:rPr>
      </w:pPr>
      <w:r>
        <w:t xml:space="preserve">  peer 10.0.42.4 enable</w:t>
      </w:r>
    </w:p>
    <w:p w14:paraId="12EEA6D8" w14:textId="77777777" w:rsidR="00A54F87" w:rsidRPr="00CB1B9B" w:rsidRDefault="00A54F87" w:rsidP="001A4954">
      <w:pPr>
        <w:pStyle w:val="2f3"/>
        <w:rPr>
          <w:rFonts w:hint="eastAsia"/>
        </w:rPr>
      </w:pPr>
      <w:r>
        <w:t>#</w:t>
      </w:r>
    </w:p>
    <w:p w14:paraId="68836D81" w14:textId="77777777" w:rsidR="00A54F87" w:rsidRDefault="00A54F87" w:rsidP="001A4954">
      <w:pPr>
        <w:pStyle w:val="2f3"/>
        <w:rPr>
          <w:rFonts w:hint="eastAsia"/>
        </w:rPr>
      </w:pPr>
      <w:r>
        <w:t>Return</w:t>
      </w:r>
    </w:p>
    <w:p w14:paraId="3A990D62" w14:textId="6B5F013C" w:rsidR="000C6E18" w:rsidRDefault="000C6E18">
      <w:pPr>
        <w:topLinePunct w:val="0"/>
        <w:adjustRightInd/>
        <w:snapToGrid/>
        <w:spacing w:before="0" w:after="0" w:line="240" w:lineRule="auto"/>
        <w:ind w:left="0"/>
        <w:rPr>
          <w:rFonts w:cs="Huawei Sans"/>
        </w:rPr>
      </w:pPr>
      <w:r>
        <w:br w:type="page"/>
      </w:r>
    </w:p>
    <w:p w14:paraId="0BBF3463" w14:textId="77777777" w:rsidR="000C6E18" w:rsidRPr="000C6E18" w:rsidRDefault="000C6E18" w:rsidP="000C6E18">
      <w:pPr>
        <w:keepNext/>
        <w:keepLines/>
        <w:spacing w:before="600" w:after="80"/>
        <w:ind w:left="0"/>
        <w:outlineLvl w:val="0"/>
        <w:rPr>
          <w:rFonts w:eastAsia="微软雅黑" w:cs="Huawei Sans"/>
          <w:b/>
          <w:bCs/>
          <w:noProof/>
          <w:sz w:val="36"/>
          <w:szCs w:val="36"/>
        </w:rPr>
      </w:pPr>
      <w:bookmarkStart w:id="94" w:name="_Toc45122592"/>
      <w:bookmarkStart w:id="95" w:name="_Toc47368972"/>
      <w:bookmarkStart w:id="96" w:name="_Toc47433435"/>
      <w:bookmarkStart w:id="97" w:name="_Toc50042903"/>
      <w:r w:rsidRPr="000C6E18">
        <w:rPr>
          <w:rFonts w:eastAsia="微软雅黑" w:cs="Huawei Sans"/>
          <w:b/>
          <w:bCs/>
          <w:noProof/>
          <w:sz w:val="36"/>
          <w:szCs w:val="36"/>
        </w:rPr>
        <w:lastRenderedPageBreak/>
        <w:t>Reference Answers</w:t>
      </w:r>
      <w:bookmarkEnd w:id="94"/>
      <w:bookmarkEnd w:id="95"/>
      <w:bookmarkEnd w:id="96"/>
      <w:bookmarkEnd w:id="97"/>
    </w:p>
    <w:p w14:paraId="36BF3D54" w14:textId="48581783" w:rsidR="008623C4" w:rsidRDefault="000C6E18" w:rsidP="000C6E18">
      <w:pPr>
        <w:pStyle w:val="1e"/>
      </w:pPr>
      <w:r w:rsidRPr="000C6E18">
        <w:t xml:space="preserve">Answers to the </w:t>
      </w:r>
      <w:r>
        <w:t>a</w:t>
      </w:r>
      <w:r w:rsidRPr="000C6E18">
        <w:t>dvanced IGP</w:t>
      </w:r>
    </w:p>
    <w:p w14:paraId="29D95084" w14:textId="77777777" w:rsidR="000C6E18" w:rsidRPr="000C6E18" w:rsidRDefault="000C6E18" w:rsidP="00E8437B">
      <w:pPr>
        <w:pStyle w:val="1e"/>
        <w:numPr>
          <w:ilvl w:val="0"/>
          <w:numId w:val="32"/>
        </w:numPr>
      </w:pPr>
      <w:r w:rsidRPr="000C6E18">
        <w:t xml:space="preserve">OSPF inter-area route advertisement depends on Type 3 LSAs. In OSPF, an ABR imports inter-area routes to other areas into the local area through Type 3 LSAs. You can run the </w:t>
      </w:r>
      <w:r w:rsidRPr="000C6E18">
        <w:rPr>
          <w:b/>
        </w:rPr>
        <w:t>filter</w:t>
      </w:r>
      <w:r w:rsidRPr="000C6E18">
        <w:t xml:space="preserve"> command in the area view of the ABR to set filtering conditions for incoming and outgoing Type 3 LSAs in the area. Only the filtered information can be advertised and received.</w:t>
      </w:r>
    </w:p>
    <w:p w14:paraId="10F2AF79" w14:textId="77777777" w:rsidR="000C6E18" w:rsidRPr="000C6E18" w:rsidRDefault="000C6E18" w:rsidP="000C6E18">
      <w:pPr>
        <w:pStyle w:val="1e"/>
        <w:ind w:left="1441"/>
      </w:pPr>
      <w:r w:rsidRPr="000C6E18">
        <w:t>Note that the filter command in the OSPF area view can be executed only on ABRs and takes effect only for Type 3 LSAs. The internal route calculation in an OSPF area depends on Type 1 and Type 2 LSAs, so this command cannot be used to filter these LSAs.</w:t>
      </w:r>
    </w:p>
    <w:p w14:paraId="768AC93D" w14:textId="77777777" w:rsidR="000C6E18" w:rsidRDefault="000C6E18" w:rsidP="000C6E18">
      <w:pPr>
        <w:pStyle w:val="1e"/>
      </w:pPr>
    </w:p>
    <w:p w14:paraId="011FDFA9" w14:textId="7B68EEC1" w:rsidR="000C6E18" w:rsidRDefault="000C6E18" w:rsidP="000C6E18">
      <w:pPr>
        <w:pStyle w:val="1e"/>
      </w:pPr>
      <w:r w:rsidRPr="000C6E18">
        <w:t>Answers to the</w:t>
      </w:r>
      <w:r>
        <w:t xml:space="preserve"> a</w:t>
      </w:r>
      <w:r w:rsidRPr="000C6E18">
        <w:t>dvanced BGP</w:t>
      </w:r>
    </w:p>
    <w:p w14:paraId="11A6C98A" w14:textId="77777777" w:rsidR="000C6E18" w:rsidRDefault="000C6E18" w:rsidP="00E8437B">
      <w:pPr>
        <w:pStyle w:val="1e"/>
        <w:numPr>
          <w:ilvl w:val="0"/>
          <w:numId w:val="33"/>
        </w:numPr>
      </w:pPr>
      <w:r>
        <w:t>When a BGP peer receives a route, it adds the route to the BGP Adj-IN routing table and processes the route based on the inbound BGP routing policy.</w:t>
      </w:r>
    </w:p>
    <w:p w14:paraId="2298CB9F" w14:textId="77777777" w:rsidR="000C6E18" w:rsidRDefault="000C6E18" w:rsidP="000C6E18">
      <w:pPr>
        <w:pStyle w:val="1e"/>
        <w:ind w:left="1441"/>
      </w:pPr>
      <w:r>
        <w:t>If a BGP peer needs to receive only some routes, the peer does not need to send all routes. To solve this problem, use either of the following methods:</w:t>
      </w:r>
    </w:p>
    <w:p w14:paraId="093A99FB" w14:textId="44516F98" w:rsidR="000C6E18" w:rsidRDefault="000C6E18" w:rsidP="00E8437B">
      <w:pPr>
        <w:pStyle w:val="1e"/>
        <w:numPr>
          <w:ilvl w:val="1"/>
          <w:numId w:val="33"/>
        </w:numPr>
      </w:pPr>
      <w:r>
        <w:t>Configure a routing policy on the peer to filter the routes to be sent to the BGP peer. This method requires the cooperation of the peer and has poor flexibility.</w:t>
      </w:r>
    </w:p>
    <w:p w14:paraId="671D158A" w14:textId="55D0E605" w:rsidR="000C6E18" w:rsidRDefault="000C6E18" w:rsidP="00E8437B">
      <w:pPr>
        <w:pStyle w:val="1e"/>
        <w:numPr>
          <w:ilvl w:val="1"/>
          <w:numId w:val="33"/>
        </w:numPr>
      </w:pPr>
      <w:r>
        <w:t>With the outbound route filtering (ORF) function enabled, the BGP peer notifies the peer that only some routes are sent. This method is flexible, but both ends must support ORF.</w:t>
      </w:r>
    </w:p>
    <w:p w14:paraId="039C6564" w14:textId="61D05028" w:rsidR="000C6E18" w:rsidRDefault="000C6E18" w:rsidP="000C6E18">
      <w:pPr>
        <w:pStyle w:val="1e"/>
        <w:ind w:left="1441"/>
      </w:pPr>
      <w:r>
        <w:t>Use either of the two methods as required.</w:t>
      </w:r>
    </w:p>
    <w:p w14:paraId="4A1541A8" w14:textId="77777777" w:rsidR="000C6E18" w:rsidRDefault="000C6E18" w:rsidP="000C6E18">
      <w:pPr>
        <w:pStyle w:val="1e"/>
        <w:ind w:left="1441"/>
      </w:pPr>
    </w:p>
    <w:p w14:paraId="2C849CD4" w14:textId="6ADB2F20" w:rsidR="000C6E18" w:rsidRDefault="000C6E18" w:rsidP="000C6E18">
      <w:pPr>
        <w:pStyle w:val="1e"/>
      </w:pPr>
      <w:r w:rsidRPr="000C6E18">
        <w:t>Answers to the</w:t>
      </w:r>
      <w:r>
        <w:t xml:space="preserve"> </w:t>
      </w:r>
      <w:r w:rsidRPr="000C6E18">
        <w:t>IPv6 Routing</w:t>
      </w:r>
    </w:p>
    <w:p w14:paraId="75A5DE46" w14:textId="77777777" w:rsidR="000C6E18" w:rsidRDefault="000C6E18" w:rsidP="00E8437B">
      <w:pPr>
        <w:pStyle w:val="1e"/>
        <w:numPr>
          <w:ilvl w:val="0"/>
          <w:numId w:val="34"/>
        </w:numPr>
      </w:pPr>
      <w:r>
        <w:t>IS-IS uses LSPs in the type-length-value (TLV) structure. Therefore, no new protocol framework needs to be developed when IS-IS is used to deploy a dual-stack network. However, by default, IS-IS uses only the shortest path tree (SPT) constructed on an IPv4 network to calculate the topology.</w:t>
      </w:r>
    </w:p>
    <w:p w14:paraId="774D208F" w14:textId="77777777" w:rsidR="000C6E18" w:rsidRDefault="000C6E18" w:rsidP="000C6E18">
      <w:pPr>
        <w:pStyle w:val="1e"/>
        <w:ind w:left="1441"/>
      </w:pPr>
      <w:r>
        <w:t>If a dual-stack IS-IS network needs to be deployed but some devices do not support IPv6, IS-IS still uses the SPT constructed based on the IPv4 network by default. As a result, IPv6 packets may be sent to the devices that do not support IPv6, causing packet loss. Therefore, the multi-topology feature is required.</w:t>
      </w:r>
    </w:p>
    <w:p w14:paraId="64E6F4F9" w14:textId="77777777" w:rsidR="000C6E18" w:rsidRDefault="000C6E18" w:rsidP="000C6E18">
      <w:pPr>
        <w:pStyle w:val="1e"/>
        <w:ind w:left="1441"/>
      </w:pPr>
      <w:r>
        <w:t>OSPFv3 has developed for IPv6 networks. OSPFv3 can form SPTs based on IPv6 networks, and therefore multi-topology is not required.</w:t>
      </w:r>
    </w:p>
    <w:p w14:paraId="0B50EB5F" w14:textId="77777777" w:rsidR="000C6E18" w:rsidRDefault="000C6E18" w:rsidP="000C6E18">
      <w:pPr>
        <w:pStyle w:val="1e"/>
        <w:ind w:left="1441"/>
      </w:pPr>
      <w:r>
        <w:t>Advanced VLAN Technologies</w:t>
      </w:r>
    </w:p>
    <w:p w14:paraId="75ABBCA8" w14:textId="3A62591A" w:rsidR="000C6E18" w:rsidRDefault="000C6E18" w:rsidP="000C6E18">
      <w:pPr>
        <w:pStyle w:val="1e"/>
        <w:ind w:left="1441"/>
      </w:pPr>
      <w:r>
        <w:lastRenderedPageBreak/>
        <w:t>If the ARP entry of the requested host can be found in local ARP entries (dynamic learned or statically bound entries), the VLANIF interface of the super-VLAN responds to the ARP Request packet.</w:t>
      </w:r>
    </w:p>
    <w:p w14:paraId="7637E3B9" w14:textId="77777777" w:rsidR="000C6E18" w:rsidRDefault="000C6E18" w:rsidP="000C6E18">
      <w:pPr>
        <w:pStyle w:val="1e"/>
        <w:ind w:left="1441"/>
      </w:pPr>
    </w:p>
    <w:p w14:paraId="59282F82" w14:textId="566051F9" w:rsidR="000C6E18" w:rsidRDefault="000C6E18" w:rsidP="000C6E18">
      <w:pPr>
        <w:pStyle w:val="1e"/>
      </w:pPr>
      <w:r w:rsidRPr="000C6E18">
        <w:t>Answers to the Ethernet Switching Security</w:t>
      </w:r>
    </w:p>
    <w:p w14:paraId="48359233" w14:textId="1ACB9275" w:rsidR="000C6E18" w:rsidRDefault="000C6E18" w:rsidP="00E8437B">
      <w:pPr>
        <w:pStyle w:val="1e"/>
        <w:numPr>
          <w:ilvl w:val="0"/>
          <w:numId w:val="35"/>
        </w:numPr>
      </w:pPr>
      <w:r w:rsidRPr="000C6E18">
        <w:t>All terminals on the same network segment communicate with each other through the gateway. The gateway can restrict and monitor the communication between terminals. However, the traffic that should be forwarded by the switch at Layer 2 is forwarded by the gateway at Layer 3, which increases the load of the gateway.</w:t>
      </w:r>
    </w:p>
    <w:p w14:paraId="2A31466F" w14:textId="77777777" w:rsidR="000C6E18" w:rsidRDefault="000C6E18" w:rsidP="000C6E18">
      <w:pPr>
        <w:pStyle w:val="1e"/>
      </w:pPr>
    </w:p>
    <w:p w14:paraId="3F67E179" w14:textId="39C9CC0F" w:rsidR="000C6E18" w:rsidRDefault="000C6E18" w:rsidP="000C6E18">
      <w:pPr>
        <w:pStyle w:val="1e"/>
      </w:pPr>
      <w:r w:rsidRPr="000C6E18">
        <w:t>Answers to the BGP/MPLS IP VPN</w:t>
      </w:r>
    </w:p>
    <w:p w14:paraId="475A9A43" w14:textId="77777777" w:rsidR="000C6E18" w:rsidRDefault="000C6E18" w:rsidP="00E8437B">
      <w:pPr>
        <w:pStyle w:val="1e"/>
        <w:numPr>
          <w:ilvl w:val="0"/>
          <w:numId w:val="36"/>
        </w:numPr>
      </w:pPr>
      <w:r>
        <w:t>Multiple ERTs and IRTs can be configured in a VPN instance. After the peer receives a route, it accepts the route as long as one ERT in the route matches the locally configured IRT.</w:t>
      </w:r>
    </w:p>
    <w:p w14:paraId="43A26542" w14:textId="79DCDD85" w:rsidR="000C6E18" w:rsidRPr="000C6E18" w:rsidRDefault="000C6E18" w:rsidP="000C6E18">
      <w:pPr>
        <w:pStyle w:val="1e"/>
        <w:ind w:left="1441"/>
      </w:pPr>
      <w:r>
        <w:t>To enable R5 to receive routes from S1 and S2, add Import RT 65001:65002 to the finance VPN on R4.</w:t>
      </w:r>
    </w:p>
    <w:sectPr w:rsidR="000C6E18" w:rsidRPr="000C6E18" w:rsidSect="009F0796">
      <w:pgSz w:w="11907" w:h="16840" w:code="9"/>
      <w:pgMar w:top="1701" w:right="1134" w:bottom="1701" w:left="1134" w:header="567" w:footer="567" w:gutter="0"/>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34B">
      <wne:acd wne:acdName="acd14"/>
    </wne:keymap>
    <wne:keymap wne:kcmPrimary="0354">
      <wne:acd wne:acdName="acd13"/>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7"/>
    </wne:keymap>
    <wne:keymap wne:kcmPrimary="0437">
      <wne:acd wne:acdName="acd30"/>
    </wne:keymap>
    <wne:keymap wne:kcmPrimary="0458">
      <wne:acd wne:acdName="acd6"/>
    </wne:keymap>
    <wne:keymap wne:kcmPrimary="045A">
      <wne:acd wne:acdName="acd3"/>
    </wne:keymap>
    <wne:keymap wne:kcmPrimary="0472">
      <wne:acd wne:acdName="acd22"/>
    </wne:keymap>
    <wne:keymap wne:kcmPrimary="0473">
      <wne:acd wne:acdName="acd23"/>
    </wne:keymap>
    <wne:keymap wne:kcmPrimary="0474">
      <wne:acd wne:acdName="acd24"/>
    </wne:keymap>
    <wne:keymap wne:kcmPrimary="0475">
      <wne:acd wne:acdName="acd25"/>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Manifest>
  </wne:toolbars>
  <wne:acds>
    <wne:acd wne:argValue="AQAAAAIA" wne:acdName="acd0" wne:fciIndexBasedOn="0065"/>
    <wne:acd wne:argValue="AQAAAAAA" wne:acdName="acd1" wne:fciIndexBasedOn="0065"/>
    <wne:acd wne:argValue="AgA4AC4ATVIAigdomJg="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rgValue="AgA1AC4AaIg8aAdomJg="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rgValue="AgAxAC4AY2uHZQ==" wne:acdName="acd13" wne:fciIndexBasedOn="0065"/>
    <wne:acd wne:argValue="AgAyAC4AfVTkTg==" wne:acdName="acd14" wne:fciIndexBasedOn="0065"/>
    <wne:acd wne:argValue="AgA4AC4ATVIAigdomJg=" wne:acdName="acd15" wne:fciIndexBasedOn="0065"/>
    <wne:acd wne:argValue="AgA4AC4ATVIAigdomJg=" wne:acdName="acd16" wne:fciIndexBasedOn="0065"/>
    <wne:acd wne:argValue="AgA4AC4ATVIAigdomJg=" wne:acdName="acd17" wne:fciIndexBasedOn="0065"/>
    <wne:acd wne:argValue="AgA4AC4ATVIAigdomJg=" wne:acdName="acd18" wne:fciIndexBasedOn="0065"/>
    <wne:acd wne:argValue="AgA4AC4ATVIAigdomJg=" wne:acdName="acd19" wne:fciIndexBasedOn="0065"/>
    <wne:acd wne:argValue="AgA4AC4ATVIAigdomJg=" wne:acdName="acd20" wne:fciIndexBasedOn="0065"/>
    <wne:acd wne:argValue="AgA4AC4ATVIAigdomJg=" wne:acdName="acd21" wne:fciIndexBasedOn="0065"/>
    <wne:acd wne:argValue="AgAzAC4AZWukmg==" wne:acdName="acd22" wne:fciIndexBasedOn="0065"/>
    <wne:acd wne:argValue="AgA0AC4A+06hUg==" wne:acdName="acd23" wne:fciIndexBasedOn="0065"/>
    <wne:acd wne:argValue="AgA1AC4AaIg8aIdlV1s=" wne:acdName="acd24" wne:fciIndexBasedOn="0065"/>
    <wne:acd wne:argValue="AgA2AC4ATVIAig==" wne:acdName="acd25" wne:fciIndexBasedOn="0065"/>
    <wne:acd wne:argValue="AgA4AC4ATVIAigdomJg=" wne:acdName="acd26" wne:fciIndexBasedOn="0065"/>
    <wne:acd wne:argValue="AgA4AC4ATVIAigdomJg=" wne:acdName="acd27" wne:fciIndexBasedOn="0065"/>
    <wne:acd wne:argValue="AgA3AC4AgHvLTgdomJg=" wne:acdName="acd28" wne:fciIndexBasedOn="0065"/>
    <wne:acd wne:argValue="AgA4AC4ATVIAigdomJg=" wne:acdName="acd29" wne:fciIndexBasedOn="0065"/>
    <wne:acd wne:argValue="AgA5AC4A/lZHcgdomJg=" wne:acdName="acd3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45053A" w14:textId="77777777" w:rsidR="00145732" w:rsidRDefault="00145732" w:rsidP="00940D2A">
      <w:pPr>
        <w:spacing w:before="0" w:after="0" w:line="240" w:lineRule="auto"/>
      </w:pPr>
      <w:r>
        <w:separator/>
      </w:r>
    </w:p>
  </w:endnote>
  <w:endnote w:type="continuationSeparator" w:id="0">
    <w:p w14:paraId="47743C85" w14:textId="77777777" w:rsidR="00145732" w:rsidRDefault="00145732" w:rsidP="00940D2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uaweiSans-Regular">
    <w:altName w:val="Times New Roman"/>
    <w:panose1 w:val="00000000000000000000"/>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FrutigerNext LT Regular">
    <w:altName w:val="Calibri"/>
    <w:charset w:val="00"/>
    <w:family w:val="swiss"/>
    <w:pitch w:val="variable"/>
    <w:sig w:usb0="A00000AF"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5442CE" w14:textId="77777777" w:rsidR="00145732" w:rsidRDefault="00145732" w:rsidP="00940D2A">
      <w:pPr>
        <w:spacing w:before="0" w:after="0" w:line="240" w:lineRule="auto"/>
      </w:pPr>
      <w:r>
        <w:separator/>
      </w:r>
    </w:p>
  </w:footnote>
  <w:footnote w:type="continuationSeparator" w:id="0">
    <w:p w14:paraId="2FB017C9" w14:textId="77777777" w:rsidR="00145732" w:rsidRDefault="00145732" w:rsidP="00940D2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1E758F" w14:textId="77777777" w:rsidR="003F6541" w:rsidRDefault="003F6541">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CE2DC0" w14:textId="3195E714" w:rsidR="003F6541" w:rsidRDefault="003F6541">
    <w:pPr>
      <w:pStyle w:val="a5"/>
    </w:pPr>
  </w:p>
  <w:p w14:paraId="62C1AD80" w14:textId="77777777" w:rsidR="003F6541" w:rsidRDefault="003F6541">
    <w:pPr>
      <w:pStyle w:val="a5"/>
    </w:pPr>
    <w:r>
      <w:rPr>
        <w:rFonts w:hint="eastAsia"/>
      </w:rPr>
      <w:t>1</w:t>
    </w:r>
  </w:p>
  <w:tbl>
    <w:tblPr>
      <w:tblW w:w="9655" w:type="dxa"/>
      <w:tblInd w:w="-15" w:type="dxa"/>
      <w:tblBorders>
        <w:bottom w:val="single" w:sz="4" w:space="0" w:color="auto"/>
      </w:tblBorders>
      <w:tblCellMar>
        <w:left w:w="57" w:type="dxa"/>
        <w:right w:w="57" w:type="dxa"/>
      </w:tblCellMar>
      <w:tblLook w:val="04A0" w:firstRow="1" w:lastRow="0" w:firstColumn="1" w:lastColumn="0" w:noHBand="0" w:noVBand="1"/>
    </w:tblPr>
    <w:tblGrid>
      <w:gridCol w:w="1127"/>
      <w:gridCol w:w="7394"/>
      <w:gridCol w:w="1134"/>
    </w:tblGrid>
    <w:tr w:rsidR="003F6541" w:rsidRPr="00503D75" w14:paraId="4A201B1B" w14:textId="77777777" w:rsidTr="009F0796">
      <w:trPr>
        <w:cantSplit/>
        <w:trHeight w:hRule="exact" w:val="737"/>
      </w:trPr>
      <w:tc>
        <w:tcPr>
          <w:tcW w:w="1127" w:type="dxa"/>
        </w:tcPr>
        <w:p w14:paraId="3B29E2D7" w14:textId="77777777" w:rsidR="003F6541" w:rsidRPr="00503D75" w:rsidRDefault="003F6541" w:rsidP="00503D75">
          <w:pPr>
            <w:keepNext/>
            <w:topLinePunct w:val="0"/>
            <w:autoSpaceDE w:val="0"/>
            <w:autoSpaceDN w:val="0"/>
            <w:spacing w:before="0" w:after="0" w:line="360" w:lineRule="auto"/>
            <w:ind w:left="0"/>
            <w:rPr>
              <w:rFonts w:cs="Huawei Sans"/>
              <w:sz w:val="20"/>
            </w:rPr>
          </w:pPr>
          <w:r w:rsidRPr="00503D75">
            <w:rPr>
              <w:rFonts w:cs="Huawei Sans"/>
              <w:noProof/>
              <w:sz w:val="20"/>
            </w:rPr>
            <w:drawing>
              <wp:inline distT="0" distB="0" distL="0" distR="0" wp14:anchorId="4CBCB0AD" wp14:editId="7DD2BCD4">
                <wp:extent cx="424800" cy="432623"/>
                <wp:effectExtent l="0" t="0" r="0" b="5715"/>
                <wp:docPr id="33" name="图片 33"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50F015B1" w14:textId="77777777" w:rsidR="003F6541" w:rsidRPr="00503D75" w:rsidRDefault="003F6541" w:rsidP="00503D75">
          <w:pPr>
            <w:spacing w:before="120"/>
            <w:rPr>
              <w:rFonts w:cs="Huawei Sans"/>
              <w:sz w:val="20"/>
            </w:rPr>
          </w:pPr>
        </w:p>
      </w:tc>
      <w:tc>
        <w:tcPr>
          <w:tcW w:w="7394" w:type="dxa"/>
          <w:vAlign w:val="bottom"/>
        </w:tcPr>
        <w:p w14:paraId="257CFAFF" w14:textId="3D73556B" w:rsidR="003F6541" w:rsidRPr="00503D75" w:rsidRDefault="003F6541" w:rsidP="00503D75">
          <w:pPr>
            <w:ind w:left="0"/>
            <w:jc w:val="center"/>
            <w:rPr>
              <w:rFonts w:cs="Huawei Sans"/>
              <w:noProof/>
              <w:sz w:val="20"/>
            </w:rPr>
          </w:pPr>
          <w:r w:rsidRPr="00503D75">
            <w:rPr>
              <w:rFonts w:cs="Huawei Sans"/>
              <w:sz w:val="20"/>
            </w:rPr>
            <w:t>HCIP-Datacom-Advanced Routing &amp; Switching Technology Lab Guid</w:t>
          </w:r>
          <w:r>
            <w:rPr>
              <w:rFonts w:cs="Huawei Sans"/>
              <w:sz w:val="20"/>
            </w:rPr>
            <w:t>e</w:t>
          </w:r>
        </w:p>
      </w:tc>
      <w:tc>
        <w:tcPr>
          <w:tcW w:w="1134" w:type="dxa"/>
          <w:vAlign w:val="bottom"/>
        </w:tcPr>
        <w:p w14:paraId="46B5DE5B" w14:textId="77777777" w:rsidR="003F6541" w:rsidRPr="00503D75" w:rsidRDefault="003F6541" w:rsidP="00503D75">
          <w:pPr>
            <w:ind w:left="0"/>
            <w:jc w:val="right"/>
            <w:rPr>
              <w:rFonts w:cs="Huawei Sans"/>
              <w:noProof/>
              <w:sz w:val="20"/>
            </w:rPr>
          </w:pPr>
          <w:r w:rsidRPr="00503D75">
            <w:rPr>
              <w:rFonts w:cs="Huawei Sans"/>
              <w:sz w:val="20"/>
            </w:rPr>
            <w:t xml:space="preserve">Page </w:t>
          </w:r>
          <w:r w:rsidRPr="00503D75">
            <w:rPr>
              <w:rFonts w:cs="Huawei Sans"/>
              <w:sz w:val="20"/>
            </w:rPr>
            <w:fldChar w:fldCharType="begin"/>
          </w:r>
          <w:r w:rsidRPr="00503D75">
            <w:rPr>
              <w:rFonts w:cs="Huawei Sans"/>
              <w:sz w:val="20"/>
            </w:rPr>
            <w:instrText xml:space="preserve"> PAGE </w:instrText>
          </w:r>
          <w:r w:rsidRPr="00503D75">
            <w:rPr>
              <w:rFonts w:cs="Huawei Sans"/>
              <w:sz w:val="20"/>
            </w:rPr>
            <w:fldChar w:fldCharType="separate"/>
          </w:r>
          <w:r w:rsidR="002F121C">
            <w:rPr>
              <w:rFonts w:cs="Huawei Sans"/>
              <w:noProof/>
              <w:sz w:val="20"/>
            </w:rPr>
            <w:t>18</w:t>
          </w:r>
          <w:r w:rsidRPr="00503D75">
            <w:rPr>
              <w:rFonts w:cs="Huawei Sans"/>
              <w:sz w:val="20"/>
            </w:rPr>
            <w:fldChar w:fldCharType="end"/>
          </w:r>
        </w:p>
      </w:tc>
    </w:tr>
  </w:tbl>
  <w:p w14:paraId="755BD425" w14:textId="4572DE29" w:rsidR="003F6541" w:rsidRDefault="003F6541">
    <w:pPr>
      <w:pStyle w:val="a5"/>
    </w:pPr>
    <w:r>
      <w:t>23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1" w15:restartNumberingAfterBreak="0">
    <w:nsid w:val="12807B4B"/>
    <w:multiLevelType w:val="multilevel"/>
    <w:tmpl w:val="EDF0CA48"/>
    <w:lvl w:ilvl="0">
      <w:start w:val="2"/>
      <w:numFmt w:val="decimal"/>
      <w:suff w:val="nothing"/>
      <w:lvlText w:val="%1 "/>
      <w:lvlJc w:val="left"/>
      <w:pPr>
        <w:ind w:left="0" w:firstLine="0"/>
      </w:pPr>
      <w:rPr>
        <w:rFonts w:ascii="Huawei Sans" w:eastAsia="微软雅黑" w:hAnsi="Huawei Sans" w:cs="Huawei Sans" w:hint="default"/>
        <w:b/>
        <w:bCs/>
        <w:i w:val="0"/>
        <w:iCs w:val="0"/>
        <w:caps w:val="0"/>
        <w:strike w:val="0"/>
        <w:dstrike w:val="0"/>
        <w:vanish w:val="0"/>
        <w:color w:val="000000"/>
        <w:sz w:val="144"/>
        <w:szCs w:val="144"/>
        <w:vertAlign w:val="baseline"/>
      </w:rPr>
    </w:lvl>
    <w:lvl w:ilvl="1">
      <w:start w:val="1"/>
      <w:numFmt w:val="decimal"/>
      <w:suff w:val="nothing"/>
      <w:lvlText w:val="%2.%1"/>
      <w:lvlJc w:val="left"/>
      <w:pPr>
        <w:ind w:left="0" w:firstLine="0"/>
      </w:pPr>
      <w:rPr>
        <w:rFonts w:cs="Times New Roman" w:hint="eastAsia"/>
        <w:b w:val="0"/>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nothing"/>
      <w:lvlText w:val="%1.%2.%3 "/>
      <w:lvlJc w:val="left"/>
      <w:pPr>
        <w:ind w:left="0" w:firstLine="0"/>
      </w:pPr>
      <w:rPr>
        <w:rFonts w:cs="Times New Roman" w:hint="eastAsia"/>
        <w:b w:val="0"/>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1.%2.%3.%4 "/>
      <w:lvlJc w:val="left"/>
      <w:pPr>
        <w:ind w:left="0" w:firstLine="0"/>
      </w:pPr>
      <w:rPr>
        <w:rFonts w:ascii="Huawei Sans" w:eastAsia="黑体" w:hAnsi="Huawei Sans" w:cs="Huawei Sans" w:hint="default"/>
        <w:bCs/>
        <w:i w:val="0"/>
        <w:iCs w:val="0"/>
        <w:caps w:val="0"/>
        <w:strike w:val="0"/>
        <w:dstrike w:val="0"/>
        <w:vanish w:val="0"/>
        <w:color w:val="000000"/>
        <w:sz w:val="28"/>
        <w:szCs w:val="28"/>
        <w:vertAlign w:val="baseline"/>
      </w:rPr>
    </w:lvl>
    <w:lvl w:ilvl="4">
      <w:start w:val="1"/>
      <w:numFmt w:val="decimal"/>
      <w:suff w:val="nothing"/>
      <w:lvlText w:val="%1.%2.%3.%4.%5 "/>
      <w:lvlJc w:val="left"/>
      <w:pPr>
        <w:ind w:left="0" w:firstLine="0"/>
      </w:pPr>
      <w:rPr>
        <w:rFonts w:ascii="Book Antiqua" w:eastAsia="黑体" w:hAnsi="Book Antiqua" w:cs="Book Antiqua" w:hint="default"/>
        <w:bCs/>
        <w:i w:val="0"/>
        <w:iCs w:val="0"/>
        <w:caps w:val="0"/>
        <w:strike w:val="0"/>
        <w:dstrike w:val="0"/>
        <w:vanish w:val="0"/>
        <w:color w:val="000000"/>
        <w:sz w:val="24"/>
        <w:szCs w:val="24"/>
        <w:vertAlign w:val="baseline"/>
      </w:rPr>
    </w:lvl>
    <w:lvl w:ilvl="5">
      <w:start w:val="1"/>
      <w:numFmt w:val="decimal"/>
      <w:pStyle w:val="3"/>
      <w:suff w:val="space"/>
      <w:lvlText w:val="Step %6"/>
      <w:lvlJc w:val="right"/>
      <w:pPr>
        <w:ind w:left="1701" w:hanging="624"/>
      </w:pPr>
      <w:rPr>
        <w:rFonts w:cs="Times New Roman" w:hint="default"/>
        <w:b/>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suff w:val="space"/>
      <w:lvlText w:val="Figure %1-%8"/>
      <w:lvlJc w:val="left"/>
      <w:pPr>
        <w:ind w:left="4110" w:firstLine="0"/>
      </w:pPr>
      <w:rPr>
        <w:rFonts w:ascii="Huawei Sans" w:eastAsia="微软雅黑" w:hAnsi="Huawei Sans" w:cs="Huawei Sans" w:hint="default"/>
        <w:b/>
        <w:bCs/>
        <w:i w:val="0"/>
        <w:iCs w:val="0"/>
        <w:strike w:val="0"/>
        <w:dstrike w:val="0"/>
        <w:color w:val="auto"/>
        <w:sz w:val="21"/>
        <w:szCs w:val="21"/>
        <w:vertAlign w:val="baseline"/>
      </w:rPr>
    </w:lvl>
    <w:lvl w:ilvl="8">
      <w:start w:val="1"/>
      <w:numFmt w:val="decimal"/>
      <w:lvlRestart w:val="1"/>
      <w:suff w:val="space"/>
      <w:lvlText w:val="Table %1-%9"/>
      <w:lvlJc w:val="left"/>
      <w:pPr>
        <w:ind w:left="1701" w:firstLine="0"/>
      </w:pPr>
      <w:rPr>
        <w:rFonts w:hint="eastAsia"/>
        <w:b/>
        <w:bCs/>
        <w:i w:val="0"/>
        <w:iCs w:val="0"/>
        <w:caps w:val="0"/>
        <w:smallCaps w:val="0"/>
        <w:strike w:val="0"/>
        <w:dstrike w:val="0"/>
        <w:outline w:val="0"/>
        <w:shadow w:val="0"/>
        <w:emboss w:val="0"/>
        <w:imprint w:val="0"/>
        <w:vanish w:val="0"/>
        <w:spacing w:val="0"/>
        <w:position w:val="0"/>
        <w:u w:val="none"/>
        <w:effect w:val="none"/>
        <w:vertAlign w:val="baseline"/>
        <w:em w:val="none"/>
      </w:rPr>
    </w:lvl>
  </w:abstractNum>
  <w:abstractNum w:abstractNumId="2" w15:restartNumberingAfterBreak="0">
    <w:nsid w:val="171657A1"/>
    <w:multiLevelType w:val="multilevel"/>
    <w:tmpl w:val="2AF2EE92"/>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0" w:firstLine="0"/>
      </w:pPr>
      <w:rPr>
        <w:rFonts w:ascii="Book Antiqua" w:eastAsia="黑体"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eastAsia="黑体"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eastAsia="黑体" w:hAnsi="Book Antiqua"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Book Antiqua" w:hAnsi="Book Antiqua"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Figure %1-%8"/>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suff w:val="space"/>
      <w:lvlText w:val="Table %1-%9"/>
      <w:lvlJc w:val="left"/>
      <w:pPr>
        <w:ind w:left="1701" w:firstLine="0"/>
      </w:pPr>
      <w:rPr>
        <w:rFonts w:ascii="Times New Roman" w:eastAsia="黑体" w:hAnsi="Times New Roman" w:hint="default"/>
        <w:b/>
        <w:bCs/>
        <w:i w:val="0"/>
        <w:iCs w:val="0"/>
        <w:color w:val="auto"/>
        <w:sz w:val="21"/>
        <w:szCs w:val="21"/>
      </w:rPr>
    </w:lvl>
  </w:abstractNum>
  <w:abstractNum w:abstractNumId="3" w15:restartNumberingAfterBreak="0">
    <w:nsid w:val="1AB550AB"/>
    <w:multiLevelType w:val="hybridMultilevel"/>
    <w:tmpl w:val="B60432B2"/>
    <w:lvl w:ilvl="0" w:tplc="0409000F">
      <w:start w:val="1"/>
      <w:numFmt w:val="decimal"/>
      <w:lvlText w:val="%1."/>
      <w:lvlJc w:val="left"/>
      <w:pPr>
        <w:ind w:left="1411" w:hanging="420"/>
      </w:pPr>
    </w:lvl>
    <w:lvl w:ilvl="1" w:tplc="04090019">
      <w:start w:val="1"/>
      <w:numFmt w:val="lowerLetter"/>
      <w:lvlText w:val="%2)"/>
      <w:lvlJc w:val="left"/>
      <w:pPr>
        <w:ind w:left="1831" w:hanging="420"/>
      </w:pPr>
    </w:lvl>
    <w:lvl w:ilvl="2" w:tplc="0409001B">
      <w:start w:val="1"/>
      <w:numFmt w:val="lowerRoman"/>
      <w:lvlText w:val="%3."/>
      <w:lvlJc w:val="right"/>
      <w:pPr>
        <w:ind w:left="2251" w:hanging="420"/>
      </w:pPr>
    </w:lvl>
    <w:lvl w:ilvl="3" w:tplc="0409000F">
      <w:start w:val="1"/>
      <w:numFmt w:val="decimal"/>
      <w:lvlText w:val="%4."/>
      <w:lvlJc w:val="left"/>
      <w:pPr>
        <w:ind w:left="2671" w:hanging="420"/>
      </w:pPr>
    </w:lvl>
    <w:lvl w:ilvl="4" w:tplc="04090019" w:tentative="1">
      <w:start w:val="1"/>
      <w:numFmt w:val="lowerLetter"/>
      <w:lvlText w:val="%5)"/>
      <w:lvlJc w:val="left"/>
      <w:pPr>
        <w:ind w:left="3091" w:hanging="420"/>
      </w:pPr>
    </w:lvl>
    <w:lvl w:ilvl="5" w:tplc="0409001B" w:tentative="1">
      <w:start w:val="1"/>
      <w:numFmt w:val="lowerRoman"/>
      <w:lvlText w:val="%6."/>
      <w:lvlJc w:val="right"/>
      <w:pPr>
        <w:ind w:left="3511" w:hanging="420"/>
      </w:pPr>
    </w:lvl>
    <w:lvl w:ilvl="6" w:tplc="0409000F" w:tentative="1">
      <w:start w:val="1"/>
      <w:numFmt w:val="decimal"/>
      <w:lvlText w:val="%7."/>
      <w:lvlJc w:val="left"/>
      <w:pPr>
        <w:ind w:left="3931" w:hanging="420"/>
      </w:pPr>
    </w:lvl>
    <w:lvl w:ilvl="7" w:tplc="04090019" w:tentative="1">
      <w:start w:val="1"/>
      <w:numFmt w:val="lowerLetter"/>
      <w:lvlText w:val="%8)"/>
      <w:lvlJc w:val="left"/>
      <w:pPr>
        <w:ind w:left="4351" w:hanging="420"/>
      </w:pPr>
    </w:lvl>
    <w:lvl w:ilvl="8" w:tplc="0409001B" w:tentative="1">
      <w:start w:val="1"/>
      <w:numFmt w:val="lowerRoman"/>
      <w:lvlText w:val="%9."/>
      <w:lvlJc w:val="right"/>
      <w:pPr>
        <w:ind w:left="4771" w:hanging="420"/>
      </w:pPr>
    </w:lvl>
  </w:abstractNum>
  <w:abstractNum w:abstractNumId="4" w15:restartNumberingAfterBreak="0">
    <w:nsid w:val="1ACC47C9"/>
    <w:multiLevelType w:val="hybridMultilevel"/>
    <w:tmpl w:val="7854C70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5"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BA233E0"/>
    <w:multiLevelType w:val="hybridMultilevel"/>
    <w:tmpl w:val="9320A0A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8"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9"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10"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 w15:restartNumberingAfterBreak="0">
    <w:nsid w:val="36BE4F73"/>
    <w:multiLevelType w:val="hybridMultilevel"/>
    <w:tmpl w:val="5B10F94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2" w15:restartNumberingAfterBreak="0">
    <w:nsid w:val="372C5C09"/>
    <w:multiLevelType w:val="hybridMultilevel"/>
    <w:tmpl w:val="25AC823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3" w15:restartNumberingAfterBreak="0">
    <w:nsid w:val="3CD03EE3"/>
    <w:multiLevelType w:val="hybridMultilevel"/>
    <w:tmpl w:val="F21C9DBA"/>
    <w:lvl w:ilvl="0" w:tplc="0409000F">
      <w:start w:val="1"/>
      <w:numFmt w:val="decimal"/>
      <w:lvlText w:val="%1."/>
      <w:lvlJc w:val="left"/>
      <w:pPr>
        <w:ind w:left="1441" w:hanging="420"/>
      </w:pPr>
    </w:lvl>
    <w:lvl w:ilvl="1" w:tplc="04090019">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4"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6" w15:restartNumberingAfterBreak="0">
    <w:nsid w:val="46305C25"/>
    <w:multiLevelType w:val="hybridMultilevel"/>
    <w:tmpl w:val="96F8345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7"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8"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501331DD"/>
    <w:multiLevelType w:val="multilevel"/>
    <w:tmpl w:val="03BCA28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0"/>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20" w15:restartNumberingAfterBreak="0">
    <w:nsid w:val="63766B9A"/>
    <w:multiLevelType w:val="hybridMultilevel"/>
    <w:tmpl w:val="6CEC1CEC"/>
    <w:lvl w:ilvl="0" w:tplc="F63E2AD0">
      <w:start w:val="1"/>
      <w:numFmt w:val="decimal"/>
      <w:pStyle w:val="20"/>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1"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2" w15:restartNumberingAfterBreak="0">
    <w:nsid w:val="68D623E5"/>
    <w:multiLevelType w:val="hybridMultilevel"/>
    <w:tmpl w:val="F21C9DB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3" w15:restartNumberingAfterBreak="0">
    <w:nsid w:val="6B641809"/>
    <w:multiLevelType w:val="hybridMultilevel"/>
    <w:tmpl w:val="A7D6684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4"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5"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26" w15:restartNumberingAfterBreak="0">
    <w:nsid w:val="6FB37F54"/>
    <w:multiLevelType w:val="hybridMultilevel"/>
    <w:tmpl w:val="0034495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7" w15:restartNumberingAfterBreak="0">
    <w:nsid w:val="72347E6A"/>
    <w:multiLevelType w:val="multilevel"/>
    <w:tmpl w:val="D4380878"/>
    <w:lvl w:ilvl="0">
      <w:start w:val="1"/>
      <w:numFmt w:val="upperLetter"/>
      <w:pStyle w:val="a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8" w15:restartNumberingAfterBreak="0">
    <w:nsid w:val="76A86BF3"/>
    <w:multiLevelType w:val="hybridMultilevel"/>
    <w:tmpl w:val="2DC65C7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9" w15:restartNumberingAfterBreak="0">
    <w:nsid w:val="77CB778E"/>
    <w:multiLevelType w:val="hybridMultilevel"/>
    <w:tmpl w:val="C598D970"/>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num w:numId="1">
    <w:abstractNumId w:val="27"/>
  </w:num>
  <w:num w:numId="2">
    <w:abstractNumId w:val="6"/>
  </w:num>
  <w:num w:numId="3">
    <w:abstractNumId w:val="5"/>
  </w:num>
  <w:num w:numId="4">
    <w:abstractNumId w:val="0"/>
  </w:num>
  <w:num w:numId="5">
    <w:abstractNumId w:val="14"/>
  </w:num>
  <w:num w:numId="6">
    <w:abstractNumId w:val="17"/>
  </w:num>
  <w:num w:numId="7">
    <w:abstractNumId w:val="21"/>
  </w:num>
  <w:num w:numId="8">
    <w:abstractNumId w:val="2"/>
  </w:num>
  <w:num w:numId="9">
    <w:abstractNumId w:val="20"/>
  </w:num>
  <w:num w:numId="10">
    <w:abstractNumId w:val="3"/>
  </w:num>
  <w:num w:numId="11">
    <w:abstractNumId w:val="19"/>
  </w:num>
  <w:num w:numId="12">
    <w:abstractNumId w:val="4"/>
  </w:num>
  <w:num w:numId="13">
    <w:abstractNumId w:val="1"/>
  </w:num>
  <w:num w:numId="14">
    <w:abstractNumId w:val="28"/>
  </w:num>
  <w:num w:numId="15">
    <w:abstractNumId w:val="15"/>
  </w:num>
  <w:num w:numId="16">
    <w:abstractNumId w:val="18"/>
  </w:num>
  <w:num w:numId="17">
    <w:abstractNumId w:val="24"/>
  </w:num>
  <w:num w:numId="18">
    <w:abstractNumId w:val="25"/>
  </w:num>
  <w:num w:numId="19">
    <w:abstractNumId w:val="8"/>
  </w:num>
  <w:num w:numId="20">
    <w:abstractNumId w:val="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23"/>
  </w:num>
  <w:num w:numId="26">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num>
  <w:num w:numId="29">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 w:numId="33">
    <w:abstractNumId w:val="13"/>
  </w:num>
  <w:num w:numId="34">
    <w:abstractNumId w:val="26"/>
  </w:num>
  <w:num w:numId="35">
    <w:abstractNumId w:val="29"/>
  </w:num>
  <w:num w:numId="36">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90"/>
  <w:defaultTableStyle w:val="V30"/>
  <w:drawingGridHorizontalSpacing w:val="105"/>
  <w:drawingGridVerticalSpacing w:val="156"/>
  <w:displayHorizontalDrawingGridEvery w:val="0"/>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2B0"/>
    <w:rsid w:val="00000724"/>
    <w:rsid w:val="0000120B"/>
    <w:rsid w:val="00001904"/>
    <w:rsid w:val="00002D49"/>
    <w:rsid w:val="00004B85"/>
    <w:rsid w:val="00006924"/>
    <w:rsid w:val="00006D19"/>
    <w:rsid w:val="00006E91"/>
    <w:rsid w:val="00007325"/>
    <w:rsid w:val="00010C0A"/>
    <w:rsid w:val="00011630"/>
    <w:rsid w:val="00011962"/>
    <w:rsid w:val="00011A56"/>
    <w:rsid w:val="00011B50"/>
    <w:rsid w:val="0001297A"/>
    <w:rsid w:val="00013155"/>
    <w:rsid w:val="00013227"/>
    <w:rsid w:val="00014276"/>
    <w:rsid w:val="000145D8"/>
    <w:rsid w:val="00014C0D"/>
    <w:rsid w:val="00015154"/>
    <w:rsid w:val="000171EC"/>
    <w:rsid w:val="00017C40"/>
    <w:rsid w:val="0002096C"/>
    <w:rsid w:val="00020D35"/>
    <w:rsid w:val="000210D2"/>
    <w:rsid w:val="00021566"/>
    <w:rsid w:val="0002214D"/>
    <w:rsid w:val="0002276F"/>
    <w:rsid w:val="00022928"/>
    <w:rsid w:val="0002339B"/>
    <w:rsid w:val="0002380F"/>
    <w:rsid w:val="00024836"/>
    <w:rsid w:val="0002558E"/>
    <w:rsid w:val="00026C1F"/>
    <w:rsid w:val="00027F46"/>
    <w:rsid w:val="00030293"/>
    <w:rsid w:val="00031513"/>
    <w:rsid w:val="00031629"/>
    <w:rsid w:val="000321CB"/>
    <w:rsid w:val="00033243"/>
    <w:rsid w:val="00033F7A"/>
    <w:rsid w:val="00033F84"/>
    <w:rsid w:val="00034D37"/>
    <w:rsid w:val="00035F62"/>
    <w:rsid w:val="000375E9"/>
    <w:rsid w:val="000404C7"/>
    <w:rsid w:val="00041545"/>
    <w:rsid w:val="00041907"/>
    <w:rsid w:val="00041FCD"/>
    <w:rsid w:val="000424A0"/>
    <w:rsid w:val="00042503"/>
    <w:rsid w:val="00042E25"/>
    <w:rsid w:val="0004304E"/>
    <w:rsid w:val="00043B1A"/>
    <w:rsid w:val="0004606D"/>
    <w:rsid w:val="0004606E"/>
    <w:rsid w:val="00047777"/>
    <w:rsid w:val="000502C1"/>
    <w:rsid w:val="00050311"/>
    <w:rsid w:val="000504DB"/>
    <w:rsid w:val="0005157D"/>
    <w:rsid w:val="00051A7C"/>
    <w:rsid w:val="00051CA2"/>
    <w:rsid w:val="00052501"/>
    <w:rsid w:val="00052608"/>
    <w:rsid w:val="000535E5"/>
    <w:rsid w:val="0005381A"/>
    <w:rsid w:val="00054621"/>
    <w:rsid w:val="00054CC6"/>
    <w:rsid w:val="00054DE4"/>
    <w:rsid w:val="00057B3E"/>
    <w:rsid w:val="00057B68"/>
    <w:rsid w:val="00057E97"/>
    <w:rsid w:val="0006092F"/>
    <w:rsid w:val="00061EEF"/>
    <w:rsid w:val="00064F80"/>
    <w:rsid w:val="0006678D"/>
    <w:rsid w:val="0006684D"/>
    <w:rsid w:val="00066A44"/>
    <w:rsid w:val="00066F4D"/>
    <w:rsid w:val="00070957"/>
    <w:rsid w:val="000713DD"/>
    <w:rsid w:val="00071431"/>
    <w:rsid w:val="00071923"/>
    <w:rsid w:val="00071DAF"/>
    <w:rsid w:val="00072087"/>
    <w:rsid w:val="0007236C"/>
    <w:rsid w:val="000725B4"/>
    <w:rsid w:val="00072AAD"/>
    <w:rsid w:val="00072B77"/>
    <w:rsid w:val="0007301C"/>
    <w:rsid w:val="00073109"/>
    <w:rsid w:val="00074B6E"/>
    <w:rsid w:val="00076475"/>
    <w:rsid w:val="00076AFE"/>
    <w:rsid w:val="00076B4F"/>
    <w:rsid w:val="000777E5"/>
    <w:rsid w:val="0008003F"/>
    <w:rsid w:val="0008037B"/>
    <w:rsid w:val="0008048D"/>
    <w:rsid w:val="00080684"/>
    <w:rsid w:val="00080838"/>
    <w:rsid w:val="000808D4"/>
    <w:rsid w:val="00080D2F"/>
    <w:rsid w:val="00082C9D"/>
    <w:rsid w:val="00082F3F"/>
    <w:rsid w:val="000834DE"/>
    <w:rsid w:val="00083A51"/>
    <w:rsid w:val="00083EED"/>
    <w:rsid w:val="00084BE0"/>
    <w:rsid w:val="00084E14"/>
    <w:rsid w:val="0008503A"/>
    <w:rsid w:val="000854EA"/>
    <w:rsid w:val="000855B1"/>
    <w:rsid w:val="000862C1"/>
    <w:rsid w:val="000862CE"/>
    <w:rsid w:val="00087762"/>
    <w:rsid w:val="00087B38"/>
    <w:rsid w:val="0009006D"/>
    <w:rsid w:val="00090FC8"/>
    <w:rsid w:val="0009129A"/>
    <w:rsid w:val="0009184B"/>
    <w:rsid w:val="00091B19"/>
    <w:rsid w:val="000934F1"/>
    <w:rsid w:val="000950AB"/>
    <w:rsid w:val="000952AF"/>
    <w:rsid w:val="00095EA4"/>
    <w:rsid w:val="0009621C"/>
    <w:rsid w:val="00096488"/>
    <w:rsid w:val="00096A63"/>
    <w:rsid w:val="00097458"/>
    <w:rsid w:val="0009792A"/>
    <w:rsid w:val="00097AD5"/>
    <w:rsid w:val="00097DE7"/>
    <w:rsid w:val="000A0022"/>
    <w:rsid w:val="000A1877"/>
    <w:rsid w:val="000A1AFA"/>
    <w:rsid w:val="000A21B7"/>
    <w:rsid w:val="000A2674"/>
    <w:rsid w:val="000A4DBD"/>
    <w:rsid w:val="000A585E"/>
    <w:rsid w:val="000A5CB3"/>
    <w:rsid w:val="000A5E01"/>
    <w:rsid w:val="000A6E55"/>
    <w:rsid w:val="000A7C3D"/>
    <w:rsid w:val="000A7FBA"/>
    <w:rsid w:val="000B0A4F"/>
    <w:rsid w:val="000B1E79"/>
    <w:rsid w:val="000B1F79"/>
    <w:rsid w:val="000B245B"/>
    <w:rsid w:val="000B279C"/>
    <w:rsid w:val="000B5EE1"/>
    <w:rsid w:val="000B6384"/>
    <w:rsid w:val="000B72A1"/>
    <w:rsid w:val="000B7C6A"/>
    <w:rsid w:val="000B7EFF"/>
    <w:rsid w:val="000C06CE"/>
    <w:rsid w:val="000C0963"/>
    <w:rsid w:val="000C0A74"/>
    <w:rsid w:val="000C2805"/>
    <w:rsid w:val="000C3104"/>
    <w:rsid w:val="000C3F98"/>
    <w:rsid w:val="000C4834"/>
    <w:rsid w:val="000C5E89"/>
    <w:rsid w:val="000C62CD"/>
    <w:rsid w:val="000C6E18"/>
    <w:rsid w:val="000D0045"/>
    <w:rsid w:val="000D0502"/>
    <w:rsid w:val="000D1681"/>
    <w:rsid w:val="000D2482"/>
    <w:rsid w:val="000D2513"/>
    <w:rsid w:val="000D30FC"/>
    <w:rsid w:val="000D41DD"/>
    <w:rsid w:val="000D57E7"/>
    <w:rsid w:val="000D601E"/>
    <w:rsid w:val="000D79DE"/>
    <w:rsid w:val="000E16AA"/>
    <w:rsid w:val="000E1D13"/>
    <w:rsid w:val="000E3396"/>
    <w:rsid w:val="000E3FA8"/>
    <w:rsid w:val="000E48ED"/>
    <w:rsid w:val="000E5B3B"/>
    <w:rsid w:val="000E5BCE"/>
    <w:rsid w:val="000E69D0"/>
    <w:rsid w:val="000E7782"/>
    <w:rsid w:val="000F0F63"/>
    <w:rsid w:val="000F21A1"/>
    <w:rsid w:val="000F25A5"/>
    <w:rsid w:val="000F2F37"/>
    <w:rsid w:val="000F377E"/>
    <w:rsid w:val="000F443B"/>
    <w:rsid w:val="000F4683"/>
    <w:rsid w:val="000F536E"/>
    <w:rsid w:val="000F691E"/>
    <w:rsid w:val="000F6AA5"/>
    <w:rsid w:val="000F73A2"/>
    <w:rsid w:val="000F73C1"/>
    <w:rsid w:val="001007FB"/>
    <w:rsid w:val="001017DC"/>
    <w:rsid w:val="0010187A"/>
    <w:rsid w:val="00101AE3"/>
    <w:rsid w:val="001020BB"/>
    <w:rsid w:val="0010214D"/>
    <w:rsid w:val="0010341A"/>
    <w:rsid w:val="001035DE"/>
    <w:rsid w:val="0010410B"/>
    <w:rsid w:val="00104ADC"/>
    <w:rsid w:val="0010553E"/>
    <w:rsid w:val="00105DEE"/>
    <w:rsid w:val="00106103"/>
    <w:rsid w:val="001063B3"/>
    <w:rsid w:val="00106460"/>
    <w:rsid w:val="00106A4A"/>
    <w:rsid w:val="00106B6B"/>
    <w:rsid w:val="00106E38"/>
    <w:rsid w:val="00106E62"/>
    <w:rsid w:val="00107072"/>
    <w:rsid w:val="00107603"/>
    <w:rsid w:val="00107DA6"/>
    <w:rsid w:val="001100FE"/>
    <w:rsid w:val="001100FF"/>
    <w:rsid w:val="00110F4C"/>
    <w:rsid w:val="00111271"/>
    <w:rsid w:val="0011199D"/>
    <w:rsid w:val="001127E3"/>
    <w:rsid w:val="00114A3D"/>
    <w:rsid w:val="0011513A"/>
    <w:rsid w:val="0011636E"/>
    <w:rsid w:val="00116DBF"/>
    <w:rsid w:val="001178C7"/>
    <w:rsid w:val="00117C30"/>
    <w:rsid w:val="00120C0B"/>
    <w:rsid w:val="0012112D"/>
    <w:rsid w:val="00122373"/>
    <w:rsid w:val="00122A8A"/>
    <w:rsid w:val="00123B56"/>
    <w:rsid w:val="00125657"/>
    <w:rsid w:val="00125958"/>
    <w:rsid w:val="00131CAC"/>
    <w:rsid w:val="00132A3E"/>
    <w:rsid w:val="0013445A"/>
    <w:rsid w:val="00134805"/>
    <w:rsid w:val="00135587"/>
    <w:rsid w:val="00135B97"/>
    <w:rsid w:val="00135C53"/>
    <w:rsid w:val="00136145"/>
    <w:rsid w:val="0013626B"/>
    <w:rsid w:val="00136BED"/>
    <w:rsid w:val="001370C2"/>
    <w:rsid w:val="00137BDF"/>
    <w:rsid w:val="00137D4B"/>
    <w:rsid w:val="00141351"/>
    <w:rsid w:val="00141364"/>
    <w:rsid w:val="0014145E"/>
    <w:rsid w:val="0014154F"/>
    <w:rsid w:val="00142089"/>
    <w:rsid w:val="00142926"/>
    <w:rsid w:val="00142F34"/>
    <w:rsid w:val="0014332B"/>
    <w:rsid w:val="0014385B"/>
    <w:rsid w:val="00143A70"/>
    <w:rsid w:val="0014498F"/>
    <w:rsid w:val="001453BD"/>
    <w:rsid w:val="001454CD"/>
    <w:rsid w:val="00145732"/>
    <w:rsid w:val="00145A38"/>
    <w:rsid w:val="00145FB9"/>
    <w:rsid w:val="001469B1"/>
    <w:rsid w:val="00146D5C"/>
    <w:rsid w:val="00147279"/>
    <w:rsid w:val="0014727A"/>
    <w:rsid w:val="00150967"/>
    <w:rsid w:val="001512A6"/>
    <w:rsid w:val="00154ACF"/>
    <w:rsid w:val="00156F51"/>
    <w:rsid w:val="00160729"/>
    <w:rsid w:val="001614B3"/>
    <w:rsid w:val="001615FF"/>
    <w:rsid w:val="00161BC3"/>
    <w:rsid w:val="00163D02"/>
    <w:rsid w:val="001663A4"/>
    <w:rsid w:val="001666C5"/>
    <w:rsid w:val="00167D4A"/>
    <w:rsid w:val="00170414"/>
    <w:rsid w:val="0017124E"/>
    <w:rsid w:val="0017154C"/>
    <w:rsid w:val="00171D71"/>
    <w:rsid w:val="00172027"/>
    <w:rsid w:val="00172E55"/>
    <w:rsid w:val="0017327A"/>
    <w:rsid w:val="0017451A"/>
    <w:rsid w:val="00175497"/>
    <w:rsid w:val="00176096"/>
    <w:rsid w:val="001761AB"/>
    <w:rsid w:val="00176A6C"/>
    <w:rsid w:val="00176B45"/>
    <w:rsid w:val="001775FC"/>
    <w:rsid w:val="00177931"/>
    <w:rsid w:val="001779E9"/>
    <w:rsid w:val="00180259"/>
    <w:rsid w:val="0018080D"/>
    <w:rsid w:val="00180AD0"/>
    <w:rsid w:val="00180E3E"/>
    <w:rsid w:val="00181143"/>
    <w:rsid w:val="001813CD"/>
    <w:rsid w:val="00182AB4"/>
    <w:rsid w:val="00184F69"/>
    <w:rsid w:val="00185231"/>
    <w:rsid w:val="00185711"/>
    <w:rsid w:val="00185EEE"/>
    <w:rsid w:val="00187508"/>
    <w:rsid w:val="00187C5F"/>
    <w:rsid w:val="00187DEF"/>
    <w:rsid w:val="00190A41"/>
    <w:rsid w:val="00191323"/>
    <w:rsid w:val="001914F1"/>
    <w:rsid w:val="00191AEF"/>
    <w:rsid w:val="00191D15"/>
    <w:rsid w:val="001921A9"/>
    <w:rsid w:val="00193622"/>
    <w:rsid w:val="00195254"/>
    <w:rsid w:val="001964B5"/>
    <w:rsid w:val="00196C9F"/>
    <w:rsid w:val="00196EBD"/>
    <w:rsid w:val="0019724D"/>
    <w:rsid w:val="00197385"/>
    <w:rsid w:val="001A14C4"/>
    <w:rsid w:val="001A24AF"/>
    <w:rsid w:val="001A2668"/>
    <w:rsid w:val="001A32FE"/>
    <w:rsid w:val="001A38AD"/>
    <w:rsid w:val="001A3936"/>
    <w:rsid w:val="001A39A6"/>
    <w:rsid w:val="001A42A4"/>
    <w:rsid w:val="001A4954"/>
    <w:rsid w:val="001A568E"/>
    <w:rsid w:val="001A6388"/>
    <w:rsid w:val="001A63BA"/>
    <w:rsid w:val="001A7738"/>
    <w:rsid w:val="001A7817"/>
    <w:rsid w:val="001B02DC"/>
    <w:rsid w:val="001B0FF2"/>
    <w:rsid w:val="001B18BF"/>
    <w:rsid w:val="001B20C3"/>
    <w:rsid w:val="001B2325"/>
    <w:rsid w:val="001B38FF"/>
    <w:rsid w:val="001B3B2E"/>
    <w:rsid w:val="001B3EDA"/>
    <w:rsid w:val="001B4094"/>
    <w:rsid w:val="001B4737"/>
    <w:rsid w:val="001B4C0B"/>
    <w:rsid w:val="001B5304"/>
    <w:rsid w:val="001B5D02"/>
    <w:rsid w:val="001B62DE"/>
    <w:rsid w:val="001B6702"/>
    <w:rsid w:val="001B6FAC"/>
    <w:rsid w:val="001B70B6"/>
    <w:rsid w:val="001B7363"/>
    <w:rsid w:val="001C0851"/>
    <w:rsid w:val="001C0E12"/>
    <w:rsid w:val="001C0F7A"/>
    <w:rsid w:val="001C39B4"/>
    <w:rsid w:val="001C3D41"/>
    <w:rsid w:val="001C3F12"/>
    <w:rsid w:val="001C4487"/>
    <w:rsid w:val="001C4600"/>
    <w:rsid w:val="001C506B"/>
    <w:rsid w:val="001C5E00"/>
    <w:rsid w:val="001C6112"/>
    <w:rsid w:val="001C61C4"/>
    <w:rsid w:val="001C6867"/>
    <w:rsid w:val="001C7818"/>
    <w:rsid w:val="001D001D"/>
    <w:rsid w:val="001D0149"/>
    <w:rsid w:val="001D0278"/>
    <w:rsid w:val="001D13E2"/>
    <w:rsid w:val="001D18DC"/>
    <w:rsid w:val="001D51C7"/>
    <w:rsid w:val="001D5226"/>
    <w:rsid w:val="001D5984"/>
    <w:rsid w:val="001D6011"/>
    <w:rsid w:val="001D669F"/>
    <w:rsid w:val="001D6842"/>
    <w:rsid w:val="001D7530"/>
    <w:rsid w:val="001D7DDA"/>
    <w:rsid w:val="001E30B9"/>
    <w:rsid w:val="001E382D"/>
    <w:rsid w:val="001E41F7"/>
    <w:rsid w:val="001E4B3B"/>
    <w:rsid w:val="001E4DBA"/>
    <w:rsid w:val="001E4EEC"/>
    <w:rsid w:val="001E5B72"/>
    <w:rsid w:val="001E5C2A"/>
    <w:rsid w:val="001E6211"/>
    <w:rsid w:val="001E6ABB"/>
    <w:rsid w:val="001E71BD"/>
    <w:rsid w:val="001F1D00"/>
    <w:rsid w:val="001F2BA1"/>
    <w:rsid w:val="001F2EAF"/>
    <w:rsid w:val="001F3661"/>
    <w:rsid w:val="001F3701"/>
    <w:rsid w:val="001F4559"/>
    <w:rsid w:val="001F54BE"/>
    <w:rsid w:val="001F6316"/>
    <w:rsid w:val="002004D8"/>
    <w:rsid w:val="00200836"/>
    <w:rsid w:val="00200A34"/>
    <w:rsid w:val="002010F5"/>
    <w:rsid w:val="0020153C"/>
    <w:rsid w:val="0020278B"/>
    <w:rsid w:val="002036B3"/>
    <w:rsid w:val="00203E5B"/>
    <w:rsid w:val="002044DD"/>
    <w:rsid w:val="00204641"/>
    <w:rsid w:val="00205445"/>
    <w:rsid w:val="00205660"/>
    <w:rsid w:val="00206C3E"/>
    <w:rsid w:val="00206F67"/>
    <w:rsid w:val="00211340"/>
    <w:rsid w:val="002116A0"/>
    <w:rsid w:val="002117EF"/>
    <w:rsid w:val="0021235C"/>
    <w:rsid w:val="00213205"/>
    <w:rsid w:val="002134C0"/>
    <w:rsid w:val="0021362D"/>
    <w:rsid w:val="002148FC"/>
    <w:rsid w:val="00215479"/>
    <w:rsid w:val="002159B5"/>
    <w:rsid w:val="002159B7"/>
    <w:rsid w:val="00215F94"/>
    <w:rsid w:val="00216D88"/>
    <w:rsid w:val="00217D84"/>
    <w:rsid w:val="00220C70"/>
    <w:rsid w:val="002213B8"/>
    <w:rsid w:val="0022256C"/>
    <w:rsid w:val="002226E2"/>
    <w:rsid w:val="00222DE7"/>
    <w:rsid w:val="002245F2"/>
    <w:rsid w:val="002247BC"/>
    <w:rsid w:val="00224DFA"/>
    <w:rsid w:val="00225DA0"/>
    <w:rsid w:val="00227152"/>
    <w:rsid w:val="00227531"/>
    <w:rsid w:val="00227692"/>
    <w:rsid w:val="00227939"/>
    <w:rsid w:val="00227E34"/>
    <w:rsid w:val="002301E4"/>
    <w:rsid w:val="002315E3"/>
    <w:rsid w:val="00231D7B"/>
    <w:rsid w:val="0023220D"/>
    <w:rsid w:val="00232D1D"/>
    <w:rsid w:val="002342E0"/>
    <w:rsid w:val="00234CC4"/>
    <w:rsid w:val="002351B4"/>
    <w:rsid w:val="002352B6"/>
    <w:rsid w:val="002352DE"/>
    <w:rsid w:val="00235C59"/>
    <w:rsid w:val="00236DC2"/>
    <w:rsid w:val="002375BA"/>
    <w:rsid w:val="002376A5"/>
    <w:rsid w:val="00237EB7"/>
    <w:rsid w:val="002410C7"/>
    <w:rsid w:val="00241D50"/>
    <w:rsid w:val="00242D9E"/>
    <w:rsid w:val="00244EA6"/>
    <w:rsid w:val="002457D8"/>
    <w:rsid w:val="00245B7F"/>
    <w:rsid w:val="00245BC4"/>
    <w:rsid w:val="002461C9"/>
    <w:rsid w:val="002468F6"/>
    <w:rsid w:val="00246E3D"/>
    <w:rsid w:val="0024737C"/>
    <w:rsid w:val="002512A2"/>
    <w:rsid w:val="0025175C"/>
    <w:rsid w:val="00251FCE"/>
    <w:rsid w:val="00253234"/>
    <w:rsid w:val="00253B8B"/>
    <w:rsid w:val="002541B3"/>
    <w:rsid w:val="002556B9"/>
    <w:rsid w:val="00255AA2"/>
    <w:rsid w:val="00256460"/>
    <w:rsid w:val="00257718"/>
    <w:rsid w:val="002602FD"/>
    <w:rsid w:val="002605B0"/>
    <w:rsid w:val="00260775"/>
    <w:rsid w:val="00260FC3"/>
    <w:rsid w:val="00262636"/>
    <w:rsid w:val="00262B1B"/>
    <w:rsid w:val="002638C4"/>
    <w:rsid w:val="00264059"/>
    <w:rsid w:val="00264446"/>
    <w:rsid w:val="002652D5"/>
    <w:rsid w:val="00266D81"/>
    <w:rsid w:val="00270165"/>
    <w:rsid w:val="00270D28"/>
    <w:rsid w:val="002711F9"/>
    <w:rsid w:val="002715F7"/>
    <w:rsid w:val="00271653"/>
    <w:rsid w:val="0027316E"/>
    <w:rsid w:val="002738CF"/>
    <w:rsid w:val="00273DF1"/>
    <w:rsid w:val="002745A3"/>
    <w:rsid w:val="00274DC5"/>
    <w:rsid w:val="0027689A"/>
    <w:rsid w:val="00276B83"/>
    <w:rsid w:val="00276BD2"/>
    <w:rsid w:val="00277821"/>
    <w:rsid w:val="00280A53"/>
    <w:rsid w:val="00281780"/>
    <w:rsid w:val="002819BC"/>
    <w:rsid w:val="00281A20"/>
    <w:rsid w:val="00282180"/>
    <w:rsid w:val="0028261F"/>
    <w:rsid w:val="002829D1"/>
    <w:rsid w:val="00282C8C"/>
    <w:rsid w:val="002831C8"/>
    <w:rsid w:val="002841DE"/>
    <w:rsid w:val="00284CBB"/>
    <w:rsid w:val="002867B5"/>
    <w:rsid w:val="002867C1"/>
    <w:rsid w:val="00286FCA"/>
    <w:rsid w:val="00287854"/>
    <w:rsid w:val="00287B6B"/>
    <w:rsid w:val="00287E2E"/>
    <w:rsid w:val="0029076F"/>
    <w:rsid w:val="002907EC"/>
    <w:rsid w:val="00291438"/>
    <w:rsid w:val="00291C16"/>
    <w:rsid w:val="00292365"/>
    <w:rsid w:val="002923B0"/>
    <w:rsid w:val="0029251B"/>
    <w:rsid w:val="002935E0"/>
    <w:rsid w:val="00294C23"/>
    <w:rsid w:val="00296E4D"/>
    <w:rsid w:val="0029757C"/>
    <w:rsid w:val="002978F8"/>
    <w:rsid w:val="00297AEF"/>
    <w:rsid w:val="002A09D3"/>
    <w:rsid w:val="002A0B5D"/>
    <w:rsid w:val="002A1B3F"/>
    <w:rsid w:val="002A2995"/>
    <w:rsid w:val="002A2E79"/>
    <w:rsid w:val="002A2F8F"/>
    <w:rsid w:val="002A33AF"/>
    <w:rsid w:val="002A39A2"/>
    <w:rsid w:val="002A3B1A"/>
    <w:rsid w:val="002A486C"/>
    <w:rsid w:val="002A571E"/>
    <w:rsid w:val="002A5DEE"/>
    <w:rsid w:val="002A6FF9"/>
    <w:rsid w:val="002A7A48"/>
    <w:rsid w:val="002A7E08"/>
    <w:rsid w:val="002B0014"/>
    <w:rsid w:val="002B01B5"/>
    <w:rsid w:val="002B06AB"/>
    <w:rsid w:val="002B0B02"/>
    <w:rsid w:val="002B0BF5"/>
    <w:rsid w:val="002B12E7"/>
    <w:rsid w:val="002B20FA"/>
    <w:rsid w:val="002B3A45"/>
    <w:rsid w:val="002B479B"/>
    <w:rsid w:val="002B5115"/>
    <w:rsid w:val="002B5643"/>
    <w:rsid w:val="002B5EFF"/>
    <w:rsid w:val="002B5FC1"/>
    <w:rsid w:val="002B6979"/>
    <w:rsid w:val="002B7A7D"/>
    <w:rsid w:val="002C0294"/>
    <w:rsid w:val="002C0543"/>
    <w:rsid w:val="002C100D"/>
    <w:rsid w:val="002C13CF"/>
    <w:rsid w:val="002C189D"/>
    <w:rsid w:val="002C1DB5"/>
    <w:rsid w:val="002C22D4"/>
    <w:rsid w:val="002C2318"/>
    <w:rsid w:val="002C2323"/>
    <w:rsid w:val="002C3278"/>
    <w:rsid w:val="002C3365"/>
    <w:rsid w:val="002C3A9D"/>
    <w:rsid w:val="002C48D7"/>
    <w:rsid w:val="002C4BEC"/>
    <w:rsid w:val="002C5BEE"/>
    <w:rsid w:val="002C5EE9"/>
    <w:rsid w:val="002C634C"/>
    <w:rsid w:val="002C6505"/>
    <w:rsid w:val="002C6BF5"/>
    <w:rsid w:val="002D0CD3"/>
    <w:rsid w:val="002D0DE9"/>
    <w:rsid w:val="002D10F5"/>
    <w:rsid w:val="002D11AA"/>
    <w:rsid w:val="002D1728"/>
    <w:rsid w:val="002D28CA"/>
    <w:rsid w:val="002D489E"/>
    <w:rsid w:val="002D5BF8"/>
    <w:rsid w:val="002D6070"/>
    <w:rsid w:val="002D6985"/>
    <w:rsid w:val="002D6C54"/>
    <w:rsid w:val="002D796F"/>
    <w:rsid w:val="002E0191"/>
    <w:rsid w:val="002E1FAC"/>
    <w:rsid w:val="002E29C7"/>
    <w:rsid w:val="002E48D0"/>
    <w:rsid w:val="002E5399"/>
    <w:rsid w:val="002E6DBC"/>
    <w:rsid w:val="002F014B"/>
    <w:rsid w:val="002F121C"/>
    <w:rsid w:val="002F16D9"/>
    <w:rsid w:val="002F24B1"/>
    <w:rsid w:val="002F2649"/>
    <w:rsid w:val="002F2727"/>
    <w:rsid w:val="002F40D1"/>
    <w:rsid w:val="002F41B8"/>
    <w:rsid w:val="002F4605"/>
    <w:rsid w:val="002F4701"/>
    <w:rsid w:val="002F496F"/>
    <w:rsid w:val="002F5482"/>
    <w:rsid w:val="002F5D65"/>
    <w:rsid w:val="002F6142"/>
    <w:rsid w:val="002F64D9"/>
    <w:rsid w:val="002F64F1"/>
    <w:rsid w:val="002F692D"/>
    <w:rsid w:val="002F6A34"/>
    <w:rsid w:val="002F715B"/>
    <w:rsid w:val="002F723A"/>
    <w:rsid w:val="002F7B08"/>
    <w:rsid w:val="002F7DE0"/>
    <w:rsid w:val="00300685"/>
    <w:rsid w:val="00300A67"/>
    <w:rsid w:val="00302245"/>
    <w:rsid w:val="00303D9D"/>
    <w:rsid w:val="003041A0"/>
    <w:rsid w:val="00305BEB"/>
    <w:rsid w:val="00305FB3"/>
    <w:rsid w:val="00306280"/>
    <w:rsid w:val="00307DBA"/>
    <w:rsid w:val="0031050C"/>
    <w:rsid w:val="00311171"/>
    <w:rsid w:val="00311B6A"/>
    <w:rsid w:val="00312DF1"/>
    <w:rsid w:val="00313E61"/>
    <w:rsid w:val="003141CC"/>
    <w:rsid w:val="00314574"/>
    <w:rsid w:val="00315FEF"/>
    <w:rsid w:val="003160F5"/>
    <w:rsid w:val="003162AE"/>
    <w:rsid w:val="0031692E"/>
    <w:rsid w:val="00316BD1"/>
    <w:rsid w:val="00316C8E"/>
    <w:rsid w:val="00320117"/>
    <w:rsid w:val="00321154"/>
    <w:rsid w:val="00322063"/>
    <w:rsid w:val="00322C6B"/>
    <w:rsid w:val="00323352"/>
    <w:rsid w:val="00325029"/>
    <w:rsid w:val="003267BB"/>
    <w:rsid w:val="003268E0"/>
    <w:rsid w:val="00326B04"/>
    <w:rsid w:val="003275EA"/>
    <w:rsid w:val="00327963"/>
    <w:rsid w:val="00327A89"/>
    <w:rsid w:val="00333CC7"/>
    <w:rsid w:val="003344D9"/>
    <w:rsid w:val="003344EB"/>
    <w:rsid w:val="003372EA"/>
    <w:rsid w:val="00337A16"/>
    <w:rsid w:val="00337B1D"/>
    <w:rsid w:val="00340C4B"/>
    <w:rsid w:val="003413E3"/>
    <w:rsid w:val="00342D21"/>
    <w:rsid w:val="003449B6"/>
    <w:rsid w:val="00344DDB"/>
    <w:rsid w:val="0034549B"/>
    <w:rsid w:val="00345556"/>
    <w:rsid w:val="00345758"/>
    <w:rsid w:val="00345975"/>
    <w:rsid w:val="00345CA8"/>
    <w:rsid w:val="003460BF"/>
    <w:rsid w:val="003461B0"/>
    <w:rsid w:val="00346FFA"/>
    <w:rsid w:val="0034741F"/>
    <w:rsid w:val="00347890"/>
    <w:rsid w:val="00350290"/>
    <w:rsid w:val="00350893"/>
    <w:rsid w:val="00350A7D"/>
    <w:rsid w:val="00351C99"/>
    <w:rsid w:val="00352F23"/>
    <w:rsid w:val="003539B9"/>
    <w:rsid w:val="00354019"/>
    <w:rsid w:val="00354DA4"/>
    <w:rsid w:val="00354F26"/>
    <w:rsid w:val="00356855"/>
    <w:rsid w:val="00356EA9"/>
    <w:rsid w:val="003579F6"/>
    <w:rsid w:val="00360713"/>
    <w:rsid w:val="003610EF"/>
    <w:rsid w:val="003614F6"/>
    <w:rsid w:val="00361792"/>
    <w:rsid w:val="00361D62"/>
    <w:rsid w:val="00361F14"/>
    <w:rsid w:val="00362546"/>
    <w:rsid w:val="003629CB"/>
    <w:rsid w:val="00362BAD"/>
    <w:rsid w:val="00362ECF"/>
    <w:rsid w:val="0036631D"/>
    <w:rsid w:val="00366E4B"/>
    <w:rsid w:val="00370DC3"/>
    <w:rsid w:val="00371618"/>
    <w:rsid w:val="00371ADB"/>
    <w:rsid w:val="003734CB"/>
    <w:rsid w:val="00373B2C"/>
    <w:rsid w:val="00373C0F"/>
    <w:rsid w:val="0037467B"/>
    <w:rsid w:val="003753EB"/>
    <w:rsid w:val="0037563B"/>
    <w:rsid w:val="00375EAD"/>
    <w:rsid w:val="00377729"/>
    <w:rsid w:val="00377EBC"/>
    <w:rsid w:val="00382427"/>
    <w:rsid w:val="00383667"/>
    <w:rsid w:val="00383819"/>
    <w:rsid w:val="00383C67"/>
    <w:rsid w:val="00384F48"/>
    <w:rsid w:val="003860AA"/>
    <w:rsid w:val="0038612C"/>
    <w:rsid w:val="00386230"/>
    <w:rsid w:val="0038624B"/>
    <w:rsid w:val="003871A4"/>
    <w:rsid w:val="00390D3B"/>
    <w:rsid w:val="00391A56"/>
    <w:rsid w:val="00391D1C"/>
    <w:rsid w:val="003925C2"/>
    <w:rsid w:val="003938C4"/>
    <w:rsid w:val="003944FC"/>
    <w:rsid w:val="003954E6"/>
    <w:rsid w:val="003959B9"/>
    <w:rsid w:val="00395E30"/>
    <w:rsid w:val="0039711D"/>
    <w:rsid w:val="003A104F"/>
    <w:rsid w:val="003A27F5"/>
    <w:rsid w:val="003A3242"/>
    <w:rsid w:val="003A3E26"/>
    <w:rsid w:val="003A3E7D"/>
    <w:rsid w:val="003A409F"/>
    <w:rsid w:val="003A49B8"/>
    <w:rsid w:val="003A4B12"/>
    <w:rsid w:val="003A539B"/>
    <w:rsid w:val="003A549C"/>
    <w:rsid w:val="003A589A"/>
    <w:rsid w:val="003A5BE8"/>
    <w:rsid w:val="003A5FE1"/>
    <w:rsid w:val="003A7260"/>
    <w:rsid w:val="003A748C"/>
    <w:rsid w:val="003A7C9C"/>
    <w:rsid w:val="003A7CA4"/>
    <w:rsid w:val="003B0C21"/>
    <w:rsid w:val="003B15EC"/>
    <w:rsid w:val="003B1CDC"/>
    <w:rsid w:val="003B22E9"/>
    <w:rsid w:val="003B2CEF"/>
    <w:rsid w:val="003B33A9"/>
    <w:rsid w:val="003B49A7"/>
    <w:rsid w:val="003B6F29"/>
    <w:rsid w:val="003B74F9"/>
    <w:rsid w:val="003B79DA"/>
    <w:rsid w:val="003C08CB"/>
    <w:rsid w:val="003C096C"/>
    <w:rsid w:val="003C1978"/>
    <w:rsid w:val="003C1E9E"/>
    <w:rsid w:val="003C27D0"/>
    <w:rsid w:val="003C2E2D"/>
    <w:rsid w:val="003C30C3"/>
    <w:rsid w:val="003C3580"/>
    <w:rsid w:val="003C39E6"/>
    <w:rsid w:val="003C3E9D"/>
    <w:rsid w:val="003C5BE1"/>
    <w:rsid w:val="003C7217"/>
    <w:rsid w:val="003D2573"/>
    <w:rsid w:val="003D2786"/>
    <w:rsid w:val="003D3CE6"/>
    <w:rsid w:val="003D4158"/>
    <w:rsid w:val="003D6FA3"/>
    <w:rsid w:val="003E06CC"/>
    <w:rsid w:val="003E115D"/>
    <w:rsid w:val="003E1329"/>
    <w:rsid w:val="003E1941"/>
    <w:rsid w:val="003E1CCE"/>
    <w:rsid w:val="003E1F44"/>
    <w:rsid w:val="003E211E"/>
    <w:rsid w:val="003E23A5"/>
    <w:rsid w:val="003E3899"/>
    <w:rsid w:val="003E389B"/>
    <w:rsid w:val="003E3A83"/>
    <w:rsid w:val="003E3C5E"/>
    <w:rsid w:val="003E4904"/>
    <w:rsid w:val="003E5019"/>
    <w:rsid w:val="003E52FC"/>
    <w:rsid w:val="003E5313"/>
    <w:rsid w:val="003E5396"/>
    <w:rsid w:val="003E5613"/>
    <w:rsid w:val="003E5B09"/>
    <w:rsid w:val="003E63EC"/>
    <w:rsid w:val="003E6965"/>
    <w:rsid w:val="003E786D"/>
    <w:rsid w:val="003E7FEC"/>
    <w:rsid w:val="003F0B45"/>
    <w:rsid w:val="003F0F18"/>
    <w:rsid w:val="003F31D5"/>
    <w:rsid w:val="003F3A47"/>
    <w:rsid w:val="003F3D2A"/>
    <w:rsid w:val="003F4170"/>
    <w:rsid w:val="003F43CE"/>
    <w:rsid w:val="003F4FCF"/>
    <w:rsid w:val="003F59CB"/>
    <w:rsid w:val="003F6541"/>
    <w:rsid w:val="003F7555"/>
    <w:rsid w:val="003F7C52"/>
    <w:rsid w:val="00400F61"/>
    <w:rsid w:val="004027AB"/>
    <w:rsid w:val="00403032"/>
    <w:rsid w:val="0040332D"/>
    <w:rsid w:val="004040EF"/>
    <w:rsid w:val="0040506B"/>
    <w:rsid w:val="004053CB"/>
    <w:rsid w:val="00405926"/>
    <w:rsid w:val="00410262"/>
    <w:rsid w:val="0041039A"/>
    <w:rsid w:val="00410791"/>
    <w:rsid w:val="00410BC8"/>
    <w:rsid w:val="00411791"/>
    <w:rsid w:val="0041289A"/>
    <w:rsid w:val="00413400"/>
    <w:rsid w:val="004134F1"/>
    <w:rsid w:val="004136A5"/>
    <w:rsid w:val="0041409F"/>
    <w:rsid w:val="0041419F"/>
    <w:rsid w:val="0041442D"/>
    <w:rsid w:val="004160E5"/>
    <w:rsid w:val="00416E2E"/>
    <w:rsid w:val="004171B2"/>
    <w:rsid w:val="004173E6"/>
    <w:rsid w:val="004205A1"/>
    <w:rsid w:val="00420B72"/>
    <w:rsid w:val="00422748"/>
    <w:rsid w:val="004278B5"/>
    <w:rsid w:val="004300F4"/>
    <w:rsid w:val="00430E75"/>
    <w:rsid w:val="00430EC2"/>
    <w:rsid w:val="004314CE"/>
    <w:rsid w:val="00432B3C"/>
    <w:rsid w:val="00433528"/>
    <w:rsid w:val="004342BE"/>
    <w:rsid w:val="004346AD"/>
    <w:rsid w:val="004356EB"/>
    <w:rsid w:val="00435FAE"/>
    <w:rsid w:val="0043602D"/>
    <w:rsid w:val="0043675F"/>
    <w:rsid w:val="00436804"/>
    <w:rsid w:val="00436B92"/>
    <w:rsid w:val="00440AA8"/>
    <w:rsid w:val="00441D72"/>
    <w:rsid w:val="00441EF1"/>
    <w:rsid w:val="00443AEA"/>
    <w:rsid w:val="00443CF5"/>
    <w:rsid w:val="00444102"/>
    <w:rsid w:val="00446B99"/>
    <w:rsid w:val="00447103"/>
    <w:rsid w:val="0044762D"/>
    <w:rsid w:val="00447946"/>
    <w:rsid w:val="00450E12"/>
    <w:rsid w:val="00451214"/>
    <w:rsid w:val="00451CF6"/>
    <w:rsid w:val="00452298"/>
    <w:rsid w:val="0045366D"/>
    <w:rsid w:val="00454689"/>
    <w:rsid w:val="004547B4"/>
    <w:rsid w:val="00455497"/>
    <w:rsid w:val="00455B9F"/>
    <w:rsid w:val="00456140"/>
    <w:rsid w:val="00456246"/>
    <w:rsid w:val="004568D9"/>
    <w:rsid w:val="00457348"/>
    <w:rsid w:val="00457B1D"/>
    <w:rsid w:val="004601F1"/>
    <w:rsid w:val="00460599"/>
    <w:rsid w:val="00460B17"/>
    <w:rsid w:val="00460BFE"/>
    <w:rsid w:val="004622AB"/>
    <w:rsid w:val="00462490"/>
    <w:rsid w:val="00462D8E"/>
    <w:rsid w:val="0046363A"/>
    <w:rsid w:val="004637AA"/>
    <w:rsid w:val="00463820"/>
    <w:rsid w:val="00464229"/>
    <w:rsid w:val="00464E48"/>
    <w:rsid w:val="00465A4C"/>
    <w:rsid w:val="00466677"/>
    <w:rsid w:val="0046676C"/>
    <w:rsid w:val="00466E8E"/>
    <w:rsid w:val="00470A8F"/>
    <w:rsid w:val="00471998"/>
    <w:rsid w:val="004722EF"/>
    <w:rsid w:val="00472F50"/>
    <w:rsid w:val="00473CB2"/>
    <w:rsid w:val="00473FEF"/>
    <w:rsid w:val="00474371"/>
    <w:rsid w:val="00476FB1"/>
    <w:rsid w:val="00476FD9"/>
    <w:rsid w:val="00477927"/>
    <w:rsid w:val="0048049D"/>
    <w:rsid w:val="0048085A"/>
    <w:rsid w:val="00480CA1"/>
    <w:rsid w:val="00481403"/>
    <w:rsid w:val="00481C68"/>
    <w:rsid w:val="00481CD5"/>
    <w:rsid w:val="004821F6"/>
    <w:rsid w:val="004832FC"/>
    <w:rsid w:val="0048347D"/>
    <w:rsid w:val="004837E8"/>
    <w:rsid w:val="004838A1"/>
    <w:rsid w:val="00483F9A"/>
    <w:rsid w:val="00483FA5"/>
    <w:rsid w:val="004846ED"/>
    <w:rsid w:val="00485B99"/>
    <w:rsid w:val="00486BFA"/>
    <w:rsid w:val="00486E75"/>
    <w:rsid w:val="00487A1C"/>
    <w:rsid w:val="00487E35"/>
    <w:rsid w:val="00490EDD"/>
    <w:rsid w:val="00491A2E"/>
    <w:rsid w:val="00492A45"/>
    <w:rsid w:val="004933CE"/>
    <w:rsid w:val="004938C9"/>
    <w:rsid w:val="00494BEF"/>
    <w:rsid w:val="004957AB"/>
    <w:rsid w:val="00495830"/>
    <w:rsid w:val="004959D5"/>
    <w:rsid w:val="004968A0"/>
    <w:rsid w:val="00496E4C"/>
    <w:rsid w:val="0049788C"/>
    <w:rsid w:val="00497E5B"/>
    <w:rsid w:val="00497F73"/>
    <w:rsid w:val="004A2642"/>
    <w:rsid w:val="004A2673"/>
    <w:rsid w:val="004A3879"/>
    <w:rsid w:val="004A3992"/>
    <w:rsid w:val="004A3E9F"/>
    <w:rsid w:val="004A4005"/>
    <w:rsid w:val="004A4884"/>
    <w:rsid w:val="004A5391"/>
    <w:rsid w:val="004A7924"/>
    <w:rsid w:val="004B0D41"/>
    <w:rsid w:val="004B29CD"/>
    <w:rsid w:val="004B2EEE"/>
    <w:rsid w:val="004B3531"/>
    <w:rsid w:val="004B3807"/>
    <w:rsid w:val="004B38F1"/>
    <w:rsid w:val="004B3D5C"/>
    <w:rsid w:val="004B4C7A"/>
    <w:rsid w:val="004B6114"/>
    <w:rsid w:val="004B6AA4"/>
    <w:rsid w:val="004B729C"/>
    <w:rsid w:val="004B7A61"/>
    <w:rsid w:val="004C0466"/>
    <w:rsid w:val="004C1066"/>
    <w:rsid w:val="004C1386"/>
    <w:rsid w:val="004C1A9A"/>
    <w:rsid w:val="004C2470"/>
    <w:rsid w:val="004C28C6"/>
    <w:rsid w:val="004C41B3"/>
    <w:rsid w:val="004C7106"/>
    <w:rsid w:val="004C7563"/>
    <w:rsid w:val="004C7C78"/>
    <w:rsid w:val="004D002E"/>
    <w:rsid w:val="004D06F0"/>
    <w:rsid w:val="004D193A"/>
    <w:rsid w:val="004D1BA3"/>
    <w:rsid w:val="004D2AC9"/>
    <w:rsid w:val="004D2AE8"/>
    <w:rsid w:val="004D2C13"/>
    <w:rsid w:val="004D3015"/>
    <w:rsid w:val="004D4562"/>
    <w:rsid w:val="004D4F9F"/>
    <w:rsid w:val="004D57B8"/>
    <w:rsid w:val="004D5CF1"/>
    <w:rsid w:val="004D5DC8"/>
    <w:rsid w:val="004D643F"/>
    <w:rsid w:val="004D69D2"/>
    <w:rsid w:val="004E0672"/>
    <w:rsid w:val="004E1177"/>
    <w:rsid w:val="004E1362"/>
    <w:rsid w:val="004E1C7A"/>
    <w:rsid w:val="004E1C92"/>
    <w:rsid w:val="004E1ED5"/>
    <w:rsid w:val="004E2448"/>
    <w:rsid w:val="004E2A9A"/>
    <w:rsid w:val="004E2DD3"/>
    <w:rsid w:val="004E2FEA"/>
    <w:rsid w:val="004E305E"/>
    <w:rsid w:val="004E42D2"/>
    <w:rsid w:val="004E4CEA"/>
    <w:rsid w:val="004E56CC"/>
    <w:rsid w:val="004E6949"/>
    <w:rsid w:val="004E6EC6"/>
    <w:rsid w:val="004F02F1"/>
    <w:rsid w:val="004F06FA"/>
    <w:rsid w:val="004F08C7"/>
    <w:rsid w:val="004F0B42"/>
    <w:rsid w:val="004F1A3D"/>
    <w:rsid w:val="004F2E5A"/>
    <w:rsid w:val="004F38AE"/>
    <w:rsid w:val="004F3C7C"/>
    <w:rsid w:val="004F3E1C"/>
    <w:rsid w:val="004F46E6"/>
    <w:rsid w:val="004F4968"/>
    <w:rsid w:val="004F4E3F"/>
    <w:rsid w:val="004F516A"/>
    <w:rsid w:val="004F6280"/>
    <w:rsid w:val="004F697C"/>
    <w:rsid w:val="004F6CED"/>
    <w:rsid w:val="004F6ECE"/>
    <w:rsid w:val="0050132A"/>
    <w:rsid w:val="005016A8"/>
    <w:rsid w:val="00501B07"/>
    <w:rsid w:val="00501EA8"/>
    <w:rsid w:val="00502006"/>
    <w:rsid w:val="0050286F"/>
    <w:rsid w:val="00503848"/>
    <w:rsid w:val="00503D14"/>
    <w:rsid w:val="00503D75"/>
    <w:rsid w:val="00504B55"/>
    <w:rsid w:val="0050614A"/>
    <w:rsid w:val="00507D02"/>
    <w:rsid w:val="00507E2A"/>
    <w:rsid w:val="005135D9"/>
    <w:rsid w:val="00513781"/>
    <w:rsid w:val="00513DE5"/>
    <w:rsid w:val="00513E1D"/>
    <w:rsid w:val="00514640"/>
    <w:rsid w:val="005166C6"/>
    <w:rsid w:val="00521486"/>
    <w:rsid w:val="005214A7"/>
    <w:rsid w:val="00522580"/>
    <w:rsid w:val="00523C28"/>
    <w:rsid w:val="0052474E"/>
    <w:rsid w:val="00526484"/>
    <w:rsid w:val="00526952"/>
    <w:rsid w:val="00526BBC"/>
    <w:rsid w:val="00527208"/>
    <w:rsid w:val="005274B9"/>
    <w:rsid w:val="0052755F"/>
    <w:rsid w:val="00530302"/>
    <w:rsid w:val="005308FF"/>
    <w:rsid w:val="005309F2"/>
    <w:rsid w:val="00530D24"/>
    <w:rsid w:val="0053194D"/>
    <w:rsid w:val="00533708"/>
    <w:rsid w:val="005342CF"/>
    <w:rsid w:val="00534F7A"/>
    <w:rsid w:val="005350A0"/>
    <w:rsid w:val="00535220"/>
    <w:rsid w:val="005355B7"/>
    <w:rsid w:val="00536900"/>
    <w:rsid w:val="00536D4D"/>
    <w:rsid w:val="00537472"/>
    <w:rsid w:val="00540298"/>
    <w:rsid w:val="00541CDC"/>
    <w:rsid w:val="005420CB"/>
    <w:rsid w:val="00542873"/>
    <w:rsid w:val="00542C9E"/>
    <w:rsid w:val="00543953"/>
    <w:rsid w:val="00543A76"/>
    <w:rsid w:val="00543FDE"/>
    <w:rsid w:val="00544B4E"/>
    <w:rsid w:val="005453F4"/>
    <w:rsid w:val="00545A3D"/>
    <w:rsid w:val="005476F7"/>
    <w:rsid w:val="00547873"/>
    <w:rsid w:val="005507DC"/>
    <w:rsid w:val="00552762"/>
    <w:rsid w:val="00552F5F"/>
    <w:rsid w:val="00554B14"/>
    <w:rsid w:val="0055520C"/>
    <w:rsid w:val="0055521A"/>
    <w:rsid w:val="005553AC"/>
    <w:rsid w:val="005554DD"/>
    <w:rsid w:val="005556F6"/>
    <w:rsid w:val="0055595D"/>
    <w:rsid w:val="00556DB2"/>
    <w:rsid w:val="00557876"/>
    <w:rsid w:val="005578B6"/>
    <w:rsid w:val="00557D49"/>
    <w:rsid w:val="005607FC"/>
    <w:rsid w:val="00562AFD"/>
    <w:rsid w:val="00562E3E"/>
    <w:rsid w:val="00563999"/>
    <w:rsid w:val="005706B5"/>
    <w:rsid w:val="005714FA"/>
    <w:rsid w:val="00571B40"/>
    <w:rsid w:val="005720BB"/>
    <w:rsid w:val="0057368C"/>
    <w:rsid w:val="00573C39"/>
    <w:rsid w:val="00573EE5"/>
    <w:rsid w:val="00573F42"/>
    <w:rsid w:val="0057476C"/>
    <w:rsid w:val="0057502B"/>
    <w:rsid w:val="005750C8"/>
    <w:rsid w:val="00577023"/>
    <w:rsid w:val="00577A5F"/>
    <w:rsid w:val="00577A8B"/>
    <w:rsid w:val="00577CDF"/>
    <w:rsid w:val="00580254"/>
    <w:rsid w:val="005813DF"/>
    <w:rsid w:val="00581446"/>
    <w:rsid w:val="00581509"/>
    <w:rsid w:val="00581850"/>
    <w:rsid w:val="00581962"/>
    <w:rsid w:val="00581D89"/>
    <w:rsid w:val="00582267"/>
    <w:rsid w:val="0058269D"/>
    <w:rsid w:val="00582A8A"/>
    <w:rsid w:val="0058305E"/>
    <w:rsid w:val="00584075"/>
    <w:rsid w:val="00584FCB"/>
    <w:rsid w:val="0058507B"/>
    <w:rsid w:val="00585E01"/>
    <w:rsid w:val="00585F4B"/>
    <w:rsid w:val="005868CD"/>
    <w:rsid w:val="00586D12"/>
    <w:rsid w:val="00590BE5"/>
    <w:rsid w:val="00592EA9"/>
    <w:rsid w:val="00594091"/>
    <w:rsid w:val="00595D74"/>
    <w:rsid w:val="00596451"/>
    <w:rsid w:val="00596A92"/>
    <w:rsid w:val="005977ED"/>
    <w:rsid w:val="005A0AAD"/>
    <w:rsid w:val="005A10AD"/>
    <w:rsid w:val="005A1A80"/>
    <w:rsid w:val="005A1E6F"/>
    <w:rsid w:val="005A26CE"/>
    <w:rsid w:val="005A30D7"/>
    <w:rsid w:val="005A53D7"/>
    <w:rsid w:val="005A706A"/>
    <w:rsid w:val="005A751D"/>
    <w:rsid w:val="005B0949"/>
    <w:rsid w:val="005B1188"/>
    <w:rsid w:val="005B11F5"/>
    <w:rsid w:val="005B2518"/>
    <w:rsid w:val="005B30B2"/>
    <w:rsid w:val="005B310A"/>
    <w:rsid w:val="005B3525"/>
    <w:rsid w:val="005B3C2B"/>
    <w:rsid w:val="005B3DDC"/>
    <w:rsid w:val="005B4EE9"/>
    <w:rsid w:val="005B5054"/>
    <w:rsid w:val="005B5970"/>
    <w:rsid w:val="005B6D8C"/>
    <w:rsid w:val="005B755C"/>
    <w:rsid w:val="005B7A32"/>
    <w:rsid w:val="005B7DC2"/>
    <w:rsid w:val="005B7E6C"/>
    <w:rsid w:val="005C1A14"/>
    <w:rsid w:val="005C2326"/>
    <w:rsid w:val="005C2EBA"/>
    <w:rsid w:val="005C4B55"/>
    <w:rsid w:val="005C4E64"/>
    <w:rsid w:val="005C536C"/>
    <w:rsid w:val="005C5ECB"/>
    <w:rsid w:val="005C6179"/>
    <w:rsid w:val="005C61E6"/>
    <w:rsid w:val="005C6709"/>
    <w:rsid w:val="005C683E"/>
    <w:rsid w:val="005C72E6"/>
    <w:rsid w:val="005C7E8B"/>
    <w:rsid w:val="005C7FAB"/>
    <w:rsid w:val="005D203C"/>
    <w:rsid w:val="005D253B"/>
    <w:rsid w:val="005D28B7"/>
    <w:rsid w:val="005D2A15"/>
    <w:rsid w:val="005D2DB6"/>
    <w:rsid w:val="005D389A"/>
    <w:rsid w:val="005D4160"/>
    <w:rsid w:val="005D419D"/>
    <w:rsid w:val="005D499C"/>
    <w:rsid w:val="005D4B94"/>
    <w:rsid w:val="005D4C6C"/>
    <w:rsid w:val="005D5966"/>
    <w:rsid w:val="005D5FD9"/>
    <w:rsid w:val="005D7453"/>
    <w:rsid w:val="005E004F"/>
    <w:rsid w:val="005E0213"/>
    <w:rsid w:val="005E0257"/>
    <w:rsid w:val="005E08C3"/>
    <w:rsid w:val="005E2BA8"/>
    <w:rsid w:val="005E2DD2"/>
    <w:rsid w:val="005E4B56"/>
    <w:rsid w:val="005E5310"/>
    <w:rsid w:val="005E547B"/>
    <w:rsid w:val="005E550F"/>
    <w:rsid w:val="005E63CE"/>
    <w:rsid w:val="005E757A"/>
    <w:rsid w:val="005E7B04"/>
    <w:rsid w:val="005F10B1"/>
    <w:rsid w:val="005F26D0"/>
    <w:rsid w:val="005F277C"/>
    <w:rsid w:val="005F2A85"/>
    <w:rsid w:val="005F2C83"/>
    <w:rsid w:val="005F5536"/>
    <w:rsid w:val="005F588C"/>
    <w:rsid w:val="005F6935"/>
    <w:rsid w:val="005F713B"/>
    <w:rsid w:val="005F7978"/>
    <w:rsid w:val="005F7EB7"/>
    <w:rsid w:val="006007B7"/>
    <w:rsid w:val="0060106F"/>
    <w:rsid w:val="006014A4"/>
    <w:rsid w:val="00602310"/>
    <w:rsid w:val="00602B73"/>
    <w:rsid w:val="00602FC0"/>
    <w:rsid w:val="00603107"/>
    <w:rsid w:val="006040B5"/>
    <w:rsid w:val="00604415"/>
    <w:rsid w:val="00604E8C"/>
    <w:rsid w:val="00606353"/>
    <w:rsid w:val="006072A9"/>
    <w:rsid w:val="00607A81"/>
    <w:rsid w:val="00607BCA"/>
    <w:rsid w:val="0061077F"/>
    <w:rsid w:val="00610C3F"/>
    <w:rsid w:val="006120E1"/>
    <w:rsid w:val="00612330"/>
    <w:rsid w:val="00612FD3"/>
    <w:rsid w:val="006137CA"/>
    <w:rsid w:val="00613D31"/>
    <w:rsid w:val="00614715"/>
    <w:rsid w:val="00616867"/>
    <w:rsid w:val="006174FF"/>
    <w:rsid w:val="0061787C"/>
    <w:rsid w:val="00620B4A"/>
    <w:rsid w:val="00621B0C"/>
    <w:rsid w:val="00621FE8"/>
    <w:rsid w:val="00622AD7"/>
    <w:rsid w:val="00623396"/>
    <w:rsid w:val="00623E8F"/>
    <w:rsid w:val="00624F47"/>
    <w:rsid w:val="00624F8A"/>
    <w:rsid w:val="006259EC"/>
    <w:rsid w:val="00627321"/>
    <w:rsid w:val="00631584"/>
    <w:rsid w:val="00631B2F"/>
    <w:rsid w:val="006320F1"/>
    <w:rsid w:val="006325B0"/>
    <w:rsid w:val="00632A2C"/>
    <w:rsid w:val="00633087"/>
    <w:rsid w:val="0063351F"/>
    <w:rsid w:val="00634469"/>
    <w:rsid w:val="00634DF4"/>
    <w:rsid w:val="00636190"/>
    <w:rsid w:val="00636666"/>
    <w:rsid w:val="006400FD"/>
    <w:rsid w:val="0064022C"/>
    <w:rsid w:val="00640FAB"/>
    <w:rsid w:val="0064112C"/>
    <w:rsid w:val="00641667"/>
    <w:rsid w:val="00641F46"/>
    <w:rsid w:val="006420EA"/>
    <w:rsid w:val="0064354E"/>
    <w:rsid w:val="006468D2"/>
    <w:rsid w:val="006521BE"/>
    <w:rsid w:val="0065296C"/>
    <w:rsid w:val="00652A23"/>
    <w:rsid w:val="00652FDB"/>
    <w:rsid w:val="00653B28"/>
    <w:rsid w:val="00655237"/>
    <w:rsid w:val="00655365"/>
    <w:rsid w:val="00655BB0"/>
    <w:rsid w:val="00656779"/>
    <w:rsid w:val="006568ED"/>
    <w:rsid w:val="00656A32"/>
    <w:rsid w:val="00656B18"/>
    <w:rsid w:val="00656D35"/>
    <w:rsid w:val="00656DFB"/>
    <w:rsid w:val="00657907"/>
    <w:rsid w:val="0066006E"/>
    <w:rsid w:val="006601FA"/>
    <w:rsid w:val="006611CD"/>
    <w:rsid w:val="00661235"/>
    <w:rsid w:val="006622DB"/>
    <w:rsid w:val="00662E2B"/>
    <w:rsid w:val="00664433"/>
    <w:rsid w:val="006646A8"/>
    <w:rsid w:val="0066490F"/>
    <w:rsid w:val="00664CA1"/>
    <w:rsid w:val="00665B0E"/>
    <w:rsid w:val="00666634"/>
    <w:rsid w:val="006708E5"/>
    <w:rsid w:val="006715DB"/>
    <w:rsid w:val="00671850"/>
    <w:rsid w:val="00671D21"/>
    <w:rsid w:val="0067250F"/>
    <w:rsid w:val="00672951"/>
    <w:rsid w:val="00673C2F"/>
    <w:rsid w:val="00674A4C"/>
    <w:rsid w:val="00674B50"/>
    <w:rsid w:val="006760F9"/>
    <w:rsid w:val="006765F5"/>
    <w:rsid w:val="0067678E"/>
    <w:rsid w:val="00676C2A"/>
    <w:rsid w:val="006779F3"/>
    <w:rsid w:val="00680302"/>
    <w:rsid w:val="00680585"/>
    <w:rsid w:val="00680B76"/>
    <w:rsid w:val="00680DE5"/>
    <w:rsid w:val="00681061"/>
    <w:rsid w:val="00682240"/>
    <w:rsid w:val="00683953"/>
    <w:rsid w:val="0068422F"/>
    <w:rsid w:val="00685261"/>
    <w:rsid w:val="00686D98"/>
    <w:rsid w:val="00686F1E"/>
    <w:rsid w:val="00687308"/>
    <w:rsid w:val="00687CDC"/>
    <w:rsid w:val="00691C48"/>
    <w:rsid w:val="00691CA6"/>
    <w:rsid w:val="0069315F"/>
    <w:rsid w:val="006934CE"/>
    <w:rsid w:val="00694179"/>
    <w:rsid w:val="0069554C"/>
    <w:rsid w:val="00695D19"/>
    <w:rsid w:val="006978EE"/>
    <w:rsid w:val="00697D2C"/>
    <w:rsid w:val="006A0453"/>
    <w:rsid w:val="006A0591"/>
    <w:rsid w:val="006A0BEB"/>
    <w:rsid w:val="006A0D60"/>
    <w:rsid w:val="006A144A"/>
    <w:rsid w:val="006A1AC4"/>
    <w:rsid w:val="006A1D64"/>
    <w:rsid w:val="006A22A1"/>
    <w:rsid w:val="006A25D7"/>
    <w:rsid w:val="006A39FD"/>
    <w:rsid w:val="006A458E"/>
    <w:rsid w:val="006A5D7B"/>
    <w:rsid w:val="006A7556"/>
    <w:rsid w:val="006A7AB4"/>
    <w:rsid w:val="006B1A34"/>
    <w:rsid w:val="006B1A43"/>
    <w:rsid w:val="006B1D32"/>
    <w:rsid w:val="006B304E"/>
    <w:rsid w:val="006B3AB0"/>
    <w:rsid w:val="006B3DA9"/>
    <w:rsid w:val="006B4AFC"/>
    <w:rsid w:val="006B5691"/>
    <w:rsid w:val="006B58EE"/>
    <w:rsid w:val="006B5E98"/>
    <w:rsid w:val="006B6A79"/>
    <w:rsid w:val="006C1E0B"/>
    <w:rsid w:val="006C425F"/>
    <w:rsid w:val="006C4329"/>
    <w:rsid w:val="006C4F0D"/>
    <w:rsid w:val="006C559F"/>
    <w:rsid w:val="006C65AA"/>
    <w:rsid w:val="006D09C5"/>
    <w:rsid w:val="006D0B05"/>
    <w:rsid w:val="006D26C8"/>
    <w:rsid w:val="006D31C8"/>
    <w:rsid w:val="006D5A7D"/>
    <w:rsid w:val="006D622A"/>
    <w:rsid w:val="006D6AF0"/>
    <w:rsid w:val="006E03A4"/>
    <w:rsid w:val="006E0824"/>
    <w:rsid w:val="006E0A3E"/>
    <w:rsid w:val="006E1404"/>
    <w:rsid w:val="006E17E3"/>
    <w:rsid w:val="006E2DF2"/>
    <w:rsid w:val="006E2F9F"/>
    <w:rsid w:val="006E3A2C"/>
    <w:rsid w:val="006E6002"/>
    <w:rsid w:val="006E6657"/>
    <w:rsid w:val="006E70B8"/>
    <w:rsid w:val="006E77F6"/>
    <w:rsid w:val="006F02CF"/>
    <w:rsid w:val="006F1FAB"/>
    <w:rsid w:val="006F206B"/>
    <w:rsid w:val="006F23AF"/>
    <w:rsid w:val="006F2A6C"/>
    <w:rsid w:val="006F3081"/>
    <w:rsid w:val="006F4046"/>
    <w:rsid w:val="006F5048"/>
    <w:rsid w:val="006F58F0"/>
    <w:rsid w:val="006F6B63"/>
    <w:rsid w:val="006F6EE9"/>
    <w:rsid w:val="007018E4"/>
    <w:rsid w:val="007029D0"/>
    <w:rsid w:val="0070345E"/>
    <w:rsid w:val="0070376F"/>
    <w:rsid w:val="00703BA1"/>
    <w:rsid w:val="007042AA"/>
    <w:rsid w:val="007043C1"/>
    <w:rsid w:val="00704E84"/>
    <w:rsid w:val="00705017"/>
    <w:rsid w:val="0070636C"/>
    <w:rsid w:val="00710FDE"/>
    <w:rsid w:val="007117AB"/>
    <w:rsid w:val="00711AA7"/>
    <w:rsid w:val="00713707"/>
    <w:rsid w:val="00713747"/>
    <w:rsid w:val="00713BC9"/>
    <w:rsid w:val="00714000"/>
    <w:rsid w:val="00714C88"/>
    <w:rsid w:val="007153FB"/>
    <w:rsid w:val="00715EF5"/>
    <w:rsid w:val="00716916"/>
    <w:rsid w:val="00716F24"/>
    <w:rsid w:val="00717118"/>
    <w:rsid w:val="00717539"/>
    <w:rsid w:val="00720EC9"/>
    <w:rsid w:val="0072122A"/>
    <w:rsid w:val="00722684"/>
    <w:rsid w:val="00723A5F"/>
    <w:rsid w:val="00723F03"/>
    <w:rsid w:val="00723F15"/>
    <w:rsid w:val="00725F76"/>
    <w:rsid w:val="007261C4"/>
    <w:rsid w:val="00726F36"/>
    <w:rsid w:val="00727097"/>
    <w:rsid w:val="0072774E"/>
    <w:rsid w:val="007278E5"/>
    <w:rsid w:val="00727A1A"/>
    <w:rsid w:val="0073084B"/>
    <w:rsid w:val="007308D9"/>
    <w:rsid w:val="007317BB"/>
    <w:rsid w:val="00731863"/>
    <w:rsid w:val="00731ADC"/>
    <w:rsid w:val="00733228"/>
    <w:rsid w:val="00733628"/>
    <w:rsid w:val="00733BDB"/>
    <w:rsid w:val="0073530A"/>
    <w:rsid w:val="007361B9"/>
    <w:rsid w:val="007369BD"/>
    <w:rsid w:val="00736E29"/>
    <w:rsid w:val="00737D63"/>
    <w:rsid w:val="00737E11"/>
    <w:rsid w:val="00737EF0"/>
    <w:rsid w:val="007411E0"/>
    <w:rsid w:val="00742614"/>
    <w:rsid w:val="00742A3F"/>
    <w:rsid w:val="00742A75"/>
    <w:rsid w:val="00742D5E"/>
    <w:rsid w:val="0074365E"/>
    <w:rsid w:val="007444A6"/>
    <w:rsid w:val="0074601A"/>
    <w:rsid w:val="0074627D"/>
    <w:rsid w:val="0074648A"/>
    <w:rsid w:val="007476D8"/>
    <w:rsid w:val="007511FB"/>
    <w:rsid w:val="007513EB"/>
    <w:rsid w:val="00751602"/>
    <w:rsid w:val="00751CBB"/>
    <w:rsid w:val="00751DAB"/>
    <w:rsid w:val="00752B9C"/>
    <w:rsid w:val="0075308B"/>
    <w:rsid w:val="0075561F"/>
    <w:rsid w:val="007568FA"/>
    <w:rsid w:val="0075691C"/>
    <w:rsid w:val="00756FCA"/>
    <w:rsid w:val="00757266"/>
    <w:rsid w:val="007573AC"/>
    <w:rsid w:val="007576E9"/>
    <w:rsid w:val="007578B3"/>
    <w:rsid w:val="00760AD1"/>
    <w:rsid w:val="00761739"/>
    <w:rsid w:val="0076207E"/>
    <w:rsid w:val="00762127"/>
    <w:rsid w:val="00762E60"/>
    <w:rsid w:val="007638B2"/>
    <w:rsid w:val="0076576A"/>
    <w:rsid w:val="007657DE"/>
    <w:rsid w:val="00765F00"/>
    <w:rsid w:val="0076735B"/>
    <w:rsid w:val="007673B1"/>
    <w:rsid w:val="007676DF"/>
    <w:rsid w:val="007678B7"/>
    <w:rsid w:val="00771F53"/>
    <w:rsid w:val="007733AB"/>
    <w:rsid w:val="0077356B"/>
    <w:rsid w:val="00774599"/>
    <w:rsid w:val="007747CF"/>
    <w:rsid w:val="00774DDB"/>
    <w:rsid w:val="007750B2"/>
    <w:rsid w:val="00775422"/>
    <w:rsid w:val="0077548E"/>
    <w:rsid w:val="0077673D"/>
    <w:rsid w:val="00777F26"/>
    <w:rsid w:val="007807BE"/>
    <w:rsid w:val="00781B39"/>
    <w:rsid w:val="0078266A"/>
    <w:rsid w:val="00782C28"/>
    <w:rsid w:val="00782FEE"/>
    <w:rsid w:val="0078416F"/>
    <w:rsid w:val="0078422C"/>
    <w:rsid w:val="00785D5D"/>
    <w:rsid w:val="00785ECF"/>
    <w:rsid w:val="00786C94"/>
    <w:rsid w:val="00787543"/>
    <w:rsid w:val="00790918"/>
    <w:rsid w:val="00790CE5"/>
    <w:rsid w:val="00791CC2"/>
    <w:rsid w:val="00792A6D"/>
    <w:rsid w:val="00792F48"/>
    <w:rsid w:val="00793563"/>
    <w:rsid w:val="007946B0"/>
    <w:rsid w:val="00795982"/>
    <w:rsid w:val="00796312"/>
    <w:rsid w:val="00797AC2"/>
    <w:rsid w:val="007A0284"/>
    <w:rsid w:val="007A0578"/>
    <w:rsid w:val="007A0830"/>
    <w:rsid w:val="007A0C9B"/>
    <w:rsid w:val="007A0CB5"/>
    <w:rsid w:val="007A1649"/>
    <w:rsid w:val="007A2E34"/>
    <w:rsid w:val="007A36E7"/>
    <w:rsid w:val="007A40F2"/>
    <w:rsid w:val="007A4154"/>
    <w:rsid w:val="007A42D7"/>
    <w:rsid w:val="007A4B89"/>
    <w:rsid w:val="007A5AB9"/>
    <w:rsid w:val="007A67C3"/>
    <w:rsid w:val="007B096F"/>
    <w:rsid w:val="007B0A61"/>
    <w:rsid w:val="007B1662"/>
    <w:rsid w:val="007B18F8"/>
    <w:rsid w:val="007B1E9D"/>
    <w:rsid w:val="007B4519"/>
    <w:rsid w:val="007B49FA"/>
    <w:rsid w:val="007B570C"/>
    <w:rsid w:val="007B5F15"/>
    <w:rsid w:val="007B6459"/>
    <w:rsid w:val="007B656E"/>
    <w:rsid w:val="007B7EE9"/>
    <w:rsid w:val="007C0C8B"/>
    <w:rsid w:val="007C16D6"/>
    <w:rsid w:val="007C1899"/>
    <w:rsid w:val="007C1DA7"/>
    <w:rsid w:val="007C4652"/>
    <w:rsid w:val="007C57B7"/>
    <w:rsid w:val="007C58EA"/>
    <w:rsid w:val="007C5A8B"/>
    <w:rsid w:val="007C71EC"/>
    <w:rsid w:val="007C7C2F"/>
    <w:rsid w:val="007D0BAB"/>
    <w:rsid w:val="007D0F25"/>
    <w:rsid w:val="007D1776"/>
    <w:rsid w:val="007D1988"/>
    <w:rsid w:val="007D1AD5"/>
    <w:rsid w:val="007D1DFD"/>
    <w:rsid w:val="007D2A02"/>
    <w:rsid w:val="007D2A46"/>
    <w:rsid w:val="007D2A85"/>
    <w:rsid w:val="007D410C"/>
    <w:rsid w:val="007D4475"/>
    <w:rsid w:val="007D64F6"/>
    <w:rsid w:val="007E015F"/>
    <w:rsid w:val="007E021F"/>
    <w:rsid w:val="007E0A9A"/>
    <w:rsid w:val="007E1945"/>
    <w:rsid w:val="007E1B50"/>
    <w:rsid w:val="007E1CD2"/>
    <w:rsid w:val="007E2471"/>
    <w:rsid w:val="007E2B96"/>
    <w:rsid w:val="007E2F3F"/>
    <w:rsid w:val="007E30DF"/>
    <w:rsid w:val="007E35A4"/>
    <w:rsid w:val="007E36AC"/>
    <w:rsid w:val="007E47A7"/>
    <w:rsid w:val="007E4F2E"/>
    <w:rsid w:val="007E59F2"/>
    <w:rsid w:val="007E5E20"/>
    <w:rsid w:val="007E5EED"/>
    <w:rsid w:val="007E6008"/>
    <w:rsid w:val="007E6778"/>
    <w:rsid w:val="007E6915"/>
    <w:rsid w:val="007E692F"/>
    <w:rsid w:val="007E7517"/>
    <w:rsid w:val="007F0602"/>
    <w:rsid w:val="007F0618"/>
    <w:rsid w:val="007F0732"/>
    <w:rsid w:val="007F1CDC"/>
    <w:rsid w:val="007F24AB"/>
    <w:rsid w:val="007F268D"/>
    <w:rsid w:val="007F2ED8"/>
    <w:rsid w:val="007F349E"/>
    <w:rsid w:val="007F5666"/>
    <w:rsid w:val="007F5A96"/>
    <w:rsid w:val="007F72E4"/>
    <w:rsid w:val="007F75EA"/>
    <w:rsid w:val="007F79DF"/>
    <w:rsid w:val="007F7AA3"/>
    <w:rsid w:val="007F7B8A"/>
    <w:rsid w:val="007F7C13"/>
    <w:rsid w:val="008019B8"/>
    <w:rsid w:val="00802CB6"/>
    <w:rsid w:val="00803565"/>
    <w:rsid w:val="00803612"/>
    <w:rsid w:val="0080476C"/>
    <w:rsid w:val="008054F9"/>
    <w:rsid w:val="00806486"/>
    <w:rsid w:val="008068D9"/>
    <w:rsid w:val="00806D41"/>
    <w:rsid w:val="00807F84"/>
    <w:rsid w:val="0081012B"/>
    <w:rsid w:val="00810E74"/>
    <w:rsid w:val="00811280"/>
    <w:rsid w:val="00811B8B"/>
    <w:rsid w:val="00811EA4"/>
    <w:rsid w:val="008124C6"/>
    <w:rsid w:val="0081257B"/>
    <w:rsid w:val="00812721"/>
    <w:rsid w:val="008128CF"/>
    <w:rsid w:val="008147DF"/>
    <w:rsid w:val="00814B59"/>
    <w:rsid w:val="0081556A"/>
    <w:rsid w:val="00815B1B"/>
    <w:rsid w:val="008161A4"/>
    <w:rsid w:val="0081682E"/>
    <w:rsid w:val="00817085"/>
    <w:rsid w:val="008170F5"/>
    <w:rsid w:val="008174DA"/>
    <w:rsid w:val="00817623"/>
    <w:rsid w:val="008178E2"/>
    <w:rsid w:val="0082028F"/>
    <w:rsid w:val="00820D56"/>
    <w:rsid w:val="00820E40"/>
    <w:rsid w:val="008222C3"/>
    <w:rsid w:val="008226AF"/>
    <w:rsid w:val="008237CB"/>
    <w:rsid w:val="00823835"/>
    <w:rsid w:val="0082394B"/>
    <w:rsid w:val="008246A0"/>
    <w:rsid w:val="00824F86"/>
    <w:rsid w:val="008251CB"/>
    <w:rsid w:val="00825757"/>
    <w:rsid w:val="008259C5"/>
    <w:rsid w:val="00826AC1"/>
    <w:rsid w:val="0083133A"/>
    <w:rsid w:val="00831ECC"/>
    <w:rsid w:val="00832F4E"/>
    <w:rsid w:val="00833033"/>
    <w:rsid w:val="008330FA"/>
    <w:rsid w:val="00834636"/>
    <w:rsid w:val="008349A8"/>
    <w:rsid w:val="008354A3"/>
    <w:rsid w:val="00836816"/>
    <w:rsid w:val="00841556"/>
    <w:rsid w:val="00843274"/>
    <w:rsid w:val="0084363F"/>
    <w:rsid w:val="00843817"/>
    <w:rsid w:val="0084475E"/>
    <w:rsid w:val="00845D4F"/>
    <w:rsid w:val="00846234"/>
    <w:rsid w:val="0084655B"/>
    <w:rsid w:val="00846BB0"/>
    <w:rsid w:val="00850B14"/>
    <w:rsid w:val="00851383"/>
    <w:rsid w:val="00851563"/>
    <w:rsid w:val="00851688"/>
    <w:rsid w:val="008516FE"/>
    <w:rsid w:val="00851A7C"/>
    <w:rsid w:val="00851DB9"/>
    <w:rsid w:val="00851F82"/>
    <w:rsid w:val="008522C4"/>
    <w:rsid w:val="00852C97"/>
    <w:rsid w:val="00852EDF"/>
    <w:rsid w:val="0085450D"/>
    <w:rsid w:val="00855054"/>
    <w:rsid w:val="008558AA"/>
    <w:rsid w:val="00856EDA"/>
    <w:rsid w:val="0086134D"/>
    <w:rsid w:val="008619CD"/>
    <w:rsid w:val="00861AD4"/>
    <w:rsid w:val="0086225F"/>
    <w:rsid w:val="00862266"/>
    <w:rsid w:val="008623C4"/>
    <w:rsid w:val="008626CD"/>
    <w:rsid w:val="00864F67"/>
    <w:rsid w:val="00865C51"/>
    <w:rsid w:val="008662D1"/>
    <w:rsid w:val="008663AF"/>
    <w:rsid w:val="00866CFB"/>
    <w:rsid w:val="00870F0E"/>
    <w:rsid w:val="008711C0"/>
    <w:rsid w:val="008731B3"/>
    <w:rsid w:val="00873511"/>
    <w:rsid w:val="0087431B"/>
    <w:rsid w:val="0087575D"/>
    <w:rsid w:val="008763C5"/>
    <w:rsid w:val="0087789B"/>
    <w:rsid w:val="00877F78"/>
    <w:rsid w:val="008809A9"/>
    <w:rsid w:val="00880B2E"/>
    <w:rsid w:val="008812F0"/>
    <w:rsid w:val="008813E5"/>
    <w:rsid w:val="008815FE"/>
    <w:rsid w:val="00882D99"/>
    <w:rsid w:val="00883CD8"/>
    <w:rsid w:val="00883E98"/>
    <w:rsid w:val="00884135"/>
    <w:rsid w:val="008845C4"/>
    <w:rsid w:val="00884B45"/>
    <w:rsid w:val="00885736"/>
    <w:rsid w:val="008873BC"/>
    <w:rsid w:val="00887960"/>
    <w:rsid w:val="00887F79"/>
    <w:rsid w:val="00890300"/>
    <w:rsid w:val="00890DE7"/>
    <w:rsid w:val="00890E6E"/>
    <w:rsid w:val="0089106F"/>
    <w:rsid w:val="008912D4"/>
    <w:rsid w:val="00892365"/>
    <w:rsid w:val="00892ED7"/>
    <w:rsid w:val="008938AC"/>
    <w:rsid w:val="00893EA6"/>
    <w:rsid w:val="00894601"/>
    <w:rsid w:val="00894B1A"/>
    <w:rsid w:val="00894F9D"/>
    <w:rsid w:val="00897757"/>
    <w:rsid w:val="008A08C6"/>
    <w:rsid w:val="008A0A40"/>
    <w:rsid w:val="008A0CDC"/>
    <w:rsid w:val="008A11DD"/>
    <w:rsid w:val="008A1952"/>
    <w:rsid w:val="008A26FA"/>
    <w:rsid w:val="008A288E"/>
    <w:rsid w:val="008A30A6"/>
    <w:rsid w:val="008A3B32"/>
    <w:rsid w:val="008A4ADD"/>
    <w:rsid w:val="008A4BDD"/>
    <w:rsid w:val="008A4D88"/>
    <w:rsid w:val="008A5256"/>
    <w:rsid w:val="008A5B3B"/>
    <w:rsid w:val="008A7033"/>
    <w:rsid w:val="008A7E32"/>
    <w:rsid w:val="008B0E3E"/>
    <w:rsid w:val="008B1729"/>
    <w:rsid w:val="008B17EE"/>
    <w:rsid w:val="008B1AAE"/>
    <w:rsid w:val="008B34CE"/>
    <w:rsid w:val="008B34F2"/>
    <w:rsid w:val="008B4D70"/>
    <w:rsid w:val="008B5835"/>
    <w:rsid w:val="008B5904"/>
    <w:rsid w:val="008B59BF"/>
    <w:rsid w:val="008B605D"/>
    <w:rsid w:val="008B6D57"/>
    <w:rsid w:val="008B7B9B"/>
    <w:rsid w:val="008C0438"/>
    <w:rsid w:val="008C28C1"/>
    <w:rsid w:val="008C2E4D"/>
    <w:rsid w:val="008C30F4"/>
    <w:rsid w:val="008C5037"/>
    <w:rsid w:val="008C5A8C"/>
    <w:rsid w:val="008C6754"/>
    <w:rsid w:val="008C75EC"/>
    <w:rsid w:val="008C7F85"/>
    <w:rsid w:val="008D1109"/>
    <w:rsid w:val="008D2166"/>
    <w:rsid w:val="008D2C22"/>
    <w:rsid w:val="008D412C"/>
    <w:rsid w:val="008D47D1"/>
    <w:rsid w:val="008D55CE"/>
    <w:rsid w:val="008D57CF"/>
    <w:rsid w:val="008D6C6E"/>
    <w:rsid w:val="008D76B5"/>
    <w:rsid w:val="008E01E4"/>
    <w:rsid w:val="008E0285"/>
    <w:rsid w:val="008E19C1"/>
    <w:rsid w:val="008E2A4D"/>
    <w:rsid w:val="008E2D17"/>
    <w:rsid w:val="008E2EA9"/>
    <w:rsid w:val="008E322E"/>
    <w:rsid w:val="008E39D7"/>
    <w:rsid w:val="008E3DAE"/>
    <w:rsid w:val="008E5A7B"/>
    <w:rsid w:val="008E5B72"/>
    <w:rsid w:val="008E6235"/>
    <w:rsid w:val="008E68BA"/>
    <w:rsid w:val="008E6DEF"/>
    <w:rsid w:val="008E72B4"/>
    <w:rsid w:val="008F01D1"/>
    <w:rsid w:val="008F172B"/>
    <w:rsid w:val="008F2081"/>
    <w:rsid w:val="008F7FF9"/>
    <w:rsid w:val="009000F4"/>
    <w:rsid w:val="00900AEF"/>
    <w:rsid w:val="009016B7"/>
    <w:rsid w:val="0090189C"/>
    <w:rsid w:val="00901C07"/>
    <w:rsid w:val="00902B2B"/>
    <w:rsid w:val="00903192"/>
    <w:rsid w:val="00903F93"/>
    <w:rsid w:val="00904687"/>
    <w:rsid w:val="0090482C"/>
    <w:rsid w:val="009058A8"/>
    <w:rsid w:val="00906658"/>
    <w:rsid w:val="00907A51"/>
    <w:rsid w:val="00907F52"/>
    <w:rsid w:val="009129F3"/>
    <w:rsid w:val="00912A6C"/>
    <w:rsid w:val="00914937"/>
    <w:rsid w:val="00914B9B"/>
    <w:rsid w:val="009171BC"/>
    <w:rsid w:val="00917750"/>
    <w:rsid w:val="0092083F"/>
    <w:rsid w:val="00920ED2"/>
    <w:rsid w:val="00923707"/>
    <w:rsid w:val="0092482D"/>
    <w:rsid w:val="00925212"/>
    <w:rsid w:val="00925318"/>
    <w:rsid w:val="00925373"/>
    <w:rsid w:val="0092582D"/>
    <w:rsid w:val="0093012F"/>
    <w:rsid w:val="009301F6"/>
    <w:rsid w:val="00931412"/>
    <w:rsid w:val="00931694"/>
    <w:rsid w:val="009319E8"/>
    <w:rsid w:val="00931C2F"/>
    <w:rsid w:val="009337A5"/>
    <w:rsid w:val="00934483"/>
    <w:rsid w:val="0093591D"/>
    <w:rsid w:val="00937764"/>
    <w:rsid w:val="00937776"/>
    <w:rsid w:val="009403E2"/>
    <w:rsid w:val="00940D2A"/>
    <w:rsid w:val="00941295"/>
    <w:rsid w:val="00941CE0"/>
    <w:rsid w:val="00943F7A"/>
    <w:rsid w:val="00945CA8"/>
    <w:rsid w:val="009467B9"/>
    <w:rsid w:val="00947A35"/>
    <w:rsid w:val="00950A31"/>
    <w:rsid w:val="00950F61"/>
    <w:rsid w:val="00951F14"/>
    <w:rsid w:val="00952F23"/>
    <w:rsid w:val="009540D2"/>
    <w:rsid w:val="009548A4"/>
    <w:rsid w:val="00954EFD"/>
    <w:rsid w:val="0095509B"/>
    <w:rsid w:val="009574FE"/>
    <w:rsid w:val="0096086C"/>
    <w:rsid w:val="00963054"/>
    <w:rsid w:val="00963AB7"/>
    <w:rsid w:val="00963B96"/>
    <w:rsid w:val="00963BC9"/>
    <w:rsid w:val="0096495C"/>
    <w:rsid w:val="00964E90"/>
    <w:rsid w:val="00965B42"/>
    <w:rsid w:val="00966982"/>
    <w:rsid w:val="00967337"/>
    <w:rsid w:val="00967407"/>
    <w:rsid w:val="00967511"/>
    <w:rsid w:val="0096779F"/>
    <w:rsid w:val="009700AD"/>
    <w:rsid w:val="00970D02"/>
    <w:rsid w:val="00970DC3"/>
    <w:rsid w:val="0097211B"/>
    <w:rsid w:val="00972353"/>
    <w:rsid w:val="00972BB4"/>
    <w:rsid w:val="009761C5"/>
    <w:rsid w:val="0097664E"/>
    <w:rsid w:val="00976B7C"/>
    <w:rsid w:val="00977DD6"/>
    <w:rsid w:val="00980486"/>
    <w:rsid w:val="00980F37"/>
    <w:rsid w:val="00982BE1"/>
    <w:rsid w:val="00983660"/>
    <w:rsid w:val="00983CCF"/>
    <w:rsid w:val="00984F4D"/>
    <w:rsid w:val="00986343"/>
    <w:rsid w:val="00986B3A"/>
    <w:rsid w:val="0098700B"/>
    <w:rsid w:val="00987F76"/>
    <w:rsid w:val="0099000A"/>
    <w:rsid w:val="009902D9"/>
    <w:rsid w:val="0099118D"/>
    <w:rsid w:val="0099127B"/>
    <w:rsid w:val="00991782"/>
    <w:rsid w:val="00992AD4"/>
    <w:rsid w:val="00993624"/>
    <w:rsid w:val="00993633"/>
    <w:rsid w:val="009944A5"/>
    <w:rsid w:val="00994F61"/>
    <w:rsid w:val="0099505E"/>
    <w:rsid w:val="009951C6"/>
    <w:rsid w:val="0099614E"/>
    <w:rsid w:val="00996709"/>
    <w:rsid w:val="009974F2"/>
    <w:rsid w:val="00997EF2"/>
    <w:rsid w:val="009A00CC"/>
    <w:rsid w:val="009A071F"/>
    <w:rsid w:val="009A0D55"/>
    <w:rsid w:val="009A1671"/>
    <w:rsid w:val="009A18B8"/>
    <w:rsid w:val="009A2185"/>
    <w:rsid w:val="009A2962"/>
    <w:rsid w:val="009A30F0"/>
    <w:rsid w:val="009A45B8"/>
    <w:rsid w:val="009A4BCC"/>
    <w:rsid w:val="009A5DC9"/>
    <w:rsid w:val="009A65E8"/>
    <w:rsid w:val="009A6947"/>
    <w:rsid w:val="009A6B73"/>
    <w:rsid w:val="009A72CE"/>
    <w:rsid w:val="009A7644"/>
    <w:rsid w:val="009B014A"/>
    <w:rsid w:val="009B2AEB"/>
    <w:rsid w:val="009B2E12"/>
    <w:rsid w:val="009B499C"/>
    <w:rsid w:val="009B4F86"/>
    <w:rsid w:val="009B6B2F"/>
    <w:rsid w:val="009B7234"/>
    <w:rsid w:val="009B7760"/>
    <w:rsid w:val="009B7898"/>
    <w:rsid w:val="009C0B09"/>
    <w:rsid w:val="009C1BE8"/>
    <w:rsid w:val="009C1E10"/>
    <w:rsid w:val="009C3747"/>
    <w:rsid w:val="009C3DB8"/>
    <w:rsid w:val="009C43FB"/>
    <w:rsid w:val="009C5098"/>
    <w:rsid w:val="009C5960"/>
    <w:rsid w:val="009C656E"/>
    <w:rsid w:val="009C6EEC"/>
    <w:rsid w:val="009C6EF4"/>
    <w:rsid w:val="009C730E"/>
    <w:rsid w:val="009C7B59"/>
    <w:rsid w:val="009D0212"/>
    <w:rsid w:val="009D0D2A"/>
    <w:rsid w:val="009D19D5"/>
    <w:rsid w:val="009D1A2D"/>
    <w:rsid w:val="009D245D"/>
    <w:rsid w:val="009D2C7C"/>
    <w:rsid w:val="009D3409"/>
    <w:rsid w:val="009D586E"/>
    <w:rsid w:val="009D744F"/>
    <w:rsid w:val="009D7B26"/>
    <w:rsid w:val="009E0038"/>
    <w:rsid w:val="009E0810"/>
    <w:rsid w:val="009E085A"/>
    <w:rsid w:val="009E1B18"/>
    <w:rsid w:val="009E1C41"/>
    <w:rsid w:val="009E1F10"/>
    <w:rsid w:val="009E2157"/>
    <w:rsid w:val="009E2627"/>
    <w:rsid w:val="009E2C46"/>
    <w:rsid w:val="009E4F9B"/>
    <w:rsid w:val="009E58E3"/>
    <w:rsid w:val="009E5EA3"/>
    <w:rsid w:val="009E6D66"/>
    <w:rsid w:val="009E7472"/>
    <w:rsid w:val="009E7B91"/>
    <w:rsid w:val="009F0796"/>
    <w:rsid w:val="009F0DA6"/>
    <w:rsid w:val="009F18E0"/>
    <w:rsid w:val="009F1B67"/>
    <w:rsid w:val="009F1BCC"/>
    <w:rsid w:val="009F1EA9"/>
    <w:rsid w:val="009F2799"/>
    <w:rsid w:val="009F3595"/>
    <w:rsid w:val="009F4524"/>
    <w:rsid w:val="009F4AF8"/>
    <w:rsid w:val="009F5451"/>
    <w:rsid w:val="009F5D64"/>
    <w:rsid w:val="009F5D6B"/>
    <w:rsid w:val="009F6074"/>
    <w:rsid w:val="009F6279"/>
    <w:rsid w:val="009F675F"/>
    <w:rsid w:val="009F72A5"/>
    <w:rsid w:val="009F72B1"/>
    <w:rsid w:val="00A002BA"/>
    <w:rsid w:val="00A00541"/>
    <w:rsid w:val="00A01367"/>
    <w:rsid w:val="00A01EBD"/>
    <w:rsid w:val="00A02096"/>
    <w:rsid w:val="00A0237C"/>
    <w:rsid w:val="00A02ABE"/>
    <w:rsid w:val="00A02EF3"/>
    <w:rsid w:val="00A037BB"/>
    <w:rsid w:val="00A03879"/>
    <w:rsid w:val="00A03BF9"/>
    <w:rsid w:val="00A0556E"/>
    <w:rsid w:val="00A058AC"/>
    <w:rsid w:val="00A06748"/>
    <w:rsid w:val="00A07CC4"/>
    <w:rsid w:val="00A07EFA"/>
    <w:rsid w:val="00A07FFB"/>
    <w:rsid w:val="00A103A7"/>
    <w:rsid w:val="00A12301"/>
    <w:rsid w:val="00A13BCF"/>
    <w:rsid w:val="00A13D67"/>
    <w:rsid w:val="00A142D6"/>
    <w:rsid w:val="00A150B4"/>
    <w:rsid w:val="00A178DB"/>
    <w:rsid w:val="00A1796C"/>
    <w:rsid w:val="00A20093"/>
    <w:rsid w:val="00A20DAD"/>
    <w:rsid w:val="00A22102"/>
    <w:rsid w:val="00A22743"/>
    <w:rsid w:val="00A22BAD"/>
    <w:rsid w:val="00A24457"/>
    <w:rsid w:val="00A24A27"/>
    <w:rsid w:val="00A24F32"/>
    <w:rsid w:val="00A25571"/>
    <w:rsid w:val="00A27105"/>
    <w:rsid w:val="00A300D2"/>
    <w:rsid w:val="00A30296"/>
    <w:rsid w:val="00A31C98"/>
    <w:rsid w:val="00A32195"/>
    <w:rsid w:val="00A329B9"/>
    <w:rsid w:val="00A3398E"/>
    <w:rsid w:val="00A349D9"/>
    <w:rsid w:val="00A35714"/>
    <w:rsid w:val="00A364EB"/>
    <w:rsid w:val="00A3658A"/>
    <w:rsid w:val="00A36ECA"/>
    <w:rsid w:val="00A37285"/>
    <w:rsid w:val="00A37BAA"/>
    <w:rsid w:val="00A37F01"/>
    <w:rsid w:val="00A4060E"/>
    <w:rsid w:val="00A40B3C"/>
    <w:rsid w:val="00A410B0"/>
    <w:rsid w:val="00A41750"/>
    <w:rsid w:val="00A42333"/>
    <w:rsid w:val="00A43EE1"/>
    <w:rsid w:val="00A44760"/>
    <w:rsid w:val="00A44AAE"/>
    <w:rsid w:val="00A46A45"/>
    <w:rsid w:val="00A47302"/>
    <w:rsid w:val="00A47728"/>
    <w:rsid w:val="00A505A4"/>
    <w:rsid w:val="00A515D9"/>
    <w:rsid w:val="00A51A89"/>
    <w:rsid w:val="00A5245A"/>
    <w:rsid w:val="00A52B8A"/>
    <w:rsid w:val="00A52BE0"/>
    <w:rsid w:val="00A531D2"/>
    <w:rsid w:val="00A53288"/>
    <w:rsid w:val="00A534E7"/>
    <w:rsid w:val="00A539FD"/>
    <w:rsid w:val="00A54A60"/>
    <w:rsid w:val="00A54F87"/>
    <w:rsid w:val="00A5523D"/>
    <w:rsid w:val="00A556C6"/>
    <w:rsid w:val="00A55F0C"/>
    <w:rsid w:val="00A57436"/>
    <w:rsid w:val="00A57961"/>
    <w:rsid w:val="00A579F0"/>
    <w:rsid w:val="00A61F42"/>
    <w:rsid w:val="00A6214B"/>
    <w:rsid w:val="00A621E5"/>
    <w:rsid w:val="00A6382E"/>
    <w:rsid w:val="00A65125"/>
    <w:rsid w:val="00A65680"/>
    <w:rsid w:val="00A65E23"/>
    <w:rsid w:val="00A665BE"/>
    <w:rsid w:val="00A6688D"/>
    <w:rsid w:val="00A67072"/>
    <w:rsid w:val="00A673A0"/>
    <w:rsid w:val="00A6744F"/>
    <w:rsid w:val="00A7168E"/>
    <w:rsid w:val="00A73D37"/>
    <w:rsid w:val="00A73FA6"/>
    <w:rsid w:val="00A7532F"/>
    <w:rsid w:val="00A75ACB"/>
    <w:rsid w:val="00A76E5D"/>
    <w:rsid w:val="00A81AF3"/>
    <w:rsid w:val="00A82F82"/>
    <w:rsid w:val="00A83607"/>
    <w:rsid w:val="00A83B48"/>
    <w:rsid w:val="00A844F5"/>
    <w:rsid w:val="00A863C6"/>
    <w:rsid w:val="00A864EE"/>
    <w:rsid w:val="00A867EA"/>
    <w:rsid w:val="00A86AFE"/>
    <w:rsid w:val="00A86CB6"/>
    <w:rsid w:val="00A873D4"/>
    <w:rsid w:val="00A87702"/>
    <w:rsid w:val="00A917A3"/>
    <w:rsid w:val="00A91900"/>
    <w:rsid w:val="00A91B88"/>
    <w:rsid w:val="00A91C00"/>
    <w:rsid w:val="00A9229B"/>
    <w:rsid w:val="00A9268B"/>
    <w:rsid w:val="00A926F1"/>
    <w:rsid w:val="00A92AB8"/>
    <w:rsid w:val="00A93FAC"/>
    <w:rsid w:val="00A965B7"/>
    <w:rsid w:val="00A973F5"/>
    <w:rsid w:val="00A9793A"/>
    <w:rsid w:val="00A97E4A"/>
    <w:rsid w:val="00AA0054"/>
    <w:rsid w:val="00AA0A17"/>
    <w:rsid w:val="00AA152A"/>
    <w:rsid w:val="00AA16B2"/>
    <w:rsid w:val="00AA1C68"/>
    <w:rsid w:val="00AA1F9E"/>
    <w:rsid w:val="00AA2952"/>
    <w:rsid w:val="00AA31C3"/>
    <w:rsid w:val="00AA35BF"/>
    <w:rsid w:val="00AA3B07"/>
    <w:rsid w:val="00AA3B96"/>
    <w:rsid w:val="00AA4899"/>
    <w:rsid w:val="00AA4960"/>
    <w:rsid w:val="00AA5866"/>
    <w:rsid w:val="00AA5CA6"/>
    <w:rsid w:val="00AA5CD8"/>
    <w:rsid w:val="00AA66AA"/>
    <w:rsid w:val="00AA695C"/>
    <w:rsid w:val="00AA76F9"/>
    <w:rsid w:val="00AB1987"/>
    <w:rsid w:val="00AB2962"/>
    <w:rsid w:val="00AB2CB7"/>
    <w:rsid w:val="00AB3B4E"/>
    <w:rsid w:val="00AB3DED"/>
    <w:rsid w:val="00AB3ED4"/>
    <w:rsid w:val="00AB4249"/>
    <w:rsid w:val="00AB446B"/>
    <w:rsid w:val="00AB4692"/>
    <w:rsid w:val="00AB4B79"/>
    <w:rsid w:val="00AB4E49"/>
    <w:rsid w:val="00AC0347"/>
    <w:rsid w:val="00AC0FE4"/>
    <w:rsid w:val="00AC248F"/>
    <w:rsid w:val="00AC263C"/>
    <w:rsid w:val="00AC2F29"/>
    <w:rsid w:val="00AC33AE"/>
    <w:rsid w:val="00AC36F3"/>
    <w:rsid w:val="00AC3B01"/>
    <w:rsid w:val="00AC3F87"/>
    <w:rsid w:val="00AC40C5"/>
    <w:rsid w:val="00AC4746"/>
    <w:rsid w:val="00AC4A8B"/>
    <w:rsid w:val="00AC4C36"/>
    <w:rsid w:val="00AC7168"/>
    <w:rsid w:val="00AC7BEF"/>
    <w:rsid w:val="00AC7F0E"/>
    <w:rsid w:val="00AD0444"/>
    <w:rsid w:val="00AD054E"/>
    <w:rsid w:val="00AD0914"/>
    <w:rsid w:val="00AD0E98"/>
    <w:rsid w:val="00AD0EFD"/>
    <w:rsid w:val="00AD1A67"/>
    <w:rsid w:val="00AD1C1B"/>
    <w:rsid w:val="00AD1EE1"/>
    <w:rsid w:val="00AD282C"/>
    <w:rsid w:val="00AD30D6"/>
    <w:rsid w:val="00AD3733"/>
    <w:rsid w:val="00AD442D"/>
    <w:rsid w:val="00AD482A"/>
    <w:rsid w:val="00AD48F7"/>
    <w:rsid w:val="00AD4A4D"/>
    <w:rsid w:val="00AD5A75"/>
    <w:rsid w:val="00AD6D29"/>
    <w:rsid w:val="00AD7A12"/>
    <w:rsid w:val="00AD7D83"/>
    <w:rsid w:val="00AE1794"/>
    <w:rsid w:val="00AE38D9"/>
    <w:rsid w:val="00AE42E4"/>
    <w:rsid w:val="00AE5AB6"/>
    <w:rsid w:val="00AE6172"/>
    <w:rsid w:val="00AE631E"/>
    <w:rsid w:val="00AE75F4"/>
    <w:rsid w:val="00AE79ED"/>
    <w:rsid w:val="00AF11A6"/>
    <w:rsid w:val="00AF18DD"/>
    <w:rsid w:val="00AF2E9B"/>
    <w:rsid w:val="00AF426D"/>
    <w:rsid w:val="00AF45F1"/>
    <w:rsid w:val="00AF63C5"/>
    <w:rsid w:val="00AF6ED2"/>
    <w:rsid w:val="00AF73AE"/>
    <w:rsid w:val="00AF787C"/>
    <w:rsid w:val="00AF79D0"/>
    <w:rsid w:val="00B0131B"/>
    <w:rsid w:val="00B019CA"/>
    <w:rsid w:val="00B02593"/>
    <w:rsid w:val="00B02760"/>
    <w:rsid w:val="00B0287F"/>
    <w:rsid w:val="00B039AF"/>
    <w:rsid w:val="00B03B3C"/>
    <w:rsid w:val="00B03E5E"/>
    <w:rsid w:val="00B03F48"/>
    <w:rsid w:val="00B040E5"/>
    <w:rsid w:val="00B04A7C"/>
    <w:rsid w:val="00B0531F"/>
    <w:rsid w:val="00B0626D"/>
    <w:rsid w:val="00B062AB"/>
    <w:rsid w:val="00B06C9A"/>
    <w:rsid w:val="00B07000"/>
    <w:rsid w:val="00B10149"/>
    <w:rsid w:val="00B101EC"/>
    <w:rsid w:val="00B10FF9"/>
    <w:rsid w:val="00B121F3"/>
    <w:rsid w:val="00B122B9"/>
    <w:rsid w:val="00B12767"/>
    <w:rsid w:val="00B1346D"/>
    <w:rsid w:val="00B13EB0"/>
    <w:rsid w:val="00B165E7"/>
    <w:rsid w:val="00B17169"/>
    <w:rsid w:val="00B17637"/>
    <w:rsid w:val="00B17F02"/>
    <w:rsid w:val="00B2047C"/>
    <w:rsid w:val="00B20E49"/>
    <w:rsid w:val="00B217D1"/>
    <w:rsid w:val="00B21950"/>
    <w:rsid w:val="00B22966"/>
    <w:rsid w:val="00B22BAC"/>
    <w:rsid w:val="00B230A4"/>
    <w:rsid w:val="00B23366"/>
    <w:rsid w:val="00B233A4"/>
    <w:rsid w:val="00B2344D"/>
    <w:rsid w:val="00B23A0F"/>
    <w:rsid w:val="00B23E35"/>
    <w:rsid w:val="00B25538"/>
    <w:rsid w:val="00B26692"/>
    <w:rsid w:val="00B270D4"/>
    <w:rsid w:val="00B27534"/>
    <w:rsid w:val="00B3026B"/>
    <w:rsid w:val="00B3254B"/>
    <w:rsid w:val="00B32780"/>
    <w:rsid w:val="00B32B98"/>
    <w:rsid w:val="00B32C83"/>
    <w:rsid w:val="00B34B04"/>
    <w:rsid w:val="00B34FC2"/>
    <w:rsid w:val="00B3531A"/>
    <w:rsid w:val="00B36A6B"/>
    <w:rsid w:val="00B37A3E"/>
    <w:rsid w:val="00B40687"/>
    <w:rsid w:val="00B40C7B"/>
    <w:rsid w:val="00B40D7A"/>
    <w:rsid w:val="00B41076"/>
    <w:rsid w:val="00B41CE8"/>
    <w:rsid w:val="00B4225D"/>
    <w:rsid w:val="00B434B0"/>
    <w:rsid w:val="00B45D89"/>
    <w:rsid w:val="00B46A42"/>
    <w:rsid w:val="00B4756F"/>
    <w:rsid w:val="00B476CD"/>
    <w:rsid w:val="00B51FE4"/>
    <w:rsid w:val="00B52D8B"/>
    <w:rsid w:val="00B52DAF"/>
    <w:rsid w:val="00B53096"/>
    <w:rsid w:val="00B546C4"/>
    <w:rsid w:val="00B54B14"/>
    <w:rsid w:val="00B553C7"/>
    <w:rsid w:val="00B55F9B"/>
    <w:rsid w:val="00B56EBF"/>
    <w:rsid w:val="00B574A4"/>
    <w:rsid w:val="00B574D9"/>
    <w:rsid w:val="00B5759E"/>
    <w:rsid w:val="00B602CD"/>
    <w:rsid w:val="00B60EC4"/>
    <w:rsid w:val="00B613ED"/>
    <w:rsid w:val="00B617D6"/>
    <w:rsid w:val="00B624CD"/>
    <w:rsid w:val="00B63E17"/>
    <w:rsid w:val="00B6476C"/>
    <w:rsid w:val="00B6487A"/>
    <w:rsid w:val="00B65373"/>
    <w:rsid w:val="00B6649D"/>
    <w:rsid w:val="00B66DA1"/>
    <w:rsid w:val="00B66F50"/>
    <w:rsid w:val="00B67332"/>
    <w:rsid w:val="00B6735C"/>
    <w:rsid w:val="00B67A53"/>
    <w:rsid w:val="00B70560"/>
    <w:rsid w:val="00B71517"/>
    <w:rsid w:val="00B71E48"/>
    <w:rsid w:val="00B72ACC"/>
    <w:rsid w:val="00B7353D"/>
    <w:rsid w:val="00B736C2"/>
    <w:rsid w:val="00B743B3"/>
    <w:rsid w:val="00B746DB"/>
    <w:rsid w:val="00B74E3E"/>
    <w:rsid w:val="00B755F3"/>
    <w:rsid w:val="00B75A84"/>
    <w:rsid w:val="00B7679B"/>
    <w:rsid w:val="00B77238"/>
    <w:rsid w:val="00B80D4F"/>
    <w:rsid w:val="00B80DC0"/>
    <w:rsid w:val="00B810AB"/>
    <w:rsid w:val="00B815BA"/>
    <w:rsid w:val="00B81CB5"/>
    <w:rsid w:val="00B81DEF"/>
    <w:rsid w:val="00B82F1B"/>
    <w:rsid w:val="00B831FE"/>
    <w:rsid w:val="00B835BA"/>
    <w:rsid w:val="00B83916"/>
    <w:rsid w:val="00B83A9D"/>
    <w:rsid w:val="00B83DFF"/>
    <w:rsid w:val="00B8453B"/>
    <w:rsid w:val="00B8503A"/>
    <w:rsid w:val="00B874DC"/>
    <w:rsid w:val="00B90BA8"/>
    <w:rsid w:val="00B90C54"/>
    <w:rsid w:val="00B90E9B"/>
    <w:rsid w:val="00B91017"/>
    <w:rsid w:val="00B919A9"/>
    <w:rsid w:val="00B93A1D"/>
    <w:rsid w:val="00B94903"/>
    <w:rsid w:val="00B94FB4"/>
    <w:rsid w:val="00B9558A"/>
    <w:rsid w:val="00B957CF"/>
    <w:rsid w:val="00B95E78"/>
    <w:rsid w:val="00B9624E"/>
    <w:rsid w:val="00B96C7D"/>
    <w:rsid w:val="00BA02A0"/>
    <w:rsid w:val="00BA072E"/>
    <w:rsid w:val="00BA1BDD"/>
    <w:rsid w:val="00BA1F3F"/>
    <w:rsid w:val="00BA33D5"/>
    <w:rsid w:val="00BA45A3"/>
    <w:rsid w:val="00BA528E"/>
    <w:rsid w:val="00BA6161"/>
    <w:rsid w:val="00BA662C"/>
    <w:rsid w:val="00BA67CE"/>
    <w:rsid w:val="00BA68D3"/>
    <w:rsid w:val="00BA6A02"/>
    <w:rsid w:val="00BA7494"/>
    <w:rsid w:val="00BA777D"/>
    <w:rsid w:val="00BB0D26"/>
    <w:rsid w:val="00BB1121"/>
    <w:rsid w:val="00BB13B1"/>
    <w:rsid w:val="00BB18B3"/>
    <w:rsid w:val="00BB1B45"/>
    <w:rsid w:val="00BB3A14"/>
    <w:rsid w:val="00BB7A7C"/>
    <w:rsid w:val="00BC017E"/>
    <w:rsid w:val="00BC0404"/>
    <w:rsid w:val="00BC06D7"/>
    <w:rsid w:val="00BC0B94"/>
    <w:rsid w:val="00BC128B"/>
    <w:rsid w:val="00BC144F"/>
    <w:rsid w:val="00BC17A5"/>
    <w:rsid w:val="00BC19DC"/>
    <w:rsid w:val="00BC365E"/>
    <w:rsid w:val="00BC4A82"/>
    <w:rsid w:val="00BC50B6"/>
    <w:rsid w:val="00BC5C02"/>
    <w:rsid w:val="00BC6166"/>
    <w:rsid w:val="00BC6CB5"/>
    <w:rsid w:val="00BC7C8F"/>
    <w:rsid w:val="00BD0135"/>
    <w:rsid w:val="00BD02FF"/>
    <w:rsid w:val="00BD0B27"/>
    <w:rsid w:val="00BD24D3"/>
    <w:rsid w:val="00BD262B"/>
    <w:rsid w:val="00BD38BD"/>
    <w:rsid w:val="00BD464F"/>
    <w:rsid w:val="00BD4706"/>
    <w:rsid w:val="00BD506E"/>
    <w:rsid w:val="00BD5639"/>
    <w:rsid w:val="00BD601C"/>
    <w:rsid w:val="00BE039E"/>
    <w:rsid w:val="00BE0403"/>
    <w:rsid w:val="00BE05AF"/>
    <w:rsid w:val="00BE0FFC"/>
    <w:rsid w:val="00BE14DB"/>
    <w:rsid w:val="00BE174A"/>
    <w:rsid w:val="00BE194F"/>
    <w:rsid w:val="00BE1DA9"/>
    <w:rsid w:val="00BE2791"/>
    <w:rsid w:val="00BE3B30"/>
    <w:rsid w:val="00BE5A13"/>
    <w:rsid w:val="00BE5D6A"/>
    <w:rsid w:val="00BE6A13"/>
    <w:rsid w:val="00BE7D68"/>
    <w:rsid w:val="00BF17B9"/>
    <w:rsid w:val="00BF1B54"/>
    <w:rsid w:val="00BF1C93"/>
    <w:rsid w:val="00BF2CEA"/>
    <w:rsid w:val="00BF6169"/>
    <w:rsid w:val="00BF638A"/>
    <w:rsid w:val="00BF64F4"/>
    <w:rsid w:val="00BF6671"/>
    <w:rsid w:val="00BF6D0B"/>
    <w:rsid w:val="00BF73B0"/>
    <w:rsid w:val="00BF771F"/>
    <w:rsid w:val="00C010B6"/>
    <w:rsid w:val="00C01CD5"/>
    <w:rsid w:val="00C01CF9"/>
    <w:rsid w:val="00C02FC3"/>
    <w:rsid w:val="00C0348B"/>
    <w:rsid w:val="00C03804"/>
    <w:rsid w:val="00C03A93"/>
    <w:rsid w:val="00C040C6"/>
    <w:rsid w:val="00C041F4"/>
    <w:rsid w:val="00C05361"/>
    <w:rsid w:val="00C060BC"/>
    <w:rsid w:val="00C066BC"/>
    <w:rsid w:val="00C06C26"/>
    <w:rsid w:val="00C06F68"/>
    <w:rsid w:val="00C07B3D"/>
    <w:rsid w:val="00C07C21"/>
    <w:rsid w:val="00C07E78"/>
    <w:rsid w:val="00C10AED"/>
    <w:rsid w:val="00C10F80"/>
    <w:rsid w:val="00C12054"/>
    <w:rsid w:val="00C12837"/>
    <w:rsid w:val="00C12BDE"/>
    <w:rsid w:val="00C1433B"/>
    <w:rsid w:val="00C1471C"/>
    <w:rsid w:val="00C1481F"/>
    <w:rsid w:val="00C14F84"/>
    <w:rsid w:val="00C1569C"/>
    <w:rsid w:val="00C15846"/>
    <w:rsid w:val="00C15B9A"/>
    <w:rsid w:val="00C165A1"/>
    <w:rsid w:val="00C1668F"/>
    <w:rsid w:val="00C1742D"/>
    <w:rsid w:val="00C177C2"/>
    <w:rsid w:val="00C17ACC"/>
    <w:rsid w:val="00C17BB8"/>
    <w:rsid w:val="00C20B50"/>
    <w:rsid w:val="00C20C11"/>
    <w:rsid w:val="00C20F4E"/>
    <w:rsid w:val="00C22A38"/>
    <w:rsid w:val="00C23C0F"/>
    <w:rsid w:val="00C23CF1"/>
    <w:rsid w:val="00C243D2"/>
    <w:rsid w:val="00C24D2E"/>
    <w:rsid w:val="00C2595D"/>
    <w:rsid w:val="00C25FEA"/>
    <w:rsid w:val="00C264E9"/>
    <w:rsid w:val="00C266F5"/>
    <w:rsid w:val="00C26748"/>
    <w:rsid w:val="00C26A17"/>
    <w:rsid w:val="00C2740B"/>
    <w:rsid w:val="00C30D55"/>
    <w:rsid w:val="00C315D5"/>
    <w:rsid w:val="00C3208E"/>
    <w:rsid w:val="00C32D87"/>
    <w:rsid w:val="00C330D6"/>
    <w:rsid w:val="00C368A0"/>
    <w:rsid w:val="00C36E05"/>
    <w:rsid w:val="00C36EDB"/>
    <w:rsid w:val="00C40614"/>
    <w:rsid w:val="00C415DF"/>
    <w:rsid w:val="00C41742"/>
    <w:rsid w:val="00C41B58"/>
    <w:rsid w:val="00C41D45"/>
    <w:rsid w:val="00C445BE"/>
    <w:rsid w:val="00C45D48"/>
    <w:rsid w:val="00C460DE"/>
    <w:rsid w:val="00C46510"/>
    <w:rsid w:val="00C46A0F"/>
    <w:rsid w:val="00C47929"/>
    <w:rsid w:val="00C47C0B"/>
    <w:rsid w:val="00C50344"/>
    <w:rsid w:val="00C505AF"/>
    <w:rsid w:val="00C50BFE"/>
    <w:rsid w:val="00C5111C"/>
    <w:rsid w:val="00C51F6D"/>
    <w:rsid w:val="00C5212C"/>
    <w:rsid w:val="00C5274C"/>
    <w:rsid w:val="00C5363D"/>
    <w:rsid w:val="00C54293"/>
    <w:rsid w:val="00C56232"/>
    <w:rsid w:val="00C57360"/>
    <w:rsid w:val="00C57681"/>
    <w:rsid w:val="00C5777B"/>
    <w:rsid w:val="00C57AA7"/>
    <w:rsid w:val="00C57E7D"/>
    <w:rsid w:val="00C602AF"/>
    <w:rsid w:val="00C60A9C"/>
    <w:rsid w:val="00C6287D"/>
    <w:rsid w:val="00C62AF1"/>
    <w:rsid w:val="00C63397"/>
    <w:rsid w:val="00C633F9"/>
    <w:rsid w:val="00C63531"/>
    <w:rsid w:val="00C63EC6"/>
    <w:rsid w:val="00C646B9"/>
    <w:rsid w:val="00C655D5"/>
    <w:rsid w:val="00C6619C"/>
    <w:rsid w:val="00C67061"/>
    <w:rsid w:val="00C672C6"/>
    <w:rsid w:val="00C716F5"/>
    <w:rsid w:val="00C71844"/>
    <w:rsid w:val="00C71E2F"/>
    <w:rsid w:val="00C72048"/>
    <w:rsid w:val="00C72410"/>
    <w:rsid w:val="00C72E0B"/>
    <w:rsid w:val="00C7376F"/>
    <w:rsid w:val="00C73EF5"/>
    <w:rsid w:val="00C74571"/>
    <w:rsid w:val="00C75580"/>
    <w:rsid w:val="00C75C41"/>
    <w:rsid w:val="00C77E6F"/>
    <w:rsid w:val="00C80C62"/>
    <w:rsid w:val="00C82248"/>
    <w:rsid w:val="00C82BCB"/>
    <w:rsid w:val="00C82FA7"/>
    <w:rsid w:val="00C82FB3"/>
    <w:rsid w:val="00C84608"/>
    <w:rsid w:val="00C84622"/>
    <w:rsid w:val="00C84841"/>
    <w:rsid w:val="00C84F4E"/>
    <w:rsid w:val="00C85E9D"/>
    <w:rsid w:val="00C860BF"/>
    <w:rsid w:val="00C872A1"/>
    <w:rsid w:val="00C87587"/>
    <w:rsid w:val="00C9043E"/>
    <w:rsid w:val="00C908AB"/>
    <w:rsid w:val="00C90F69"/>
    <w:rsid w:val="00C919E6"/>
    <w:rsid w:val="00C91D8E"/>
    <w:rsid w:val="00C92BC4"/>
    <w:rsid w:val="00C936B8"/>
    <w:rsid w:val="00C95961"/>
    <w:rsid w:val="00C961E0"/>
    <w:rsid w:val="00C96315"/>
    <w:rsid w:val="00C96EF5"/>
    <w:rsid w:val="00C96F4B"/>
    <w:rsid w:val="00CA01B7"/>
    <w:rsid w:val="00CA08AE"/>
    <w:rsid w:val="00CA08E7"/>
    <w:rsid w:val="00CA15C5"/>
    <w:rsid w:val="00CA17E2"/>
    <w:rsid w:val="00CA2227"/>
    <w:rsid w:val="00CA29F8"/>
    <w:rsid w:val="00CA332F"/>
    <w:rsid w:val="00CA35B7"/>
    <w:rsid w:val="00CA4340"/>
    <w:rsid w:val="00CA4C72"/>
    <w:rsid w:val="00CA4D78"/>
    <w:rsid w:val="00CA563B"/>
    <w:rsid w:val="00CA5672"/>
    <w:rsid w:val="00CA5B34"/>
    <w:rsid w:val="00CA5B38"/>
    <w:rsid w:val="00CA64E4"/>
    <w:rsid w:val="00CB00A4"/>
    <w:rsid w:val="00CB043F"/>
    <w:rsid w:val="00CB12B5"/>
    <w:rsid w:val="00CB32ED"/>
    <w:rsid w:val="00CB3561"/>
    <w:rsid w:val="00CB472C"/>
    <w:rsid w:val="00CB47EB"/>
    <w:rsid w:val="00CB6DE0"/>
    <w:rsid w:val="00CB76A4"/>
    <w:rsid w:val="00CB76F8"/>
    <w:rsid w:val="00CC0FB5"/>
    <w:rsid w:val="00CC1D5A"/>
    <w:rsid w:val="00CC4667"/>
    <w:rsid w:val="00CC5335"/>
    <w:rsid w:val="00CC59DE"/>
    <w:rsid w:val="00CC5CA6"/>
    <w:rsid w:val="00CC61A8"/>
    <w:rsid w:val="00CC6DEB"/>
    <w:rsid w:val="00CC7052"/>
    <w:rsid w:val="00CC7F17"/>
    <w:rsid w:val="00CD035C"/>
    <w:rsid w:val="00CD1F3E"/>
    <w:rsid w:val="00CD29E3"/>
    <w:rsid w:val="00CD3427"/>
    <w:rsid w:val="00CD3928"/>
    <w:rsid w:val="00CD510E"/>
    <w:rsid w:val="00CD54D2"/>
    <w:rsid w:val="00CD5637"/>
    <w:rsid w:val="00CD7055"/>
    <w:rsid w:val="00CD71F8"/>
    <w:rsid w:val="00CD749C"/>
    <w:rsid w:val="00CE1A73"/>
    <w:rsid w:val="00CE31C9"/>
    <w:rsid w:val="00CE4471"/>
    <w:rsid w:val="00CE4D13"/>
    <w:rsid w:val="00CE5DF7"/>
    <w:rsid w:val="00CE7CCC"/>
    <w:rsid w:val="00CF0968"/>
    <w:rsid w:val="00CF0A83"/>
    <w:rsid w:val="00CF12BE"/>
    <w:rsid w:val="00CF1D76"/>
    <w:rsid w:val="00CF2355"/>
    <w:rsid w:val="00CF2466"/>
    <w:rsid w:val="00CF29BC"/>
    <w:rsid w:val="00CF2BE3"/>
    <w:rsid w:val="00CF2CF1"/>
    <w:rsid w:val="00CF358C"/>
    <w:rsid w:val="00CF44FA"/>
    <w:rsid w:val="00CF4B98"/>
    <w:rsid w:val="00CF60E2"/>
    <w:rsid w:val="00CF6168"/>
    <w:rsid w:val="00CF63AF"/>
    <w:rsid w:val="00CF6A74"/>
    <w:rsid w:val="00D00B2D"/>
    <w:rsid w:val="00D0104C"/>
    <w:rsid w:val="00D0187C"/>
    <w:rsid w:val="00D01903"/>
    <w:rsid w:val="00D01AAD"/>
    <w:rsid w:val="00D01CEC"/>
    <w:rsid w:val="00D01D3B"/>
    <w:rsid w:val="00D02D23"/>
    <w:rsid w:val="00D02E2F"/>
    <w:rsid w:val="00D03557"/>
    <w:rsid w:val="00D03F01"/>
    <w:rsid w:val="00D04637"/>
    <w:rsid w:val="00D04944"/>
    <w:rsid w:val="00D056A8"/>
    <w:rsid w:val="00D063A8"/>
    <w:rsid w:val="00D064FF"/>
    <w:rsid w:val="00D069B3"/>
    <w:rsid w:val="00D06EFA"/>
    <w:rsid w:val="00D0720B"/>
    <w:rsid w:val="00D07622"/>
    <w:rsid w:val="00D07E88"/>
    <w:rsid w:val="00D07FAA"/>
    <w:rsid w:val="00D100E0"/>
    <w:rsid w:val="00D10384"/>
    <w:rsid w:val="00D11BC7"/>
    <w:rsid w:val="00D12595"/>
    <w:rsid w:val="00D12A88"/>
    <w:rsid w:val="00D13439"/>
    <w:rsid w:val="00D139D9"/>
    <w:rsid w:val="00D1449A"/>
    <w:rsid w:val="00D14B03"/>
    <w:rsid w:val="00D150F0"/>
    <w:rsid w:val="00D157DD"/>
    <w:rsid w:val="00D173F3"/>
    <w:rsid w:val="00D20352"/>
    <w:rsid w:val="00D2174E"/>
    <w:rsid w:val="00D21A3C"/>
    <w:rsid w:val="00D22B29"/>
    <w:rsid w:val="00D23189"/>
    <w:rsid w:val="00D24FFE"/>
    <w:rsid w:val="00D256C4"/>
    <w:rsid w:val="00D258AF"/>
    <w:rsid w:val="00D26DAA"/>
    <w:rsid w:val="00D26F70"/>
    <w:rsid w:val="00D27659"/>
    <w:rsid w:val="00D277C9"/>
    <w:rsid w:val="00D27F59"/>
    <w:rsid w:val="00D30854"/>
    <w:rsid w:val="00D31358"/>
    <w:rsid w:val="00D313D4"/>
    <w:rsid w:val="00D32127"/>
    <w:rsid w:val="00D3246F"/>
    <w:rsid w:val="00D3261A"/>
    <w:rsid w:val="00D32D89"/>
    <w:rsid w:val="00D34627"/>
    <w:rsid w:val="00D34E8C"/>
    <w:rsid w:val="00D3574A"/>
    <w:rsid w:val="00D36AE0"/>
    <w:rsid w:val="00D36E92"/>
    <w:rsid w:val="00D372D9"/>
    <w:rsid w:val="00D37BCD"/>
    <w:rsid w:val="00D40CEF"/>
    <w:rsid w:val="00D41398"/>
    <w:rsid w:val="00D416D7"/>
    <w:rsid w:val="00D43185"/>
    <w:rsid w:val="00D44FDB"/>
    <w:rsid w:val="00D46064"/>
    <w:rsid w:val="00D4640B"/>
    <w:rsid w:val="00D46B31"/>
    <w:rsid w:val="00D503EC"/>
    <w:rsid w:val="00D507E6"/>
    <w:rsid w:val="00D508BC"/>
    <w:rsid w:val="00D52264"/>
    <w:rsid w:val="00D52A90"/>
    <w:rsid w:val="00D52B1A"/>
    <w:rsid w:val="00D5309C"/>
    <w:rsid w:val="00D53621"/>
    <w:rsid w:val="00D5408E"/>
    <w:rsid w:val="00D546F0"/>
    <w:rsid w:val="00D54DA0"/>
    <w:rsid w:val="00D5597A"/>
    <w:rsid w:val="00D55A0F"/>
    <w:rsid w:val="00D561E9"/>
    <w:rsid w:val="00D56881"/>
    <w:rsid w:val="00D56A0D"/>
    <w:rsid w:val="00D56ABF"/>
    <w:rsid w:val="00D56CC2"/>
    <w:rsid w:val="00D570F3"/>
    <w:rsid w:val="00D57460"/>
    <w:rsid w:val="00D576E4"/>
    <w:rsid w:val="00D60062"/>
    <w:rsid w:val="00D60ACF"/>
    <w:rsid w:val="00D61762"/>
    <w:rsid w:val="00D63365"/>
    <w:rsid w:val="00D63AF2"/>
    <w:rsid w:val="00D63D35"/>
    <w:rsid w:val="00D64A1A"/>
    <w:rsid w:val="00D65266"/>
    <w:rsid w:val="00D65514"/>
    <w:rsid w:val="00D65689"/>
    <w:rsid w:val="00D661A8"/>
    <w:rsid w:val="00D66D85"/>
    <w:rsid w:val="00D676D4"/>
    <w:rsid w:val="00D67D46"/>
    <w:rsid w:val="00D705F1"/>
    <w:rsid w:val="00D70F4A"/>
    <w:rsid w:val="00D711C3"/>
    <w:rsid w:val="00D725F3"/>
    <w:rsid w:val="00D72C75"/>
    <w:rsid w:val="00D72DB1"/>
    <w:rsid w:val="00D7434C"/>
    <w:rsid w:val="00D747A4"/>
    <w:rsid w:val="00D7615E"/>
    <w:rsid w:val="00D7636A"/>
    <w:rsid w:val="00D7687D"/>
    <w:rsid w:val="00D76A65"/>
    <w:rsid w:val="00D80308"/>
    <w:rsid w:val="00D825B6"/>
    <w:rsid w:val="00D831FC"/>
    <w:rsid w:val="00D83C2C"/>
    <w:rsid w:val="00D84170"/>
    <w:rsid w:val="00D844BA"/>
    <w:rsid w:val="00D84AC2"/>
    <w:rsid w:val="00D84ACF"/>
    <w:rsid w:val="00D8581C"/>
    <w:rsid w:val="00D8584C"/>
    <w:rsid w:val="00D85B3A"/>
    <w:rsid w:val="00D85F60"/>
    <w:rsid w:val="00D8616D"/>
    <w:rsid w:val="00D877D5"/>
    <w:rsid w:val="00D87A93"/>
    <w:rsid w:val="00D87D69"/>
    <w:rsid w:val="00D87F8D"/>
    <w:rsid w:val="00D9006B"/>
    <w:rsid w:val="00D90198"/>
    <w:rsid w:val="00D916B4"/>
    <w:rsid w:val="00D919AA"/>
    <w:rsid w:val="00D91CEE"/>
    <w:rsid w:val="00D924C0"/>
    <w:rsid w:val="00D92803"/>
    <w:rsid w:val="00D9283F"/>
    <w:rsid w:val="00D93007"/>
    <w:rsid w:val="00D9376B"/>
    <w:rsid w:val="00D93A5B"/>
    <w:rsid w:val="00D94261"/>
    <w:rsid w:val="00D94299"/>
    <w:rsid w:val="00D94588"/>
    <w:rsid w:val="00DA196D"/>
    <w:rsid w:val="00DA23CF"/>
    <w:rsid w:val="00DA2833"/>
    <w:rsid w:val="00DA37A8"/>
    <w:rsid w:val="00DA3CE9"/>
    <w:rsid w:val="00DA4199"/>
    <w:rsid w:val="00DA4C4A"/>
    <w:rsid w:val="00DA58B2"/>
    <w:rsid w:val="00DA5D3B"/>
    <w:rsid w:val="00DA5DE9"/>
    <w:rsid w:val="00DA649B"/>
    <w:rsid w:val="00DA7B74"/>
    <w:rsid w:val="00DB06BE"/>
    <w:rsid w:val="00DB0B0C"/>
    <w:rsid w:val="00DB2194"/>
    <w:rsid w:val="00DB2332"/>
    <w:rsid w:val="00DB2748"/>
    <w:rsid w:val="00DB2E0A"/>
    <w:rsid w:val="00DB4738"/>
    <w:rsid w:val="00DB76C3"/>
    <w:rsid w:val="00DB7765"/>
    <w:rsid w:val="00DC049C"/>
    <w:rsid w:val="00DC058A"/>
    <w:rsid w:val="00DC0757"/>
    <w:rsid w:val="00DC1492"/>
    <w:rsid w:val="00DC1DAF"/>
    <w:rsid w:val="00DC1FBE"/>
    <w:rsid w:val="00DC2761"/>
    <w:rsid w:val="00DC27BE"/>
    <w:rsid w:val="00DC2C3A"/>
    <w:rsid w:val="00DC300C"/>
    <w:rsid w:val="00DC302D"/>
    <w:rsid w:val="00DC33B4"/>
    <w:rsid w:val="00DC5960"/>
    <w:rsid w:val="00DC6966"/>
    <w:rsid w:val="00DC6DD9"/>
    <w:rsid w:val="00DC777E"/>
    <w:rsid w:val="00DC7A65"/>
    <w:rsid w:val="00DC7C6B"/>
    <w:rsid w:val="00DD0015"/>
    <w:rsid w:val="00DD12E4"/>
    <w:rsid w:val="00DD1B72"/>
    <w:rsid w:val="00DD2D28"/>
    <w:rsid w:val="00DD3687"/>
    <w:rsid w:val="00DD370A"/>
    <w:rsid w:val="00DD3ABB"/>
    <w:rsid w:val="00DD4B1D"/>
    <w:rsid w:val="00DD548F"/>
    <w:rsid w:val="00DD5B11"/>
    <w:rsid w:val="00DD7998"/>
    <w:rsid w:val="00DD7BE0"/>
    <w:rsid w:val="00DD7EA6"/>
    <w:rsid w:val="00DE2049"/>
    <w:rsid w:val="00DE26CF"/>
    <w:rsid w:val="00DE2D12"/>
    <w:rsid w:val="00DE38E6"/>
    <w:rsid w:val="00DE3E92"/>
    <w:rsid w:val="00DE428D"/>
    <w:rsid w:val="00DE4B58"/>
    <w:rsid w:val="00DE58FA"/>
    <w:rsid w:val="00DE5A7D"/>
    <w:rsid w:val="00DE61A8"/>
    <w:rsid w:val="00DE6573"/>
    <w:rsid w:val="00DE6816"/>
    <w:rsid w:val="00DE6CCB"/>
    <w:rsid w:val="00DF0619"/>
    <w:rsid w:val="00DF25D1"/>
    <w:rsid w:val="00DF5199"/>
    <w:rsid w:val="00DF54B2"/>
    <w:rsid w:val="00DF588F"/>
    <w:rsid w:val="00DF59B9"/>
    <w:rsid w:val="00DF624C"/>
    <w:rsid w:val="00DF6479"/>
    <w:rsid w:val="00DF6851"/>
    <w:rsid w:val="00DF7033"/>
    <w:rsid w:val="00DF7819"/>
    <w:rsid w:val="00E00406"/>
    <w:rsid w:val="00E00D42"/>
    <w:rsid w:val="00E00F9A"/>
    <w:rsid w:val="00E00FE7"/>
    <w:rsid w:val="00E01D44"/>
    <w:rsid w:val="00E01F77"/>
    <w:rsid w:val="00E02ED6"/>
    <w:rsid w:val="00E04EEA"/>
    <w:rsid w:val="00E05760"/>
    <w:rsid w:val="00E059F3"/>
    <w:rsid w:val="00E05F59"/>
    <w:rsid w:val="00E06234"/>
    <w:rsid w:val="00E06DAE"/>
    <w:rsid w:val="00E06FEC"/>
    <w:rsid w:val="00E07ACA"/>
    <w:rsid w:val="00E07BBB"/>
    <w:rsid w:val="00E10490"/>
    <w:rsid w:val="00E107EC"/>
    <w:rsid w:val="00E11324"/>
    <w:rsid w:val="00E11E36"/>
    <w:rsid w:val="00E11ECD"/>
    <w:rsid w:val="00E12C51"/>
    <w:rsid w:val="00E132AD"/>
    <w:rsid w:val="00E134B9"/>
    <w:rsid w:val="00E1373D"/>
    <w:rsid w:val="00E13A8D"/>
    <w:rsid w:val="00E13F7D"/>
    <w:rsid w:val="00E14227"/>
    <w:rsid w:val="00E14239"/>
    <w:rsid w:val="00E148D3"/>
    <w:rsid w:val="00E1572E"/>
    <w:rsid w:val="00E165B0"/>
    <w:rsid w:val="00E16AA2"/>
    <w:rsid w:val="00E17315"/>
    <w:rsid w:val="00E17C11"/>
    <w:rsid w:val="00E215A9"/>
    <w:rsid w:val="00E219D5"/>
    <w:rsid w:val="00E2309E"/>
    <w:rsid w:val="00E2344C"/>
    <w:rsid w:val="00E235C6"/>
    <w:rsid w:val="00E24455"/>
    <w:rsid w:val="00E2508A"/>
    <w:rsid w:val="00E260FB"/>
    <w:rsid w:val="00E263D0"/>
    <w:rsid w:val="00E27113"/>
    <w:rsid w:val="00E27FF2"/>
    <w:rsid w:val="00E30702"/>
    <w:rsid w:val="00E3083B"/>
    <w:rsid w:val="00E31ED1"/>
    <w:rsid w:val="00E31F8F"/>
    <w:rsid w:val="00E32A16"/>
    <w:rsid w:val="00E32B18"/>
    <w:rsid w:val="00E330A8"/>
    <w:rsid w:val="00E33220"/>
    <w:rsid w:val="00E333E2"/>
    <w:rsid w:val="00E3459F"/>
    <w:rsid w:val="00E35785"/>
    <w:rsid w:val="00E35855"/>
    <w:rsid w:val="00E35966"/>
    <w:rsid w:val="00E36635"/>
    <w:rsid w:val="00E371E4"/>
    <w:rsid w:val="00E37736"/>
    <w:rsid w:val="00E37D95"/>
    <w:rsid w:val="00E40671"/>
    <w:rsid w:val="00E41114"/>
    <w:rsid w:val="00E418C3"/>
    <w:rsid w:val="00E433BD"/>
    <w:rsid w:val="00E43ED6"/>
    <w:rsid w:val="00E445BF"/>
    <w:rsid w:val="00E44B38"/>
    <w:rsid w:val="00E4583B"/>
    <w:rsid w:val="00E46431"/>
    <w:rsid w:val="00E477F1"/>
    <w:rsid w:val="00E47910"/>
    <w:rsid w:val="00E47CF2"/>
    <w:rsid w:val="00E500B4"/>
    <w:rsid w:val="00E509FF"/>
    <w:rsid w:val="00E50EF9"/>
    <w:rsid w:val="00E51DEA"/>
    <w:rsid w:val="00E51F41"/>
    <w:rsid w:val="00E5246C"/>
    <w:rsid w:val="00E5304E"/>
    <w:rsid w:val="00E53059"/>
    <w:rsid w:val="00E53D67"/>
    <w:rsid w:val="00E53FDB"/>
    <w:rsid w:val="00E54273"/>
    <w:rsid w:val="00E54FB1"/>
    <w:rsid w:val="00E55C50"/>
    <w:rsid w:val="00E56557"/>
    <w:rsid w:val="00E56C32"/>
    <w:rsid w:val="00E56D95"/>
    <w:rsid w:val="00E609C5"/>
    <w:rsid w:val="00E61ED8"/>
    <w:rsid w:val="00E62C28"/>
    <w:rsid w:val="00E63113"/>
    <w:rsid w:val="00E650D7"/>
    <w:rsid w:val="00E65C68"/>
    <w:rsid w:val="00E6622B"/>
    <w:rsid w:val="00E66289"/>
    <w:rsid w:val="00E66978"/>
    <w:rsid w:val="00E66A56"/>
    <w:rsid w:val="00E66CEE"/>
    <w:rsid w:val="00E670C2"/>
    <w:rsid w:val="00E70255"/>
    <w:rsid w:val="00E71139"/>
    <w:rsid w:val="00E74316"/>
    <w:rsid w:val="00E7444B"/>
    <w:rsid w:val="00E75535"/>
    <w:rsid w:val="00E75636"/>
    <w:rsid w:val="00E75EA5"/>
    <w:rsid w:val="00E76203"/>
    <w:rsid w:val="00E77DCE"/>
    <w:rsid w:val="00E802A5"/>
    <w:rsid w:val="00E8074C"/>
    <w:rsid w:val="00E81475"/>
    <w:rsid w:val="00E8157D"/>
    <w:rsid w:val="00E81BC9"/>
    <w:rsid w:val="00E825B6"/>
    <w:rsid w:val="00E82CF2"/>
    <w:rsid w:val="00E83CAB"/>
    <w:rsid w:val="00E8437B"/>
    <w:rsid w:val="00E84541"/>
    <w:rsid w:val="00E8559C"/>
    <w:rsid w:val="00E857B6"/>
    <w:rsid w:val="00E85A93"/>
    <w:rsid w:val="00E9111D"/>
    <w:rsid w:val="00E91CFC"/>
    <w:rsid w:val="00E9318A"/>
    <w:rsid w:val="00E933ED"/>
    <w:rsid w:val="00E93620"/>
    <w:rsid w:val="00E937DC"/>
    <w:rsid w:val="00E954BF"/>
    <w:rsid w:val="00E95C32"/>
    <w:rsid w:val="00E96628"/>
    <w:rsid w:val="00E97254"/>
    <w:rsid w:val="00E9743A"/>
    <w:rsid w:val="00E974D5"/>
    <w:rsid w:val="00E976B1"/>
    <w:rsid w:val="00E97FC4"/>
    <w:rsid w:val="00EA0309"/>
    <w:rsid w:val="00EA0975"/>
    <w:rsid w:val="00EA0AF8"/>
    <w:rsid w:val="00EA2D4D"/>
    <w:rsid w:val="00EA31D3"/>
    <w:rsid w:val="00EA3B42"/>
    <w:rsid w:val="00EA3C8B"/>
    <w:rsid w:val="00EA4DF1"/>
    <w:rsid w:val="00EA585B"/>
    <w:rsid w:val="00EA5910"/>
    <w:rsid w:val="00EA5B57"/>
    <w:rsid w:val="00EA5CC9"/>
    <w:rsid w:val="00EA5F4E"/>
    <w:rsid w:val="00EA6654"/>
    <w:rsid w:val="00EA73FF"/>
    <w:rsid w:val="00EB01D8"/>
    <w:rsid w:val="00EB12DC"/>
    <w:rsid w:val="00EB165B"/>
    <w:rsid w:val="00EB1D56"/>
    <w:rsid w:val="00EB2385"/>
    <w:rsid w:val="00EB25D6"/>
    <w:rsid w:val="00EB3246"/>
    <w:rsid w:val="00EB35E7"/>
    <w:rsid w:val="00EB4165"/>
    <w:rsid w:val="00EB4AF4"/>
    <w:rsid w:val="00EB5719"/>
    <w:rsid w:val="00EB5AE1"/>
    <w:rsid w:val="00EB654F"/>
    <w:rsid w:val="00EB74F9"/>
    <w:rsid w:val="00EB7CEB"/>
    <w:rsid w:val="00EC077F"/>
    <w:rsid w:val="00EC2199"/>
    <w:rsid w:val="00EC25E0"/>
    <w:rsid w:val="00EC2807"/>
    <w:rsid w:val="00EC28F3"/>
    <w:rsid w:val="00EC2A9D"/>
    <w:rsid w:val="00EC2C02"/>
    <w:rsid w:val="00EC305D"/>
    <w:rsid w:val="00EC3C72"/>
    <w:rsid w:val="00EC4D1A"/>
    <w:rsid w:val="00EC4EA2"/>
    <w:rsid w:val="00EC5B7F"/>
    <w:rsid w:val="00EC5FCC"/>
    <w:rsid w:val="00EC7D2E"/>
    <w:rsid w:val="00ED0224"/>
    <w:rsid w:val="00ED0585"/>
    <w:rsid w:val="00ED11AB"/>
    <w:rsid w:val="00ED23AD"/>
    <w:rsid w:val="00ED330C"/>
    <w:rsid w:val="00ED5A32"/>
    <w:rsid w:val="00ED5BF8"/>
    <w:rsid w:val="00ED6254"/>
    <w:rsid w:val="00ED68EE"/>
    <w:rsid w:val="00ED6BF2"/>
    <w:rsid w:val="00ED6C19"/>
    <w:rsid w:val="00ED6D1C"/>
    <w:rsid w:val="00ED719B"/>
    <w:rsid w:val="00ED7F16"/>
    <w:rsid w:val="00ED7F20"/>
    <w:rsid w:val="00EE2196"/>
    <w:rsid w:val="00EE22D4"/>
    <w:rsid w:val="00EE2404"/>
    <w:rsid w:val="00EE2BB3"/>
    <w:rsid w:val="00EE2DF2"/>
    <w:rsid w:val="00EE3A3F"/>
    <w:rsid w:val="00EE45AB"/>
    <w:rsid w:val="00EE51F2"/>
    <w:rsid w:val="00EE56FC"/>
    <w:rsid w:val="00EE73CE"/>
    <w:rsid w:val="00EE7C3F"/>
    <w:rsid w:val="00EE7C55"/>
    <w:rsid w:val="00EF0B3B"/>
    <w:rsid w:val="00EF11D7"/>
    <w:rsid w:val="00EF3092"/>
    <w:rsid w:val="00EF3150"/>
    <w:rsid w:val="00EF33CF"/>
    <w:rsid w:val="00EF426E"/>
    <w:rsid w:val="00EF4CE8"/>
    <w:rsid w:val="00EF5139"/>
    <w:rsid w:val="00EF5DA2"/>
    <w:rsid w:val="00EF6554"/>
    <w:rsid w:val="00EF6DD7"/>
    <w:rsid w:val="00F023C3"/>
    <w:rsid w:val="00F02DC9"/>
    <w:rsid w:val="00F0368E"/>
    <w:rsid w:val="00F03FF8"/>
    <w:rsid w:val="00F04511"/>
    <w:rsid w:val="00F04521"/>
    <w:rsid w:val="00F0465D"/>
    <w:rsid w:val="00F04810"/>
    <w:rsid w:val="00F04A3F"/>
    <w:rsid w:val="00F064EA"/>
    <w:rsid w:val="00F06E9C"/>
    <w:rsid w:val="00F073BE"/>
    <w:rsid w:val="00F076DE"/>
    <w:rsid w:val="00F07A06"/>
    <w:rsid w:val="00F10128"/>
    <w:rsid w:val="00F10619"/>
    <w:rsid w:val="00F1087F"/>
    <w:rsid w:val="00F109A0"/>
    <w:rsid w:val="00F1153D"/>
    <w:rsid w:val="00F11616"/>
    <w:rsid w:val="00F11A16"/>
    <w:rsid w:val="00F11EB9"/>
    <w:rsid w:val="00F1237A"/>
    <w:rsid w:val="00F12554"/>
    <w:rsid w:val="00F131F2"/>
    <w:rsid w:val="00F13E0D"/>
    <w:rsid w:val="00F142F1"/>
    <w:rsid w:val="00F14516"/>
    <w:rsid w:val="00F15E32"/>
    <w:rsid w:val="00F17B94"/>
    <w:rsid w:val="00F20933"/>
    <w:rsid w:val="00F211EE"/>
    <w:rsid w:val="00F21A7A"/>
    <w:rsid w:val="00F21D62"/>
    <w:rsid w:val="00F22DAE"/>
    <w:rsid w:val="00F22E0F"/>
    <w:rsid w:val="00F239B6"/>
    <w:rsid w:val="00F2437B"/>
    <w:rsid w:val="00F2438F"/>
    <w:rsid w:val="00F2439C"/>
    <w:rsid w:val="00F2532F"/>
    <w:rsid w:val="00F2553F"/>
    <w:rsid w:val="00F27002"/>
    <w:rsid w:val="00F27301"/>
    <w:rsid w:val="00F27B30"/>
    <w:rsid w:val="00F30A7E"/>
    <w:rsid w:val="00F312EC"/>
    <w:rsid w:val="00F31910"/>
    <w:rsid w:val="00F320DF"/>
    <w:rsid w:val="00F33055"/>
    <w:rsid w:val="00F333B7"/>
    <w:rsid w:val="00F33F84"/>
    <w:rsid w:val="00F3414D"/>
    <w:rsid w:val="00F34D47"/>
    <w:rsid w:val="00F34D8C"/>
    <w:rsid w:val="00F35791"/>
    <w:rsid w:val="00F3628A"/>
    <w:rsid w:val="00F36970"/>
    <w:rsid w:val="00F37818"/>
    <w:rsid w:val="00F3790E"/>
    <w:rsid w:val="00F4079D"/>
    <w:rsid w:val="00F41950"/>
    <w:rsid w:val="00F41C79"/>
    <w:rsid w:val="00F41C98"/>
    <w:rsid w:val="00F41DB4"/>
    <w:rsid w:val="00F42053"/>
    <w:rsid w:val="00F43E0A"/>
    <w:rsid w:val="00F4454B"/>
    <w:rsid w:val="00F448F4"/>
    <w:rsid w:val="00F45242"/>
    <w:rsid w:val="00F45FC0"/>
    <w:rsid w:val="00F46D70"/>
    <w:rsid w:val="00F47143"/>
    <w:rsid w:val="00F50371"/>
    <w:rsid w:val="00F5170C"/>
    <w:rsid w:val="00F526C6"/>
    <w:rsid w:val="00F52962"/>
    <w:rsid w:val="00F53A66"/>
    <w:rsid w:val="00F53ACE"/>
    <w:rsid w:val="00F5424D"/>
    <w:rsid w:val="00F54337"/>
    <w:rsid w:val="00F54B9A"/>
    <w:rsid w:val="00F55CCB"/>
    <w:rsid w:val="00F56732"/>
    <w:rsid w:val="00F60C4A"/>
    <w:rsid w:val="00F60D1E"/>
    <w:rsid w:val="00F60D3E"/>
    <w:rsid w:val="00F618F5"/>
    <w:rsid w:val="00F61E78"/>
    <w:rsid w:val="00F62169"/>
    <w:rsid w:val="00F64E13"/>
    <w:rsid w:val="00F65504"/>
    <w:rsid w:val="00F65914"/>
    <w:rsid w:val="00F659A4"/>
    <w:rsid w:val="00F67D20"/>
    <w:rsid w:val="00F70B27"/>
    <w:rsid w:val="00F7157C"/>
    <w:rsid w:val="00F719DD"/>
    <w:rsid w:val="00F7304E"/>
    <w:rsid w:val="00F73117"/>
    <w:rsid w:val="00F73215"/>
    <w:rsid w:val="00F738F5"/>
    <w:rsid w:val="00F739A7"/>
    <w:rsid w:val="00F749B0"/>
    <w:rsid w:val="00F75204"/>
    <w:rsid w:val="00F7529E"/>
    <w:rsid w:val="00F75C29"/>
    <w:rsid w:val="00F77175"/>
    <w:rsid w:val="00F7742A"/>
    <w:rsid w:val="00F801F9"/>
    <w:rsid w:val="00F80A6C"/>
    <w:rsid w:val="00F81AA6"/>
    <w:rsid w:val="00F8338E"/>
    <w:rsid w:val="00F8557C"/>
    <w:rsid w:val="00F85AF1"/>
    <w:rsid w:val="00F86713"/>
    <w:rsid w:val="00F9095F"/>
    <w:rsid w:val="00F90BA4"/>
    <w:rsid w:val="00F91F58"/>
    <w:rsid w:val="00F92333"/>
    <w:rsid w:val="00F924DC"/>
    <w:rsid w:val="00F936A3"/>
    <w:rsid w:val="00F93E34"/>
    <w:rsid w:val="00F959A4"/>
    <w:rsid w:val="00F959FD"/>
    <w:rsid w:val="00F95E42"/>
    <w:rsid w:val="00F96315"/>
    <w:rsid w:val="00F96BA0"/>
    <w:rsid w:val="00F970AA"/>
    <w:rsid w:val="00F97145"/>
    <w:rsid w:val="00F97B9A"/>
    <w:rsid w:val="00FA0954"/>
    <w:rsid w:val="00FA0AFD"/>
    <w:rsid w:val="00FA1991"/>
    <w:rsid w:val="00FA264A"/>
    <w:rsid w:val="00FA2CC7"/>
    <w:rsid w:val="00FA424E"/>
    <w:rsid w:val="00FA555F"/>
    <w:rsid w:val="00FA5AC8"/>
    <w:rsid w:val="00FA5CD5"/>
    <w:rsid w:val="00FA7295"/>
    <w:rsid w:val="00FA7503"/>
    <w:rsid w:val="00FA7727"/>
    <w:rsid w:val="00FA7838"/>
    <w:rsid w:val="00FB0133"/>
    <w:rsid w:val="00FB1848"/>
    <w:rsid w:val="00FB3A49"/>
    <w:rsid w:val="00FB4062"/>
    <w:rsid w:val="00FB494A"/>
    <w:rsid w:val="00FB5073"/>
    <w:rsid w:val="00FB7911"/>
    <w:rsid w:val="00FB7CC0"/>
    <w:rsid w:val="00FC069B"/>
    <w:rsid w:val="00FC188E"/>
    <w:rsid w:val="00FC2E70"/>
    <w:rsid w:val="00FC309B"/>
    <w:rsid w:val="00FC3250"/>
    <w:rsid w:val="00FC3AAC"/>
    <w:rsid w:val="00FC41DA"/>
    <w:rsid w:val="00FC4517"/>
    <w:rsid w:val="00FC5E37"/>
    <w:rsid w:val="00FC61CF"/>
    <w:rsid w:val="00FC7574"/>
    <w:rsid w:val="00FC77D7"/>
    <w:rsid w:val="00FC7B31"/>
    <w:rsid w:val="00FC7B61"/>
    <w:rsid w:val="00FD0ED5"/>
    <w:rsid w:val="00FD0EDF"/>
    <w:rsid w:val="00FD15DD"/>
    <w:rsid w:val="00FD26DE"/>
    <w:rsid w:val="00FD289B"/>
    <w:rsid w:val="00FD3373"/>
    <w:rsid w:val="00FD450C"/>
    <w:rsid w:val="00FD4964"/>
    <w:rsid w:val="00FD4D80"/>
    <w:rsid w:val="00FD615D"/>
    <w:rsid w:val="00FD6300"/>
    <w:rsid w:val="00FD688F"/>
    <w:rsid w:val="00FD733D"/>
    <w:rsid w:val="00FD73EA"/>
    <w:rsid w:val="00FD7A39"/>
    <w:rsid w:val="00FE0482"/>
    <w:rsid w:val="00FE38EB"/>
    <w:rsid w:val="00FE4670"/>
    <w:rsid w:val="00FE5425"/>
    <w:rsid w:val="00FE5E39"/>
    <w:rsid w:val="00FE68F5"/>
    <w:rsid w:val="00FE6A88"/>
    <w:rsid w:val="00FE71DC"/>
    <w:rsid w:val="00FE74C3"/>
    <w:rsid w:val="00FE74CD"/>
    <w:rsid w:val="00FF08F9"/>
    <w:rsid w:val="00FF0D35"/>
    <w:rsid w:val="00FF13D3"/>
    <w:rsid w:val="00FF3938"/>
    <w:rsid w:val="00FF4540"/>
    <w:rsid w:val="00FF4720"/>
    <w:rsid w:val="00FF5002"/>
    <w:rsid w:val="00FF51F3"/>
    <w:rsid w:val="00FF580D"/>
    <w:rsid w:val="00FF5D7D"/>
    <w:rsid w:val="00FF767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399070C2-2C50-492D-9743-D04305E92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32"/>
        <w:szCs w:val="32"/>
        <w:lang w:val="en-US" w:eastAsia="zh-CN" w:bidi="ar-SA"/>
      </w:rPr>
    </w:rPrDefault>
    <w:pPrDefault/>
  </w:docDefaults>
  <w:latentStyles w:defLockedState="1" w:defUIPriority="0" w:defSemiHidden="0" w:defUnhideWhenUsed="0" w:defQFormat="0" w:count="371">
    <w:lsdException w:name="Normal" w:locked="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aliases w:val="正文基准"/>
    <w:qFormat/>
    <w:rsid w:val="001B02DC"/>
    <w:pPr>
      <w:topLinePunct/>
      <w:adjustRightInd w:val="0"/>
      <w:snapToGrid w:val="0"/>
      <w:spacing w:before="160" w:after="160" w:line="240" w:lineRule="atLeast"/>
      <w:ind w:left="1701"/>
    </w:pPr>
    <w:rPr>
      <w:rFonts w:ascii="Huawei Sans" w:hAnsi="Huawei Sans" w:cs="Times New Roman"/>
      <w:sz w:val="21"/>
      <w:szCs w:val="20"/>
    </w:rPr>
  </w:style>
  <w:style w:type="paragraph" w:styleId="1">
    <w:name w:val="heading 1"/>
    <w:aliases w:val="heading 1,ALT+1"/>
    <w:basedOn w:val="a1"/>
    <w:next w:val="2"/>
    <w:link w:val="1Char"/>
    <w:qFormat/>
    <w:locked/>
    <w:rsid w:val="001B02DC"/>
    <w:pPr>
      <w:keepNext/>
      <w:numPr>
        <w:numId w:val="21"/>
      </w:numPr>
      <w:pBdr>
        <w:bottom w:val="single" w:sz="12" w:space="1" w:color="auto"/>
      </w:pBdr>
      <w:spacing w:before="1600" w:after="800"/>
      <w:jc w:val="right"/>
      <w:outlineLvl w:val="0"/>
    </w:pPr>
    <w:rPr>
      <w:rFonts w:cs="Book Antiqua"/>
      <w:b/>
      <w:bCs/>
      <w:sz w:val="44"/>
      <w:szCs w:val="44"/>
    </w:rPr>
  </w:style>
  <w:style w:type="paragraph" w:styleId="2">
    <w:name w:val="heading 2"/>
    <w:aliases w:val="heading 2,ALT+2"/>
    <w:basedOn w:val="a1"/>
    <w:next w:val="30"/>
    <w:link w:val="2Char"/>
    <w:qFormat/>
    <w:locked/>
    <w:rsid w:val="001B02DC"/>
    <w:pPr>
      <w:keepNext/>
      <w:keepLines/>
      <w:numPr>
        <w:ilvl w:val="1"/>
        <w:numId w:val="21"/>
      </w:numPr>
      <w:spacing w:before="600"/>
      <w:outlineLvl w:val="1"/>
    </w:pPr>
    <w:rPr>
      <w:rFonts w:cs="Book Antiqua"/>
      <w:b/>
      <w:bCs/>
      <w:noProof/>
      <w:sz w:val="36"/>
      <w:szCs w:val="36"/>
      <w:lang w:eastAsia="en-US"/>
    </w:rPr>
  </w:style>
  <w:style w:type="paragraph" w:styleId="30">
    <w:name w:val="heading 3"/>
    <w:aliases w:val="heading 3,ALT+3"/>
    <w:basedOn w:val="a1"/>
    <w:next w:val="40"/>
    <w:link w:val="3Char"/>
    <w:qFormat/>
    <w:locked/>
    <w:rsid w:val="001B02DC"/>
    <w:pPr>
      <w:keepNext/>
      <w:keepLines/>
      <w:numPr>
        <w:ilvl w:val="2"/>
        <w:numId w:val="21"/>
      </w:numPr>
      <w:spacing w:before="200"/>
      <w:outlineLvl w:val="2"/>
    </w:pPr>
    <w:rPr>
      <w:rFonts w:cs="宋体"/>
      <w:b/>
      <w:noProof/>
      <w:sz w:val="32"/>
      <w:szCs w:val="32"/>
    </w:rPr>
  </w:style>
  <w:style w:type="paragraph" w:styleId="40">
    <w:name w:val="heading 4"/>
    <w:aliases w:val="heading 4,ALT+4"/>
    <w:basedOn w:val="a1"/>
    <w:next w:val="50"/>
    <w:link w:val="4Char"/>
    <w:qFormat/>
    <w:locked/>
    <w:rsid w:val="001B02DC"/>
    <w:pPr>
      <w:keepNext/>
      <w:keepLines/>
      <w:numPr>
        <w:ilvl w:val="3"/>
        <w:numId w:val="21"/>
      </w:numPr>
      <w:outlineLvl w:val="3"/>
    </w:pPr>
    <w:rPr>
      <w:rFonts w:cs="宋体"/>
      <w:b/>
      <w:noProof/>
      <w:sz w:val="28"/>
      <w:szCs w:val="28"/>
    </w:rPr>
  </w:style>
  <w:style w:type="paragraph" w:styleId="50">
    <w:name w:val="heading 5"/>
    <w:aliases w:val="heading 5,ALT+5"/>
    <w:basedOn w:val="a1"/>
    <w:next w:val="BlockLabel"/>
    <w:link w:val="5Char"/>
    <w:qFormat/>
    <w:locked/>
    <w:rsid w:val="001B02DC"/>
    <w:pPr>
      <w:keepNext/>
      <w:keepLines/>
      <w:numPr>
        <w:ilvl w:val="4"/>
        <w:numId w:val="21"/>
      </w:numPr>
      <w:outlineLvl w:val="4"/>
    </w:pPr>
    <w:rPr>
      <w:rFonts w:cs="宋体"/>
      <w:b/>
      <w:noProof/>
      <w:sz w:val="24"/>
      <w:szCs w:val="24"/>
    </w:rPr>
  </w:style>
  <w:style w:type="paragraph" w:styleId="6">
    <w:name w:val="heading 6"/>
    <w:aliases w:val="heading 6"/>
    <w:basedOn w:val="a1"/>
    <w:next w:val="a1"/>
    <w:link w:val="6Char"/>
    <w:semiHidden/>
    <w:qFormat/>
    <w:locked/>
    <w:rsid w:val="001B02DC"/>
    <w:pPr>
      <w:keepNext/>
      <w:keepLines/>
      <w:spacing w:before="240" w:after="64" w:line="320" w:lineRule="atLeast"/>
      <w:outlineLvl w:val="5"/>
    </w:pPr>
    <w:rPr>
      <w:rFonts w:eastAsia="黑体"/>
      <w:b/>
      <w:bCs/>
    </w:rPr>
  </w:style>
  <w:style w:type="paragraph" w:styleId="7">
    <w:name w:val="heading 7"/>
    <w:aliases w:val="heading 7"/>
    <w:basedOn w:val="1"/>
    <w:next w:val="8"/>
    <w:link w:val="7Char"/>
    <w:qFormat/>
    <w:locked/>
    <w:rsid w:val="001B02DC"/>
    <w:pPr>
      <w:keepLines/>
      <w:numPr>
        <w:numId w:val="0"/>
      </w:numPr>
      <w:topLinePunct w:val="0"/>
      <w:outlineLvl w:val="6"/>
    </w:pPr>
    <w:rPr>
      <w:bCs w:val="0"/>
    </w:rPr>
  </w:style>
  <w:style w:type="paragraph" w:styleId="8">
    <w:name w:val="heading 8"/>
    <w:aliases w:val="heading 8"/>
    <w:basedOn w:val="2"/>
    <w:next w:val="9"/>
    <w:link w:val="8Char"/>
    <w:qFormat/>
    <w:locked/>
    <w:rsid w:val="001B02DC"/>
    <w:pPr>
      <w:numPr>
        <w:ilvl w:val="0"/>
        <w:numId w:val="0"/>
      </w:numPr>
      <w:topLinePunct w:val="0"/>
      <w:spacing w:before="200"/>
      <w:outlineLvl w:val="7"/>
    </w:pPr>
    <w:rPr>
      <w:rFonts w:cs="Times New Roman"/>
    </w:rPr>
  </w:style>
  <w:style w:type="paragraph" w:styleId="9">
    <w:name w:val="heading 9"/>
    <w:aliases w:val="heading 9"/>
    <w:basedOn w:val="30"/>
    <w:next w:val="a1"/>
    <w:link w:val="9Char"/>
    <w:qFormat/>
    <w:locked/>
    <w:rsid w:val="001B02DC"/>
    <w:pPr>
      <w:numPr>
        <w:ilvl w:val="0"/>
        <w:numId w:val="0"/>
      </w:numPr>
      <w:topLinePunct w:val="0"/>
      <w:outlineLvl w:val="8"/>
    </w:pPr>
    <w:rPr>
      <w:rFonts w:cs="Times New Roma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BlockLabel">
    <w:name w:val="Block Label"/>
    <w:basedOn w:val="a1"/>
    <w:next w:val="a1"/>
    <w:locked/>
    <w:rsid w:val="001B02DC"/>
    <w:pPr>
      <w:keepNext/>
      <w:keepLines/>
      <w:spacing w:before="300" w:after="80"/>
      <w:ind w:left="0"/>
    </w:pPr>
    <w:rPr>
      <w:rFonts w:cs="Book Antiqua"/>
      <w:b/>
      <w:bCs/>
      <w:sz w:val="26"/>
      <w:szCs w:val="26"/>
    </w:rPr>
  </w:style>
  <w:style w:type="paragraph" w:customStyle="1" w:styleId="Cover1">
    <w:name w:val="Cover1"/>
    <w:basedOn w:val="a1"/>
    <w:locked/>
    <w:rsid w:val="001B02DC"/>
    <w:pPr>
      <w:spacing w:before="80" w:after="80" w:line="240" w:lineRule="auto"/>
      <w:ind w:left="0"/>
    </w:pPr>
    <w:rPr>
      <w:b/>
      <w:bCs/>
      <w:noProof/>
      <w:sz w:val="48"/>
      <w:szCs w:val="48"/>
    </w:rPr>
  </w:style>
  <w:style w:type="paragraph" w:customStyle="1" w:styleId="Cover4">
    <w:name w:val="Cover 4"/>
    <w:basedOn w:val="Cover3"/>
    <w:locked/>
    <w:rsid w:val="001B02DC"/>
    <w:pPr>
      <w:spacing w:before="0" w:after="0" w:line="240" w:lineRule="auto"/>
      <w:jc w:val="both"/>
    </w:pPr>
    <w:rPr>
      <w:sz w:val="21"/>
      <w:szCs w:val="21"/>
    </w:rPr>
  </w:style>
  <w:style w:type="character" w:customStyle="1" w:styleId="Char">
    <w:name w:val="页眉 Char"/>
    <w:basedOn w:val="a2"/>
    <w:link w:val="a5"/>
    <w:rsid w:val="001B02DC"/>
    <w:rPr>
      <w:rFonts w:ascii="Huawei Sans" w:hAnsi="Huawei Sans" w:cs="Times New Roman"/>
      <w:sz w:val="2"/>
      <w:szCs w:val="2"/>
    </w:rPr>
  </w:style>
  <w:style w:type="table" w:customStyle="1" w:styleId="TableNoFrame">
    <w:name w:val="Table No Frame"/>
    <w:basedOn w:val="a6"/>
    <w:locked/>
    <w:rsid w:val="001B02DC"/>
    <w:pPr>
      <w:adjustRightInd/>
      <w:snapToGrid/>
      <w:jc w:val="left"/>
    </w:pPr>
    <w:tblPr/>
    <w:trPr>
      <w:cantSplit/>
    </w:trPr>
  </w:style>
  <w:style w:type="paragraph" w:customStyle="1" w:styleId="Figure">
    <w:name w:val="Figure"/>
    <w:basedOn w:val="a1"/>
    <w:next w:val="a1"/>
    <w:locked/>
    <w:rsid w:val="001B02DC"/>
  </w:style>
  <w:style w:type="paragraph" w:customStyle="1" w:styleId="FigureDescription">
    <w:name w:val="Figure Description"/>
    <w:next w:val="Figure"/>
    <w:link w:val="FigureDescription0"/>
    <w:locked/>
    <w:rsid w:val="001B02DC"/>
    <w:pPr>
      <w:keepNext/>
      <w:numPr>
        <w:ilvl w:val="7"/>
        <w:numId w:val="21"/>
      </w:numPr>
      <w:adjustRightInd w:val="0"/>
      <w:snapToGrid w:val="0"/>
      <w:spacing w:before="320" w:after="80" w:line="240" w:lineRule="atLeast"/>
      <w:outlineLvl w:val="7"/>
    </w:pPr>
    <w:rPr>
      <w:rFonts w:ascii="Huawei Sans" w:hAnsi="Huawei Sans"/>
      <w:spacing w:val="-4"/>
      <w:kern w:val="2"/>
      <w:sz w:val="21"/>
      <w:szCs w:val="21"/>
    </w:rPr>
  </w:style>
  <w:style w:type="paragraph" w:customStyle="1" w:styleId="FigureText">
    <w:name w:val="Figure Text"/>
    <w:locked/>
    <w:rsid w:val="001B02DC"/>
    <w:pPr>
      <w:widowControl w:val="0"/>
      <w:adjustRightInd w:val="0"/>
      <w:snapToGrid w:val="0"/>
      <w:spacing w:line="240" w:lineRule="atLeast"/>
    </w:pPr>
    <w:rPr>
      <w:rFonts w:ascii="Huawei Sans" w:hAnsi="Huawei Sans"/>
      <w:sz w:val="18"/>
      <w:szCs w:val="18"/>
      <w:lang w:eastAsia="en-US"/>
    </w:rPr>
  </w:style>
  <w:style w:type="paragraph" w:customStyle="1" w:styleId="HeadingLeft">
    <w:name w:val="Heading Left"/>
    <w:basedOn w:val="a1"/>
    <w:locked/>
    <w:rsid w:val="001B02DC"/>
    <w:pPr>
      <w:spacing w:before="0" w:after="0"/>
      <w:ind w:left="0"/>
    </w:pPr>
  </w:style>
  <w:style w:type="paragraph" w:customStyle="1" w:styleId="HeadingRight">
    <w:name w:val="Heading Right"/>
    <w:basedOn w:val="a1"/>
    <w:locked/>
    <w:rsid w:val="001B02DC"/>
    <w:pPr>
      <w:spacing w:before="0" w:after="0"/>
      <w:ind w:left="0"/>
      <w:jc w:val="right"/>
    </w:pPr>
  </w:style>
  <w:style w:type="paragraph" w:customStyle="1" w:styleId="Heading1NoNumber">
    <w:name w:val="Heading1 No Number"/>
    <w:basedOn w:val="1"/>
    <w:next w:val="a1"/>
    <w:link w:val="Heading1NoNumber0"/>
    <w:locked/>
    <w:rsid w:val="001B02DC"/>
    <w:pPr>
      <w:pageBreakBefore/>
      <w:numPr>
        <w:numId w:val="0"/>
      </w:numPr>
    </w:pPr>
  </w:style>
  <w:style w:type="paragraph" w:customStyle="1" w:styleId="Heading2NoNumber">
    <w:name w:val="Heading2 No Number"/>
    <w:basedOn w:val="2"/>
    <w:next w:val="a1"/>
    <w:link w:val="Heading2NoNumber0"/>
    <w:locked/>
    <w:rsid w:val="001B02DC"/>
    <w:pPr>
      <w:numPr>
        <w:ilvl w:val="0"/>
        <w:numId w:val="0"/>
      </w:numPr>
      <w:outlineLvl w:val="9"/>
    </w:pPr>
  </w:style>
  <w:style w:type="paragraph" w:customStyle="1" w:styleId="Heading3NoNumber">
    <w:name w:val="Heading3 No Number"/>
    <w:basedOn w:val="30"/>
    <w:next w:val="a1"/>
    <w:link w:val="Heading3NoNumber0"/>
    <w:autoRedefine/>
    <w:locked/>
    <w:rsid w:val="001B02DC"/>
    <w:pPr>
      <w:numPr>
        <w:ilvl w:val="0"/>
        <w:numId w:val="0"/>
      </w:numPr>
      <w:outlineLvl w:val="9"/>
    </w:pPr>
    <w:rPr>
      <w:rFonts w:cs="Book Antiqua"/>
      <w:sz w:val="26"/>
    </w:rPr>
  </w:style>
  <w:style w:type="paragraph" w:customStyle="1" w:styleId="Heading4NoNumber">
    <w:name w:val="Heading4 No Number"/>
    <w:basedOn w:val="a1"/>
    <w:semiHidden/>
    <w:locked/>
    <w:rsid w:val="001B02DC"/>
    <w:pPr>
      <w:keepNext/>
      <w:spacing w:before="200"/>
    </w:pPr>
    <w:rPr>
      <w:rFonts w:eastAsia="黑体"/>
      <w:bCs/>
      <w:spacing w:val="-4"/>
    </w:rPr>
  </w:style>
  <w:style w:type="paragraph" w:customStyle="1" w:styleId="AboutThisChapter">
    <w:name w:val="About This Chapter"/>
    <w:basedOn w:val="Heading2NoNumber"/>
    <w:next w:val="a1"/>
    <w:locked/>
    <w:rsid w:val="001B02DC"/>
    <w:pPr>
      <w:spacing w:after="560"/>
    </w:pPr>
  </w:style>
  <w:style w:type="numbering" w:styleId="111111">
    <w:name w:val="Outline List 2"/>
    <w:basedOn w:val="a4"/>
    <w:semiHidden/>
    <w:locked/>
    <w:rsid w:val="001B02DC"/>
    <w:pPr>
      <w:numPr>
        <w:numId w:val="19"/>
      </w:numPr>
    </w:pPr>
  </w:style>
  <w:style w:type="paragraph" w:customStyle="1" w:styleId="ItemList">
    <w:name w:val="Item List"/>
    <w:link w:val="ItemList0"/>
    <w:locked/>
    <w:rsid w:val="001B02DC"/>
    <w:pPr>
      <w:numPr>
        <w:numId w:val="3"/>
      </w:numPr>
      <w:adjustRightInd w:val="0"/>
      <w:snapToGrid w:val="0"/>
      <w:spacing w:before="80" w:after="80" w:line="240" w:lineRule="atLeast"/>
    </w:pPr>
    <w:rPr>
      <w:rFonts w:ascii="Huawei Sans" w:hAnsi="Huawei Sans"/>
      <w:kern w:val="2"/>
      <w:sz w:val="21"/>
      <w:szCs w:val="21"/>
    </w:rPr>
  </w:style>
  <w:style w:type="paragraph" w:customStyle="1" w:styleId="ItemListinTable">
    <w:name w:val="Item List in Table"/>
    <w:basedOn w:val="a1"/>
    <w:locked/>
    <w:rsid w:val="001B02DC"/>
    <w:pPr>
      <w:numPr>
        <w:numId w:val="18"/>
      </w:numPr>
      <w:tabs>
        <w:tab w:val="left" w:pos="284"/>
      </w:tabs>
      <w:spacing w:before="80" w:after="80"/>
    </w:pPr>
  </w:style>
  <w:style w:type="paragraph" w:customStyle="1" w:styleId="ItemListText">
    <w:name w:val="Item List Text"/>
    <w:locked/>
    <w:rsid w:val="001B02DC"/>
    <w:pPr>
      <w:adjustRightInd w:val="0"/>
      <w:snapToGrid w:val="0"/>
      <w:spacing w:before="80" w:after="80" w:line="240" w:lineRule="atLeast"/>
      <w:ind w:left="2126"/>
    </w:pPr>
    <w:rPr>
      <w:rFonts w:ascii="Huawei Sans" w:hAnsi="Huawei Sans" w:cs="Times New Roman"/>
      <w:kern w:val="2"/>
      <w:sz w:val="21"/>
      <w:szCs w:val="21"/>
    </w:rPr>
  </w:style>
  <w:style w:type="paragraph" w:customStyle="1" w:styleId="ItemStep">
    <w:name w:val="Item Step"/>
    <w:locked/>
    <w:rsid w:val="001B02DC"/>
    <w:pPr>
      <w:numPr>
        <w:ilvl w:val="6"/>
        <w:numId w:val="21"/>
      </w:numPr>
      <w:adjustRightInd w:val="0"/>
      <w:snapToGrid w:val="0"/>
      <w:spacing w:before="80" w:after="80" w:line="240" w:lineRule="atLeast"/>
      <w:outlineLvl w:val="6"/>
    </w:pPr>
    <w:rPr>
      <w:rFonts w:ascii="Huawei Sans" w:hAnsi="Huawei Sans"/>
      <w:sz w:val="21"/>
      <w:szCs w:val="21"/>
    </w:rPr>
  </w:style>
  <w:style w:type="paragraph" w:customStyle="1" w:styleId="ManualTitle1">
    <w:name w:val="Manual Title1"/>
    <w:semiHidden/>
    <w:locked/>
    <w:rsid w:val="001B02DC"/>
    <w:rPr>
      <w:rFonts w:ascii="Huawei Sans" w:eastAsia="黑体" w:hAnsi="Huawei Sans" w:cs="Times New Roman"/>
      <w:noProof/>
      <w:sz w:val="30"/>
      <w:szCs w:val="20"/>
      <w:lang w:eastAsia="en-US"/>
    </w:rPr>
  </w:style>
  <w:style w:type="paragraph" w:customStyle="1" w:styleId="CAUTIONHeading">
    <w:name w:val="CAUTION Heading"/>
    <w:basedOn w:val="a1"/>
    <w:locked/>
    <w:rsid w:val="001B02DC"/>
    <w:pPr>
      <w:keepNext/>
      <w:pBdr>
        <w:top w:val="single" w:sz="12" w:space="4" w:color="auto"/>
      </w:pBdr>
      <w:spacing w:before="80" w:after="80"/>
    </w:pPr>
    <w:rPr>
      <w:bCs/>
      <w:noProof/>
    </w:rPr>
  </w:style>
  <w:style w:type="paragraph" w:customStyle="1" w:styleId="NotesHeadinginTable">
    <w:name w:val="Notes Heading in Table"/>
    <w:next w:val="NotesTextinTable"/>
    <w:locked/>
    <w:rsid w:val="001B02DC"/>
    <w:pPr>
      <w:keepNext/>
      <w:adjustRightInd w:val="0"/>
      <w:snapToGrid w:val="0"/>
      <w:spacing w:before="80" w:after="40" w:line="240" w:lineRule="atLeast"/>
    </w:pPr>
    <w:rPr>
      <w:rFonts w:ascii="Huawei Sans" w:hAnsi="Huawei Sans"/>
      <w:bCs/>
      <w:kern w:val="2"/>
      <w:sz w:val="18"/>
      <w:szCs w:val="18"/>
    </w:rPr>
  </w:style>
  <w:style w:type="paragraph" w:customStyle="1" w:styleId="CAUTIONText">
    <w:name w:val="CAUTION Text"/>
    <w:basedOn w:val="a1"/>
    <w:locked/>
    <w:rsid w:val="001B02DC"/>
    <w:pPr>
      <w:keepLines/>
      <w:pBdr>
        <w:bottom w:val="single" w:sz="12" w:space="4" w:color="auto"/>
      </w:pBdr>
      <w:spacing w:before="80" w:after="80"/>
    </w:pPr>
    <w:rPr>
      <w:iCs/>
    </w:rPr>
  </w:style>
  <w:style w:type="paragraph" w:customStyle="1" w:styleId="NotesTextinTable">
    <w:name w:val="Notes Text in Table"/>
    <w:locked/>
    <w:rsid w:val="001B02DC"/>
    <w:pPr>
      <w:widowControl w:val="0"/>
      <w:adjustRightInd w:val="0"/>
      <w:snapToGrid w:val="0"/>
      <w:spacing w:before="40" w:after="80" w:line="240" w:lineRule="atLeast"/>
      <w:ind w:left="170"/>
    </w:pPr>
    <w:rPr>
      <w:rFonts w:ascii="Huawei Sans" w:hAnsi="Huawei Sans"/>
      <w:iCs/>
      <w:kern w:val="2"/>
      <w:sz w:val="18"/>
      <w:szCs w:val="18"/>
    </w:rPr>
  </w:style>
  <w:style w:type="paragraph" w:customStyle="1" w:styleId="CAUTIONTextList">
    <w:name w:val="CAUTION Text List"/>
    <w:basedOn w:val="CAUTIONText"/>
    <w:locked/>
    <w:rsid w:val="001B02DC"/>
    <w:pPr>
      <w:keepNext/>
      <w:numPr>
        <w:numId w:val="24"/>
      </w:numPr>
      <w:tabs>
        <w:tab w:val="left" w:pos="1985"/>
      </w:tabs>
    </w:pPr>
  </w:style>
  <w:style w:type="paragraph" w:customStyle="1" w:styleId="10">
    <w:name w:val="表格1"/>
    <w:basedOn w:val="TableHeading"/>
    <w:link w:val="11"/>
    <w:locked/>
    <w:rsid w:val="000E1D13"/>
    <w:pPr>
      <w:jc w:val="center"/>
    </w:pPr>
    <w:rPr>
      <w:b w:val="0"/>
    </w:rPr>
  </w:style>
  <w:style w:type="table" w:styleId="a6">
    <w:name w:val="Table Grid"/>
    <w:basedOn w:val="a3"/>
    <w:locked/>
    <w:rsid w:val="001B02DC"/>
    <w:pPr>
      <w:widowControl w:val="0"/>
      <w:adjustRightInd w:val="0"/>
      <w:snapToGrid w:val="0"/>
      <w:jc w:val="both"/>
    </w:pPr>
    <w:rPr>
      <w:rFonts w:ascii="Huawei Sans" w:hAnsi="Huawei Sans" w:cs="Times New Roman"/>
      <w:sz w:val="20"/>
      <w:szCs w:val="20"/>
    </w:rPr>
    <w:tblPr>
      <w:tblInd w:w="113" w:type="dxa"/>
    </w:tblPr>
  </w:style>
  <w:style w:type="paragraph" w:customStyle="1" w:styleId="Step">
    <w:name w:val="Step"/>
    <w:basedOn w:val="a1"/>
    <w:link w:val="Step0"/>
    <w:locked/>
    <w:rsid w:val="001B02DC"/>
    <w:pPr>
      <w:numPr>
        <w:ilvl w:val="5"/>
        <w:numId w:val="21"/>
      </w:numPr>
      <w:outlineLvl w:val="5"/>
    </w:pPr>
    <w:rPr>
      <w:snapToGrid w:val="0"/>
    </w:rPr>
  </w:style>
  <w:style w:type="paragraph" w:customStyle="1" w:styleId="SubItemList">
    <w:name w:val="Sub Item List"/>
    <w:basedOn w:val="a1"/>
    <w:locked/>
    <w:rsid w:val="001B02DC"/>
    <w:pPr>
      <w:numPr>
        <w:numId w:val="4"/>
      </w:numPr>
      <w:spacing w:before="80" w:after="80"/>
    </w:pPr>
  </w:style>
  <w:style w:type="paragraph" w:customStyle="1" w:styleId="SubItemListText">
    <w:name w:val="Sub Item List Text"/>
    <w:locked/>
    <w:rsid w:val="001B02DC"/>
    <w:pPr>
      <w:adjustRightInd w:val="0"/>
      <w:snapToGrid w:val="0"/>
      <w:spacing w:before="80" w:after="80" w:line="240" w:lineRule="atLeast"/>
      <w:ind w:left="2410"/>
    </w:pPr>
    <w:rPr>
      <w:rFonts w:ascii="Huawei Sans" w:hAnsi="Huawei Sans" w:cs="Times New Roman"/>
      <w:kern w:val="2"/>
      <w:sz w:val="21"/>
      <w:szCs w:val="21"/>
    </w:rPr>
  </w:style>
  <w:style w:type="paragraph" w:styleId="a7">
    <w:name w:val="Title"/>
    <w:basedOn w:val="a1"/>
    <w:link w:val="Char0"/>
    <w:qFormat/>
    <w:locked/>
    <w:rsid w:val="001B02DC"/>
    <w:pPr>
      <w:spacing w:before="240" w:after="60"/>
      <w:jc w:val="center"/>
      <w:outlineLvl w:val="0"/>
    </w:pPr>
    <w:rPr>
      <w:b/>
      <w:bCs/>
      <w:sz w:val="32"/>
      <w:szCs w:val="32"/>
    </w:rPr>
  </w:style>
  <w:style w:type="table" w:styleId="a8">
    <w:name w:val="Table Professional"/>
    <w:basedOn w:val="a3"/>
    <w:semiHidden/>
    <w:locked/>
    <w:rsid w:val="001B02DC"/>
    <w:pPr>
      <w:widowControl w:val="0"/>
      <w:jc w:val="both"/>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1"/>
    <w:next w:val="a1"/>
    <w:link w:val="TableDescription0"/>
    <w:locked/>
    <w:rsid w:val="001B02DC"/>
    <w:pPr>
      <w:keepNext/>
      <w:numPr>
        <w:ilvl w:val="8"/>
        <w:numId w:val="21"/>
      </w:numPr>
      <w:topLinePunct w:val="0"/>
      <w:spacing w:before="320" w:after="80"/>
      <w:outlineLvl w:val="8"/>
    </w:pPr>
    <w:rPr>
      <w:spacing w:val="-4"/>
    </w:rPr>
  </w:style>
  <w:style w:type="paragraph" w:customStyle="1" w:styleId="TableNote">
    <w:name w:val="Table Note"/>
    <w:basedOn w:val="a1"/>
    <w:locked/>
    <w:rsid w:val="001B02DC"/>
    <w:pPr>
      <w:spacing w:before="80" w:after="80"/>
    </w:pPr>
    <w:rPr>
      <w:sz w:val="18"/>
      <w:szCs w:val="18"/>
    </w:rPr>
  </w:style>
  <w:style w:type="paragraph" w:customStyle="1" w:styleId="TerminalDisplay">
    <w:name w:val="Terminal Display"/>
    <w:locked/>
    <w:rsid w:val="001B02DC"/>
    <w:pPr>
      <w:shd w:val="clear" w:color="auto" w:fill="F2F2F2" w:themeFill="background1" w:themeFillShade="F2"/>
      <w:snapToGrid w:val="0"/>
      <w:spacing w:line="240" w:lineRule="atLeast"/>
      <w:ind w:left="1701"/>
    </w:pPr>
    <w:rPr>
      <w:rFonts w:ascii="Huawei Sans" w:hAnsi="Huawei Sans" w:cs="Courier New"/>
      <w:snapToGrid w:val="0"/>
      <w:spacing w:val="-1"/>
      <w:sz w:val="16"/>
      <w:szCs w:val="16"/>
    </w:rPr>
  </w:style>
  <w:style w:type="paragraph" w:styleId="12">
    <w:name w:val="toc 1"/>
    <w:basedOn w:val="a1"/>
    <w:next w:val="a1"/>
    <w:uiPriority w:val="39"/>
    <w:locked/>
    <w:rsid w:val="001B02DC"/>
    <w:pPr>
      <w:spacing w:after="80"/>
      <w:ind w:left="0"/>
    </w:pPr>
    <w:rPr>
      <w:rFonts w:cs="Book Antiqua"/>
      <w:b/>
      <w:bCs/>
      <w:sz w:val="24"/>
      <w:szCs w:val="24"/>
    </w:rPr>
  </w:style>
  <w:style w:type="paragraph" w:styleId="21">
    <w:name w:val="toc 2"/>
    <w:basedOn w:val="a1"/>
    <w:next w:val="a1"/>
    <w:uiPriority w:val="39"/>
    <w:locked/>
    <w:rsid w:val="001B02DC"/>
    <w:pPr>
      <w:spacing w:before="80" w:after="80"/>
      <w:ind w:left="0"/>
    </w:pPr>
    <w:rPr>
      <w:noProof/>
    </w:rPr>
  </w:style>
  <w:style w:type="paragraph" w:styleId="31">
    <w:name w:val="toc 3"/>
    <w:basedOn w:val="a1"/>
    <w:next w:val="a1"/>
    <w:uiPriority w:val="39"/>
    <w:locked/>
    <w:rsid w:val="001B02DC"/>
    <w:pPr>
      <w:spacing w:before="80" w:after="80"/>
      <w:ind w:left="0"/>
    </w:pPr>
    <w:rPr>
      <w:noProof/>
    </w:rPr>
  </w:style>
  <w:style w:type="paragraph" w:styleId="41">
    <w:name w:val="toc 4"/>
    <w:basedOn w:val="a1"/>
    <w:next w:val="a1"/>
    <w:uiPriority w:val="39"/>
    <w:locked/>
    <w:rsid w:val="001B02DC"/>
    <w:pPr>
      <w:spacing w:before="80" w:after="80"/>
      <w:ind w:left="0"/>
    </w:pPr>
  </w:style>
  <w:style w:type="paragraph" w:styleId="51">
    <w:name w:val="toc 5"/>
    <w:basedOn w:val="a1"/>
    <w:next w:val="a1"/>
    <w:uiPriority w:val="39"/>
    <w:locked/>
    <w:rsid w:val="001B02DC"/>
    <w:pPr>
      <w:spacing w:before="80" w:after="80"/>
      <w:ind w:left="0"/>
    </w:pPr>
  </w:style>
  <w:style w:type="paragraph" w:styleId="60">
    <w:name w:val="toc 6"/>
    <w:basedOn w:val="a1"/>
    <w:next w:val="a1"/>
    <w:autoRedefine/>
    <w:locked/>
    <w:rsid w:val="001B02DC"/>
    <w:pPr>
      <w:ind w:left="2100"/>
    </w:pPr>
    <w:rPr>
      <w:sz w:val="24"/>
    </w:rPr>
  </w:style>
  <w:style w:type="paragraph" w:styleId="70">
    <w:name w:val="toc 7"/>
    <w:basedOn w:val="a1"/>
    <w:next w:val="a1"/>
    <w:autoRedefine/>
    <w:locked/>
    <w:rsid w:val="001B02DC"/>
    <w:pPr>
      <w:ind w:left="2520"/>
    </w:pPr>
    <w:rPr>
      <w:sz w:val="24"/>
    </w:rPr>
  </w:style>
  <w:style w:type="paragraph" w:styleId="80">
    <w:name w:val="toc 8"/>
    <w:basedOn w:val="a1"/>
    <w:next w:val="a1"/>
    <w:autoRedefine/>
    <w:locked/>
    <w:rsid w:val="001B02DC"/>
    <w:pPr>
      <w:ind w:left="2940"/>
    </w:pPr>
    <w:rPr>
      <w:sz w:val="24"/>
    </w:rPr>
  </w:style>
  <w:style w:type="paragraph" w:styleId="90">
    <w:name w:val="toc 9"/>
    <w:basedOn w:val="a1"/>
    <w:next w:val="a1"/>
    <w:autoRedefine/>
    <w:locked/>
    <w:rsid w:val="001B02DC"/>
    <w:pPr>
      <w:ind w:left="3360"/>
    </w:pPr>
    <w:rPr>
      <w:sz w:val="24"/>
    </w:rPr>
  </w:style>
  <w:style w:type="paragraph" w:styleId="13">
    <w:name w:val="index 1"/>
    <w:basedOn w:val="a1"/>
    <w:next w:val="a1"/>
    <w:autoRedefine/>
    <w:semiHidden/>
    <w:locked/>
    <w:rsid w:val="001B02DC"/>
    <w:rPr>
      <w:sz w:val="24"/>
    </w:rPr>
  </w:style>
  <w:style w:type="paragraph" w:styleId="22">
    <w:name w:val="index 2"/>
    <w:basedOn w:val="a1"/>
    <w:next w:val="a1"/>
    <w:autoRedefine/>
    <w:semiHidden/>
    <w:locked/>
    <w:rsid w:val="001B02DC"/>
    <w:pPr>
      <w:ind w:leftChars="200" w:left="200"/>
    </w:pPr>
    <w:rPr>
      <w:sz w:val="24"/>
    </w:rPr>
  </w:style>
  <w:style w:type="paragraph" w:styleId="32">
    <w:name w:val="index 3"/>
    <w:basedOn w:val="a1"/>
    <w:next w:val="a1"/>
    <w:autoRedefine/>
    <w:semiHidden/>
    <w:locked/>
    <w:rsid w:val="001B02DC"/>
    <w:pPr>
      <w:ind w:leftChars="400" w:left="400"/>
    </w:pPr>
    <w:rPr>
      <w:sz w:val="24"/>
    </w:rPr>
  </w:style>
  <w:style w:type="paragraph" w:styleId="52">
    <w:name w:val="index 5"/>
    <w:basedOn w:val="a1"/>
    <w:next w:val="a1"/>
    <w:autoRedefine/>
    <w:semiHidden/>
    <w:locked/>
    <w:rsid w:val="001B02DC"/>
    <w:pPr>
      <w:ind w:left="1050" w:hanging="210"/>
    </w:pPr>
  </w:style>
  <w:style w:type="paragraph" w:styleId="61">
    <w:name w:val="index 6"/>
    <w:basedOn w:val="a1"/>
    <w:next w:val="a1"/>
    <w:autoRedefine/>
    <w:semiHidden/>
    <w:locked/>
    <w:rsid w:val="001B02DC"/>
    <w:pPr>
      <w:ind w:left="1260" w:hanging="210"/>
    </w:pPr>
  </w:style>
  <w:style w:type="paragraph" w:styleId="71">
    <w:name w:val="index 7"/>
    <w:basedOn w:val="a1"/>
    <w:next w:val="a1"/>
    <w:autoRedefine/>
    <w:semiHidden/>
    <w:locked/>
    <w:rsid w:val="001B02DC"/>
    <w:pPr>
      <w:ind w:left="1470" w:hanging="210"/>
    </w:pPr>
  </w:style>
  <w:style w:type="paragraph" w:styleId="81">
    <w:name w:val="index 8"/>
    <w:basedOn w:val="a1"/>
    <w:next w:val="a1"/>
    <w:autoRedefine/>
    <w:semiHidden/>
    <w:locked/>
    <w:rsid w:val="001B02DC"/>
    <w:pPr>
      <w:ind w:left="1680" w:hanging="210"/>
    </w:pPr>
  </w:style>
  <w:style w:type="paragraph" w:styleId="91">
    <w:name w:val="index 9"/>
    <w:basedOn w:val="a1"/>
    <w:next w:val="a1"/>
    <w:autoRedefine/>
    <w:semiHidden/>
    <w:locked/>
    <w:rsid w:val="001B02DC"/>
    <w:pPr>
      <w:ind w:left="1890" w:hanging="210"/>
    </w:pPr>
  </w:style>
  <w:style w:type="paragraph" w:styleId="a9">
    <w:name w:val="table of figures"/>
    <w:basedOn w:val="a1"/>
    <w:next w:val="a1"/>
    <w:semiHidden/>
    <w:locked/>
    <w:rsid w:val="001B02DC"/>
    <w:pPr>
      <w:spacing w:afterLines="50"/>
      <w:ind w:leftChars="300" w:left="300"/>
    </w:pPr>
  </w:style>
  <w:style w:type="paragraph" w:styleId="aa">
    <w:name w:val="Document Map"/>
    <w:basedOn w:val="a1"/>
    <w:link w:val="Char1"/>
    <w:semiHidden/>
    <w:locked/>
    <w:rsid w:val="001B02DC"/>
    <w:pPr>
      <w:shd w:val="clear" w:color="auto" w:fill="000080"/>
    </w:pPr>
  </w:style>
  <w:style w:type="paragraph" w:styleId="ab">
    <w:name w:val="footer"/>
    <w:basedOn w:val="HeadingLeft"/>
    <w:link w:val="Char2"/>
    <w:locked/>
    <w:rsid w:val="001B02DC"/>
    <w:pPr>
      <w:spacing w:before="200" w:after="200" w:line="20" w:lineRule="atLeast"/>
      <w:jc w:val="center"/>
    </w:pPr>
    <w:rPr>
      <w:b/>
      <w:bCs/>
      <w:sz w:val="2"/>
      <w:szCs w:val="2"/>
    </w:rPr>
  </w:style>
  <w:style w:type="paragraph" w:customStyle="1" w:styleId="TerminalDisplayinTable">
    <w:name w:val="Terminal Display in Table"/>
    <w:locked/>
    <w:rsid w:val="001B02DC"/>
    <w:pPr>
      <w:widowControl w:val="0"/>
      <w:shd w:val="clear" w:color="auto" w:fill="F2F2F2" w:themeFill="background1" w:themeFillShade="F2"/>
      <w:adjustRightInd w:val="0"/>
      <w:snapToGrid w:val="0"/>
      <w:spacing w:before="80" w:after="80" w:line="240" w:lineRule="atLeast"/>
    </w:pPr>
    <w:rPr>
      <w:rFonts w:ascii="Huawei Sans" w:hAnsi="Huawei Sans" w:cs="Courier New"/>
      <w:snapToGrid w:val="0"/>
      <w:spacing w:val="-1"/>
      <w:sz w:val="16"/>
      <w:szCs w:val="16"/>
    </w:rPr>
  </w:style>
  <w:style w:type="paragraph" w:styleId="a5">
    <w:name w:val="header"/>
    <w:basedOn w:val="a1"/>
    <w:link w:val="Char"/>
    <w:locked/>
    <w:rsid w:val="001B02DC"/>
    <w:pPr>
      <w:tabs>
        <w:tab w:val="center" w:pos="4153"/>
        <w:tab w:val="right" w:pos="8306"/>
      </w:tabs>
      <w:spacing w:before="0" w:after="0" w:line="20" w:lineRule="atLeast"/>
      <w:ind w:left="0"/>
      <w:jc w:val="right"/>
    </w:pPr>
    <w:rPr>
      <w:sz w:val="2"/>
      <w:szCs w:val="2"/>
    </w:rPr>
  </w:style>
  <w:style w:type="character" w:styleId="ac">
    <w:name w:val="Hyperlink"/>
    <w:uiPriority w:val="99"/>
    <w:locked/>
    <w:rsid w:val="001B02DC"/>
    <w:rPr>
      <w:rFonts w:ascii="Huawei Sans" w:eastAsia="方正兰亭黑简体" w:hAnsi="Huawei Sans"/>
      <w:color w:val="0000FF"/>
      <w:u w:val="none"/>
    </w:rPr>
  </w:style>
  <w:style w:type="paragraph" w:customStyle="1" w:styleId="CopyrightDeclaration">
    <w:name w:val="Copyright Declaration"/>
    <w:semiHidden/>
    <w:locked/>
    <w:rsid w:val="001B02DC"/>
    <w:pPr>
      <w:spacing w:before="80" w:after="80"/>
    </w:pPr>
    <w:rPr>
      <w:rFonts w:ascii="Huawei Sans" w:eastAsia="黑体" w:hAnsi="Huawei Sans" w:cs="Times New Roman"/>
      <w:sz w:val="36"/>
      <w:szCs w:val="20"/>
    </w:rPr>
  </w:style>
  <w:style w:type="numbering" w:styleId="1111110">
    <w:name w:val="Outline List 1"/>
    <w:basedOn w:val="a4"/>
    <w:semiHidden/>
    <w:locked/>
    <w:rsid w:val="001B02DC"/>
    <w:pPr>
      <w:numPr>
        <w:numId w:val="17"/>
      </w:numPr>
    </w:pPr>
  </w:style>
  <w:style w:type="paragraph" w:customStyle="1" w:styleId="TableHeading">
    <w:name w:val="Table Heading"/>
    <w:basedOn w:val="a1"/>
    <w:link w:val="TableHeading0"/>
    <w:locked/>
    <w:rsid w:val="001B02DC"/>
    <w:pPr>
      <w:keepNext/>
      <w:widowControl w:val="0"/>
      <w:spacing w:before="80" w:after="80"/>
      <w:ind w:left="0"/>
    </w:pPr>
    <w:rPr>
      <w:rFonts w:cs="Book Antiqua"/>
      <w:b/>
      <w:bCs/>
      <w:snapToGrid w:val="0"/>
    </w:rPr>
  </w:style>
  <w:style w:type="paragraph" w:customStyle="1" w:styleId="TableText">
    <w:name w:val="Table Text"/>
    <w:basedOn w:val="a1"/>
    <w:link w:val="TableText0"/>
    <w:locked/>
    <w:rsid w:val="001B02DC"/>
    <w:pPr>
      <w:widowControl w:val="0"/>
      <w:spacing w:before="80" w:after="80"/>
      <w:ind w:left="0"/>
    </w:pPr>
    <w:rPr>
      <w:snapToGrid w:val="0"/>
    </w:rPr>
  </w:style>
  <w:style w:type="paragraph" w:customStyle="1" w:styleId="HeadingMiddle">
    <w:name w:val="Heading Middle"/>
    <w:locked/>
    <w:rsid w:val="001B02DC"/>
    <w:pPr>
      <w:adjustRightInd w:val="0"/>
      <w:snapToGrid w:val="0"/>
      <w:spacing w:line="240" w:lineRule="atLeast"/>
      <w:jc w:val="center"/>
    </w:pPr>
    <w:rPr>
      <w:rFonts w:ascii="Huawei Sans" w:hAnsi="Huawei Sans"/>
      <w:snapToGrid w:val="0"/>
      <w:sz w:val="20"/>
      <w:szCs w:val="20"/>
    </w:rPr>
  </w:style>
  <w:style w:type="paragraph" w:styleId="ad">
    <w:name w:val="macro"/>
    <w:link w:val="Char3"/>
    <w:semiHidden/>
    <w:locked/>
    <w:rsid w:val="001B02DC"/>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e">
    <w:name w:val="footnote text"/>
    <w:basedOn w:val="a1"/>
    <w:link w:val="Char4"/>
    <w:uiPriority w:val="99"/>
    <w:locked/>
    <w:rsid w:val="001B02DC"/>
    <w:rPr>
      <w:sz w:val="18"/>
      <w:szCs w:val="18"/>
    </w:rPr>
  </w:style>
  <w:style w:type="character" w:styleId="af">
    <w:name w:val="footnote reference"/>
    <w:basedOn w:val="a2"/>
    <w:semiHidden/>
    <w:locked/>
    <w:rsid w:val="001B02DC"/>
    <w:rPr>
      <w:vertAlign w:val="superscript"/>
    </w:rPr>
  </w:style>
  <w:style w:type="paragraph" w:styleId="af0">
    <w:name w:val="Balloon Text"/>
    <w:basedOn w:val="a1"/>
    <w:link w:val="Char5"/>
    <w:semiHidden/>
    <w:locked/>
    <w:rsid w:val="001B02DC"/>
    <w:rPr>
      <w:sz w:val="18"/>
      <w:szCs w:val="18"/>
    </w:rPr>
  </w:style>
  <w:style w:type="paragraph" w:styleId="af1">
    <w:name w:val="annotation text"/>
    <w:basedOn w:val="a1"/>
    <w:link w:val="Char6"/>
    <w:semiHidden/>
    <w:locked/>
    <w:rsid w:val="001B02DC"/>
  </w:style>
  <w:style w:type="character" w:styleId="af2">
    <w:name w:val="annotation reference"/>
    <w:basedOn w:val="a2"/>
    <w:semiHidden/>
    <w:locked/>
    <w:rsid w:val="001B02DC"/>
    <w:rPr>
      <w:sz w:val="21"/>
      <w:szCs w:val="21"/>
    </w:rPr>
  </w:style>
  <w:style w:type="paragraph" w:styleId="af3">
    <w:name w:val="annotation subject"/>
    <w:basedOn w:val="af1"/>
    <w:next w:val="af1"/>
    <w:link w:val="Char7"/>
    <w:semiHidden/>
    <w:locked/>
    <w:rsid w:val="001B02DC"/>
    <w:rPr>
      <w:b/>
      <w:bCs/>
    </w:rPr>
  </w:style>
  <w:style w:type="paragraph" w:styleId="42">
    <w:name w:val="index 4"/>
    <w:basedOn w:val="a1"/>
    <w:next w:val="a1"/>
    <w:autoRedefine/>
    <w:semiHidden/>
    <w:locked/>
    <w:rsid w:val="001B02DC"/>
    <w:pPr>
      <w:ind w:left="1260"/>
    </w:pPr>
  </w:style>
  <w:style w:type="paragraph" w:styleId="af4">
    <w:name w:val="index heading"/>
    <w:basedOn w:val="a1"/>
    <w:next w:val="13"/>
    <w:semiHidden/>
    <w:locked/>
    <w:rsid w:val="001B02DC"/>
    <w:rPr>
      <w:b/>
      <w:bCs/>
    </w:rPr>
  </w:style>
  <w:style w:type="paragraph" w:styleId="af5">
    <w:name w:val="caption"/>
    <w:basedOn w:val="a1"/>
    <w:next w:val="a1"/>
    <w:semiHidden/>
    <w:qFormat/>
    <w:locked/>
    <w:rsid w:val="001B02DC"/>
    <w:pPr>
      <w:spacing w:before="152"/>
    </w:pPr>
    <w:rPr>
      <w:rFonts w:eastAsia="黑体"/>
    </w:rPr>
  </w:style>
  <w:style w:type="paragraph" w:styleId="af6">
    <w:name w:val="endnote text"/>
    <w:basedOn w:val="a1"/>
    <w:link w:val="Char8"/>
    <w:semiHidden/>
    <w:locked/>
    <w:rsid w:val="001B02DC"/>
  </w:style>
  <w:style w:type="character" w:styleId="af7">
    <w:name w:val="endnote reference"/>
    <w:basedOn w:val="a2"/>
    <w:semiHidden/>
    <w:locked/>
    <w:rsid w:val="001B02DC"/>
    <w:rPr>
      <w:vertAlign w:val="superscript"/>
    </w:rPr>
  </w:style>
  <w:style w:type="paragraph" w:styleId="af8">
    <w:name w:val="table of authorities"/>
    <w:basedOn w:val="a1"/>
    <w:next w:val="a1"/>
    <w:semiHidden/>
    <w:locked/>
    <w:rsid w:val="001B02DC"/>
    <w:pPr>
      <w:ind w:left="420"/>
    </w:pPr>
  </w:style>
  <w:style w:type="paragraph" w:styleId="af9">
    <w:name w:val="toa heading"/>
    <w:basedOn w:val="a1"/>
    <w:next w:val="a1"/>
    <w:semiHidden/>
    <w:locked/>
    <w:rsid w:val="001B02DC"/>
    <w:pPr>
      <w:spacing w:before="120"/>
    </w:pPr>
  </w:style>
  <w:style w:type="paragraph" w:customStyle="1" w:styleId="Contents">
    <w:name w:val="Contents"/>
    <w:basedOn w:val="Heading1NoNumber"/>
    <w:locked/>
    <w:rsid w:val="001B02DC"/>
    <w:pPr>
      <w:outlineLvl w:val="9"/>
    </w:pPr>
  </w:style>
  <w:style w:type="character" w:styleId="HTML">
    <w:name w:val="HTML Variable"/>
    <w:basedOn w:val="a2"/>
    <w:semiHidden/>
    <w:locked/>
    <w:rsid w:val="001B02DC"/>
    <w:rPr>
      <w:i/>
      <w:iCs/>
    </w:rPr>
  </w:style>
  <w:style w:type="character" w:styleId="HTML0">
    <w:name w:val="HTML Typewriter"/>
    <w:basedOn w:val="a2"/>
    <w:semiHidden/>
    <w:locked/>
    <w:rsid w:val="001B02DC"/>
    <w:rPr>
      <w:rFonts w:ascii="Courier New" w:hAnsi="Courier New" w:cs="Courier New"/>
      <w:sz w:val="20"/>
      <w:szCs w:val="20"/>
    </w:rPr>
  </w:style>
  <w:style w:type="character" w:styleId="HTML1">
    <w:name w:val="HTML Code"/>
    <w:basedOn w:val="a2"/>
    <w:semiHidden/>
    <w:locked/>
    <w:rsid w:val="001B02DC"/>
    <w:rPr>
      <w:rFonts w:ascii="Courier New" w:hAnsi="Courier New" w:cs="Courier New"/>
      <w:sz w:val="20"/>
      <w:szCs w:val="20"/>
    </w:rPr>
  </w:style>
  <w:style w:type="paragraph" w:styleId="HTML2">
    <w:name w:val="HTML Address"/>
    <w:basedOn w:val="a1"/>
    <w:link w:val="HTMLChar"/>
    <w:semiHidden/>
    <w:locked/>
    <w:rsid w:val="001B02DC"/>
    <w:rPr>
      <w:i/>
      <w:iCs/>
    </w:rPr>
  </w:style>
  <w:style w:type="character" w:styleId="HTML3">
    <w:name w:val="HTML Definition"/>
    <w:basedOn w:val="a2"/>
    <w:semiHidden/>
    <w:locked/>
    <w:rsid w:val="001B02DC"/>
    <w:rPr>
      <w:i/>
      <w:iCs/>
    </w:rPr>
  </w:style>
  <w:style w:type="character" w:styleId="HTML4">
    <w:name w:val="HTML Keyboard"/>
    <w:basedOn w:val="a2"/>
    <w:semiHidden/>
    <w:locked/>
    <w:rsid w:val="001B02DC"/>
    <w:rPr>
      <w:rFonts w:ascii="Courier New" w:hAnsi="Courier New" w:cs="Courier New"/>
      <w:sz w:val="20"/>
      <w:szCs w:val="20"/>
    </w:rPr>
  </w:style>
  <w:style w:type="character" w:styleId="HTML5">
    <w:name w:val="HTML Acronym"/>
    <w:basedOn w:val="a2"/>
    <w:semiHidden/>
    <w:locked/>
    <w:rsid w:val="001B02DC"/>
  </w:style>
  <w:style w:type="character" w:styleId="HTML6">
    <w:name w:val="HTML Sample"/>
    <w:basedOn w:val="a2"/>
    <w:semiHidden/>
    <w:locked/>
    <w:rsid w:val="001B02DC"/>
    <w:rPr>
      <w:rFonts w:ascii="Courier New" w:hAnsi="Courier New" w:cs="Courier New"/>
    </w:rPr>
  </w:style>
  <w:style w:type="character" w:styleId="HTML7">
    <w:name w:val="HTML Cite"/>
    <w:basedOn w:val="a2"/>
    <w:semiHidden/>
    <w:locked/>
    <w:rsid w:val="001B02DC"/>
    <w:rPr>
      <w:i/>
      <w:iCs/>
    </w:rPr>
  </w:style>
  <w:style w:type="paragraph" w:styleId="HTML8">
    <w:name w:val="HTML Preformatted"/>
    <w:basedOn w:val="a1"/>
    <w:link w:val="HTMLChar0"/>
    <w:semiHidden/>
    <w:locked/>
    <w:rsid w:val="001B02DC"/>
    <w:rPr>
      <w:rFonts w:ascii="Courier New" w:hAnsi="Courier New" w:cs="Courier New"/>
    </w:rPr>
  </w:style>
  <w:style w:type="table" w:styleId="14">
    <w:name w:val="Table Web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3">
    <w:name w:val="Table Web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a">
    <w:name w:val="Table Theme"/>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3"/>
    <w:semiHidden/>
    <w:locked/>
    <w:rsid w:val="001B02DC"/>
    <w:pPr>
      <w:adjustRightInd w:val="0"/>
      <w:snapToGrid w:val="0"/>
      <w:spacing w:before="160" w:after="160" w:line="240" w:lineRule="atLeast"/>
      <w:ind w:left="1701"/>
    </w:pPr>
    <w:rPr>
      <w:rFonts w:ascii="Huawei Sans" w:hAnsi="Huawei Sans"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4">
    <w:name w:val="Table Colorful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b">
    <w:name w:val="Salutation"/>
    <w:basedOn w:val="a1"/>
    <w:next w:val="a1"/>
    <w:link w:val="Char9"/>
    <w:semiHidden/>
    <w:locked/>
    <w:rsid w:val="001B02DC"/>
  </w:style>
  <w:style w:type="paragraph" w:styleId="afc">
    <w:name w:val="Plain Text"/>
    <w:basedOn w:val="a1"/>
    <w:link w:val="Chara"/>
    <w:semiHidden/>
    <w:locked/>
    <w:rsid w:val="001B02DC"/>
    <w:rPr>
      <w:rFonts w:ascii="宋体" w:hAnsi="Courier New" w:cs="Courier New"/>
    </w:rPr>
  </w:style>
  <w:style w:type="table" w:styleId="afd">
    <w:name w:val="Table Elegant"/>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e">
    <w:name w:val="E-mail Signature"/>
    <w:basedOn w:val="a1"/>
    <w:link w:val="Charb"/>
    <w:semiHidden/>
    <w:locked/>
    <w:rsid w:val="001B02DC"/>
  </w:style>
  <w:style w:type="paragraph" w:styleId="aff">
    <w:name w:val="Subtitle"/>
    <w:basedOn w:val="a1"/>
    <w:link w:val="Charc"/>
    <w:qFormat/>
    <w:locked/>
    <w:rsid w:val="001B02DC"/>
    <w:pPr>
      <w:spacing w:before="240" w:after="60" w:line="312" w:lineRule="atLeast"/>
      <w:jc w:val="center"/>
      <w:outlineLvl w:val="1"/>
    </w:pPr>
    <w:rPr>
      <w:b/>
      <w:bCs/>
      <w:kern w:val="28"/>
      <w:sz w:val="32"/>
      <w:szCs w:val="32"/>
    </w:rPr>
  </w:style>
  <w:style w:type="table" w:styleId="16">
    <w:name w:val="Table Classic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3"/>
    <w:semiHidden/>
    <w:locked/>
    <w:rsid w:val="001B02DC"/>
    <w:pPr>
      <w:adjustRightInd w:val="0"/>
      <w:snapToGrid w:val="0"/>
      <w:spacing w:before="160" w:after="160" w:line="240" w:lineRule="atLeast"/>
      <w:ind w:left="1701"/>
    </w:pPr>
    <w:rPr>
      <w:rFonts w:ascii="Huawei Sans" w:hAnsi="Huawei Sans"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0">
    <w:name w:val="envelope return"/>
    <w:basedOn w:val="a1"/>
    <w:semiHidden/>
    <w:locked/>
    <w:rsid w:val="001B02DC"/>
  </w:style>
  <w:style w:type="table" w:styleId="17">
    <w:name w:val="Table Simple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6">
    <w:name w:val="Table Simple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1">
    <w:name w:val="Closing"/>
    <w:basedOn w:val="a1"/>
    <w:link w:val="Chard"/>
    <w:semiHidden/>
    <w:locked/>
    <w:rsid w:val="001B02DC"/>
    <w:pPr>
      <w:ind w:leftChars="2100" w:left="100"/>
    </w:pPr>
  </w:style>
  <w:style w:type="table" w:styleId="18">
    <w:name w:val="Table Subtle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2">
    <w:name w:val="List"/>
    <w:basedOn w:val="a1"/>
    <w:semiHidden/>
    <w:locked/>
    <w:rsid w:val="001B02DC"/>
    <w:pPr>
      <w:ind w:left="200" w:hangingChars="200" w:hanging="200"/>
    </w:pPr>
  </w:style>
  <w:style w:type="paragraph" w:styleId="29">
    <w:name w:val="List 2"/>
    <w:basedOn w:val="a1"/>
    <w:semiHidden/>
    <w:locked/>
    <w:rsid w:val="001B02DC"/>
    <w:pPr>
      <w:ind w:leftChars="200" w:left="100" w:hangingChars="200" w:hanging="200"/>
    </w:pPr>
  </w:style>
  <w:style w:type="paragraph" w:styleId="38">
    <w:name w:val="List 3"/>
    <w:basedOn w:val="a1"/>
    <w:semiHidden/>
    <w:locked/>
    <w:rsid w:val="001B02DC"/>
    <w:pPr>
      <w:ind w:leftChars="400" w:left="100" w:hangingChars="200" w:hanging="200"/>
    </w:pPr>
  </w:style>
  <w:style w:type="paragraph" w:styleId="44">
    <w:name w:val="List 4"/>
    <w:basedOn w:val="a1"/>
    <w:semiHidden/>
    <w:locked/>
    <w:rsid w:val="001B02DC"/>
    <w:pPr>
      <w:ind w:leftChars="600" w:left="100" w:hangingChars="200" w:hanging="200"/>
    </w:pPr>
  </w:style>
  <w:style w:type="paragraph" w:styleId="53">
    <w:name w:val="List 5"/>
    <w:basedOn w:val="a1"/>
    <w:semiHidden/>
    <w:locked/>
    <w:rsid w:val="001B02DC"/>
    <w:pPr>
      <w:ind w:leftChars="800" w:left="100" w:hangingChars="200" w:hanging="200"/>
    </w:pPr>
  </w:style>
  <w:style w:type="paragraph" w:styleId="a0">
    <w:name w:val="List Number"/>
    <w:basedOn w:val="a1"/>
    <w:semiHidden/>
    <w:locked/>
    <w:rsid w:val="001B02DC"/>
    <w:pPr>
      <w:numPr>
        <w:numId w:val="1"/>
      </w:numPr>
    </w:pPr>
  </w:style>
  <w:style w:type="paragraph" w:styleId="2a">
    <w:name w:val="List Number 2"/>
    <w:basedOn w:val="a1"/>
    <w:semiHidden/>
    <w:locked/>
    <w:rsid w:val="001B02DC"/>
    <w:pPr>
      <w:tabs>
        <w:tab w:val="num" w:pos="432"/>
      </w:tabs>
      <w:ind w:left="432" w:hanging="432"/>
    </w:pPr>
  </w:style>
  <w:style w:type="paragraph" w:styleId="39">
    <w:name w:val="List Number 3"/>
    <w:basedOn w:val="a1"/>
    <w:semiHidden/>
    <w:locked/>
    <w:rsid w:val="001B02DC"/>
    <w:pPr>
      <w:tabs>
        <w:tab w:val="num" w:pos="432"/>
      </w:tabs>
      <w:ind w:left="432" w:hanging="432"/>
    </w:pPr>
  </w:style>
  <w:style w:type="paragraph" w:styleId="4">
    <w:name w:val="List Number 4"/>
    <w:basedOn w:val="a1"/>
    <w:semiHidden/>
    <w:locked/>
    <w:rsid w:val="001B02DC"/>
    <w:pPr>
      <w:numPr>
        <w:numId w:val="15"/>
      </w:numPr>
    </w:pPr>
  </w:style>
  <w:style w:type="paragraph" w:styleId="54">
    <w:name w:val="List Number 5"/>
    <w:basedOn w:val="a1"/>
    <w:semiHidden/>
    <w:locked/>
    <w:rsid w:val="001B02DC"/>
    <w:pPr>
      <w:ind w:left="0"/>
    </w:pPr>
  </w:style>
  <w:style w:type="paragraph" w:styleId="aff3">
    <w:name w:val="List Continue"/>
    <w:basedOn w:val="a1"/>
    <w:semiHidden/>
    <w:locked/>
    <w:rsid w:val="001B02DC"/>
    <w:pPr>
      <w:spacing w:after="120"/>
      <w:ind w:leftChars="200" w:left="420"/>
    </w:pPr>
  </w:style>
  <w:style w:type="paragraph" w:styleId="2b">
    <w:name w:val="List Continue 2"/>
    <w:basedOn w:val="a1"/>
    <w:semiHidden/>
    <w:locked/>
    <w:rsid w:val="001B02DC"/>
    <w:pPr>
      <w:spacing w:after="120"/>
      <w:ind w:leftChars="400" w:left="840"/>
    </w:pPr>
  </w:style>
  <w:style w:type="paragraph" w:styleId="3a">
    <w:name w:val="List Continue 3"/>
    <w:basedOn w:val="a1"/>
    <w:semiHidden/>
    <w:locked/>
    <w:rsid w:val="001B02DC"/>
    <w:pPr>
      <w:spacing w:after="120"/>
      <w:ind w:leftChars="600" w:left="1260"/>
    </w:pPr>
  </w:style>
  <w:style w:type="paragraph" w:styleId="45">
    <w:name w:val="List Continue 4"/>
    <w:basedOn w:val="a1"/>
    <w:semiHidden/>
    <w:locked/>
    <w:rsid w:val="001B02DC"/>
    <w:pPr>
      <w:spacing w:after="120"/>
      <w:ind w:leftChars="800" w:left="1680"/>
    </w:pPr>
  </w:style>
  <w:style w:type="paragraph" w:styleId="55">
    <w:name w:val="List Continue 5"/>
    <w:basedOn w:val="a1"/>
    <w:semiHidden/>
    <w:locked/>
    <w:rsid w:val="001B02DC"/>
    <w:pPr>
      <w:spacing w:after="120"/>
      <w:ind w:leftChars="1000" w:left="2100"/>
    </w:pPr>
  </w:style>
  <w:style w:type="paragraph" w:styleId="aff4">
    <w:name w:val="List Bullet"/>
    <w:basedOn w:val="a1"/>
    <w:autoRedefine/>
    <w:semiHidden/>
    <w:locked/>
    <w:rsid w:val="001B02DC"/>
    <w:pPr>
      <w:tabs>
        <w:tab w:val="num" w:pos="432"/>
      </w:tabs>
      <w:ind w:left="432" w:hanging="432"/>
    </w:pPr>
  </w:style>
  <w:style w:type="paragraph" w:styleId="2c">
    <w:name w:val="List Bullet 2"/>
    <w:basedOn w:val="a1"/>
    <w:autoRedefine/>
    <w:semiHidden/>
    <w:locked/>
    <w:rsid w:val="001B02DC"/>
    <w:pPr>
      <w:tabs>
        <w:tab w:val="num" w:pos="432"/>
      </w:tabs>
      <w:ind w:left="432" w:hanging="432"/>
    </w:pPr>
  </w:style>
  <w:style w:type="paragraph" w:styleId="3b">
    <w:name w:val="List Bullet 3"/>
    <w:basedOn w:val="a1"/>
    <w:autoRedefine/>
    <w:semiHidden/>
    <w:locked/>
    <w:rsid w:val="001B02DC"/>
    <w:pPr>
      <w:tabs>
        <w:tab w:val="num" w:pos="432"/>
      </w:tabs>
      <w:ind w:left="432" w:hanging="432"/>
    </w:pPr>
  </w:style>
  <w:style w:type="paragraph" w:styleId="46">
    <w:name w:val="List Bullet 4"/>
    <w:basedOn w:val="a1"/>
    <w:autoRedefine/>
    <w:semiHidden/>
    <w:locked/>
    <w:rsid w:val="001B02DC"/>
    <w:pPr>
      <w:tabs>
        <w:tab w:val="num" w:pos="432"/>
      </w:tabs>
      <w:ind w:left="432" w:hanging="432"/>
    </w:pPr>
  </w:style>
  <w:style w:type="paragraph" w:styleId="5">
    <w:name w:val="List Bullet 5"/>
    <w:basedOn w:val="a1"/>
    <w:autoRedefine/>
    <w:semiHidden/>
    <w:locked/>
    <w:rsid w:val="001B02DC"/>
    <w:pPr>
      <w:numPr>
        <w:numId w:val="2"/>
      </w:numPr>
    </w:pPr>
  </w:style>
  <w:style w:type="table" w:styleId="1a">
    <w:name w:val="Table List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List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5">
    <w:name w:val="Table Contemporary"/>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Normal (Web)"/>
    <w:basedOn w:val="a1"/>
    <w:semiHidden/>
    <w:locked/>
    <w:rsid w:val="001B02DC"/>
  </w:style>
  <w:style w:type="paragraph" w:styleId="aff7">
    <w:name w:val="Signature"/>
    <w:basedOn w:val="a1"/>
    <w:link w:val="Chare"/>
    <w:semiHidden/>
    <w:locked/>
    <w:rsid w:val="001B02DC"/>
    <w:pPr>
      <w:ind w:leftChars="2100" w:left="100"/>
    </w:pPr>
  </w:style>
  <w:style w:type="character" w:styleId="aff8">
    <w:name w:val="Emphasis"/>
    <w:basedOn w:val="a2"/>
    <w:uiPriority w:val="20"/>
    <w:qFormat/>
    <w:locked/>
    <w:rsid w:val="001B02DC"/>
    <w:rPr>
      <w:i/>
      <w:iCs/>
    </w:rPr>
  </w:style>
  <w:style w:type="paragraph" w:styleId="aff9">
    <w:name w:val="Date"/>
    <w:basedOn w:val="a1"/>
    <w:next w:val="a1"/>
    <w:link w:val="Charf"/>
    <w:semiHidden/>
    <w:locked/>
    <w:rsid w:val="001B02DC"/>
    <w:pPr>
      <w:ind w:leftChars="2500" w:left="100"/>
    </w:pPr>
  </w:style>
  <w:style w:type="table" w:styleId="1b">
    <w:name w:val="Table Columns 1"/>
    <w:basedOn w:val="a3"/>
    <w:semiHidden/>
    <w:locked/>
    <w:rsid w:val="001B02DC"/>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3"/>
    <w:semiHidden/>
    <w:locked/>
    <w:rsid w:val="001B02DC"/>
    <w:pPr>
      <w:adjustRightInd w:val="0"/>
      <w:snapToGrid w:val="0"/>
      <w:spacing w:before="160" w:after="160" w:line="240" w:lineRule="atLeast"/>
      <w:ind w:left="1701"/>
    </w:pPr>
    <w:rPr>
      <w:rFonts w:ascii="Huawei Sans" w:hAnsi="Huawei Sans"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3"/>
    <w:semiHidden/>
    <w:locked/>
    <w:rsid w:val="001B02DC"/>
    <w:pPr>
      <w:adjustRightInd w:val="0"/>
      <w:snapToGrid w:val="0"/>
      <w:spacing w:before="160" w:after="160" w:line="240" w:lineRule="atLeast"/>
      <w:ind w:left="1701"/>
    </w:pPr>
    <w:rPr>
      <w:rFonts w:ascii="Huawei Sans" w:hAnsi="Huawei Sans"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
    <w:name w:val="Table Grid 2"/>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3"/>
    <w:semiHidden/>
    <w:locked/>
    <w:rsid w:val="001B02DC"/>
    <w:pPr>
      <w:adjustRightInd w:val="0"/>
      <w:snapToGrid w:val="0"/>
      <w:spacing w:before="160" w:after="160" w:line="240" w:lineRule="atLeast"/>
      <w:ind w:left="1701"/>
    </w:pPr>
    <w:rPr>
      <w:rFonts w:ascii="Huawei Sans" w:hAnsi="Huawei Sans"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3"/>
    <w:semiHidden/>
    <w:locked/>
    <w:rsid w:val="001B02DC"/>
    <w:pPr>
      <w:adjustRightInd w:val="0"/>
      <w:snapToGrid w:val="0"/>
      <w:spacing w:before="160" w:after="160" w:line="240" w:lineRule="atLeast"/>
      <w:ind w:left="1701"/>
    </w:pPr>
    <w:rPr>
      <w:rFonts w:ascii="Huawei Sans" w:hAnsi="Huawei Sans"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a">
    <w:name w:val="Block Text"/>
    <w:basedOn w:val="a1"/>
    <w:semiHidden/>
    <w:locked/>
    <w:rsid w:val="001B02DC"/>
    <w:pPr>
      <w:spacing w:after="120"/>
      <w:ind w:leftChars="700" w:left="1440" w:rightChars="700" w:right="1440"/>
    </w:pPr>
  </w:style>
  <w:style w:type="numbering" w:styleId="a">
    <w:name w:val="Outline List 3"/>
    <w:basedOn w:val="a4"/>
    <w:semiHidden/>
    <w:locked/>
    <w:rsid w:val="001B02DC"/>
    <w:pPr>
      <w:numPr>
        <w:numId w:val="5"/>
      </w:numPr>
    </w:pPr>
  </w:style>
  <w:style w:type="paragraph" w:styleId="affb">
    <w:name w:val="envelope address"/>
    <w:basedOn w:val="a1"/>
    <w:semiHidden/>
    <w:locked/>
    <w:rsid w:val="001B02DC"/>
    <w:pPr>
      <w:framePr w:w="7920" w:h="1980" w:hRule="exact" w:hSpace="180" w:wrap="auto" w:hAnchor="page" w:xAlign="center" w:yAlign="bottom"/>
      <w:ind w:leftChars="1400" w:left="100"/>
    </w:pPr>
  </w:style>
  <w:style w:type="paragraph" w:styleId="affc">
    <w:name w:val="Message Header"/>
    <w:basedOn w:val="a1"/>
    <w:link w:val="Charf0"/>
    <w:semiHidden/>
    <w:locked/>
    <w:rsid w:val="001B02DC"/>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d">
    <w:name w:val="line number"/>
    <w:basedOn w:val="a2"/>
    <w:semiHidden/>
    <w:locked/>
    <w:rsid w:val="001B02DC"/>
  </w:style>
  <w:style w:type="character" w:styleId="affe">
    <w:name w:val="Strong"/>
    <w:basedOn w:val="a2"/>
    <w:qFormat/>
    <w:locked/>
    <w:rsid w:val="001B02DC"/>
    <w:rPr>
      <w:b/>
      <w:bCs/>
    </w:rPr>
  </w:style>
  <w:style w:type="character" w:styleId="afff">
    <w:name w:val="page number"/>
    <w:basedOn w:val="a2"/>
    <w:semiHidden/>
    <w:locked/>
    <w:rsid w:val="001B02DC"/>
  </w:style>
  <w:style w:type="character" w:styleId="afff0">
    <w:name w:val="FollowedHyperlink"/>
    <w:semiHidden/>
    <w:locked/>
    <w:rsid w:val="001B02DC"/>
    <w:rPr>
      <w:color w:val="800080"/>
      <w:u w:val="none"/>
    </w:rPr>
  </w:style>
  <w:style w:type="paragraph" w:styleId="afff1">
    <w:name w:val="Body Text"/>
    <w:basedOn w:val="a1"/>
    <w:link w:val="Charf1"/>
    <w:semiHidden/>
    <w:locked/>
    <w:rsid w:val="001B02DC"/>
    <w:pPr>
      <w:spacing w:after="120"/>
    </w:pPr>
  </w:style>
  <w:style w:type="paragraph" w:styleId="afff2">
    <w:name w:val="Body Text First Indent"/>
    <w:basedOn w:val="afff1"/>
    <w:link w:val="Charf2"/>
    <w:semiHidden/>
    <w:locked/>
    <w:rsid w:val="001B02DC"/>
    <w:pPr>
      <w:ind w:firstLineChars="100" w:firstLine="420"/>
    </w:pPr>
  </w:style>
  <w:style w:type="paragraph" w:styleId="afff3">
    <w:name w:val="Body Text Indent"/>
    <w:basedOn w:val="a1"/>
    <w:link w:val="Charf3"/>
    <w:semiHidden/>
    <w:locked/>
    <w:rsid w:val="001B02DC"/>
    <w:pPr>
      <w:spacing w:after="120"/>
      <w:ind w:leftChars="200" w:left="420"/>
    </w:pPr>
  </w:style>
  <w:style w:type="paragraph" w:styleId="2f0">
    <w:name w:val="Body Text First Indent 2"/>
    <w:basedOn w:val="afff3"/>
    <w:link w:val="2Char0"/>
    <w:semiHidden/>
    <w:locked/>
    <w:rsid w:val="001B02DC"/>
    <w:pPr>
      <w:ind w:firstLineChars="200" w:firstLine="420"/>
    </w:pPr>
  </w:style>
  <w:style w:type="paragraph" w:styleId="afff4">
    <w:name w:val="Normal Indent"/>
    <w:basedOn w:val="a1"/>
    <w:semiHidden/>
    <w:locked/>
    <w:rsid w:val="001B02DC"/>
    <w:pPr>
      <w:ind w:firstLineChars="200" w:firstLine="420"/>
    </w:pPr>
  </w:style>
  <w:style w:type="paragraph" w:styleId="2f1">
    <w:name w:val="Body Text 2"/>
    <w:basedOn w:val="a1"/>
    <w:link w:val="2Char1"/>
    <w:semiHidden/>
    <w:locked/>
    <w:rsid w:val="001B02DC"/>
    <w:pPr>
      <w:spacing w:after="120" w:line="480" w:lineRule="auto"/>
    </w:pPr>
  </w:style>
  <w:style w:type="paragraph" w:styleId="3f">
    <w:name w:val="Body Text 3"/>
    <w:basedOn w:val="a1"/>
    <w:link w:val="3Char0"/>
    <w:semiHidden/>
    <w:locked/>
    <w:rsid w:val="001B02DC"/>
    <w:pPr>
      <w:spacing w:after="120"/>
    </w:pPr>
    <w:rPr>
      <w:sz w:val="16"/>
      <w:szCs w:val="16"/>
    </w:rPr>
  </w:style>
  <w:style w:type="paragraph" w:styleId="2f2">
    <w:name w:val="Body Text Indent 2"/>
    <w:basedOn w:val="a1"/>
    <w:link w:val="2Char2"/>
    <w:semiHidden/>
    <w:locked/>
    <w:rsid w:val="001B02DC"/>
    <w:pPr>
      <w:spacing w:after="120" w:line="480" w:lineRule="auto"/>
      <w:ind w:leftChars="200" w:left="420"/>
    </w:pPr>
  </w:style>
  <w:style w:type="paragraph" w:styleId="3f0">
    <w:name w:val="Body Text Indent 3"/>
    <w:basedOn w:val="a1"/>
    <w:link w:val="3Char1"/>
    <w:semiHidden/>
    <w:locked/>
    <w:rsid w:val="001B02DC"/>
    <w:pPr>
      <w:spacing w:after="120"/>
      <w:ind w:leftChars="200" w:left="420"/>
    </w:pPr>
    <w:rPr>
      <w:sz w:val="16"/>
      <w:szCs w:val="16"/>
    </w:rPr>
  </w:style>
  <w:style w:type="paragraph" w:styleId="afff5">
    <w:name w:val="Note Heading"/>
    <w:basedOn w:val="a1"/>
    <w:next w:val="a1"/>
    <w:link w:val="Charf4"/>
    <w:semiHidden/>
    <w:locked/>
    <w:rsid w:val="001B02DC"/>
    <w:pPr>
      <w:jc w:val="center"/>
    </w:pPr>
  </w:style>
  <w:style w:type="paragraph" w:customStyle="1" w:styleId="ItemStepinTable">
    <w:name w:val="Item Step in Table"/>
    <w:locked/>
    <w:rsid w:val="001B02DC"/>
    <w:pPr>
      <w:numPr>
        <w:numId w:val="6"/>
      </w:numPr>
      <w:topLinePunct/>
      <w:spacing w:before="80" w:after="80" w:line="240" w:lineRule="atLeast"/>
    </w:pPr>
    <w:rPr>
      <w:rFonts w:ascii="Huawei Sans" w:hAnsi="Huawei Sans"/>
      <w:sz w:val="21"/>
      <w:szCs w:val="22"/>
    </w:rPr>
  </w:style>
  <w:style w:type="paragraph" w:customStyle="1" w:styleId="End">
    <w:name w:val="End"/>
    <w:basedOn w:val="a1"/>
    <w:locked/>
    <w:rsid w:val="001B02DC"/>
    <w:pPr>
      <w:spacing w:after="400"/>
    </w:pPr>
    <w:rPr>
      <w:b/>
    </w:rPr>
  </w:style>
  <w:style w:type="paragraph" w:customStyle="1" w:styleId="1d">
    <w:name w:val="样式1"/>
    <w:basedOn w:val="End"/>
    <w:semiHidden/>
    <w:locked/>
    <w:rsid w:val="001B02DC"/>
    <w:rPr>
      <w:b w:val="0"/>
    </w:rPr>
  </w:style>
  <w:style w:type="paragraph" w:customStyle="1" w:styleId="NotesTextListinTable">
    <w:name w:val="Notes Text List in Table"/>
    <w:locked/>
    <w:rsid w:val="001B02DC"/>
    <w:pPr>
      <w:numPr>
        <w:numId w:val="20"/>
      </w:numPr>
      <w:spacing w:before="40" w:after="80" w:line="200" w:lineRule="atLeast"/>
      <w:jc w:val="both"/>
    </w:pPr>
    <w:rPr>
      <w:rFonts w:ascii="Huawei Sans" w:hAnsi="Huawei Sans" w:cs="楷体_GB2312"/>
      <w:noProof/>
      <w:sz w:val="18"/>
      <w:szCs w:val="18"/>
    </w:rPr>
  </w:style>
  <w:style w:type="paragraph" w:customStyle="1" w:styleId="NotesHeading">
    <w:name w:val="Notes Heading"/>
    <w:basedOn w:val="CAUTIONHeading"/>
    <w:locked/>
    <w:rsid w:val="001B02DC"/>
    <w:pPr>
      <w:pBdr>
        <w:top w:val="none" w:sz="0" w:space="0" w:color="auto"/>
      </w:pBdr>
      <w:spacing w:after="40"/>
    </w:pPr>
    <w:rPr>
      <w:position w:val="-6"/>
      <w:sz w:val="18"/>
      <w:szCs w:val="18"/>
    </w:rPr>
  </w:style>
  <w:style w:type="paragraph" w:customStyle="1" w:styleId="NotesText">
    <w:name w:val="Notes Text"/>
    <w:basedOn w:val="CAUTIONText"/>
    <w:locked/>
    <w:rsid w:val="001B02DC"/>
    <w:pPr>
      <w:pBdr>
        <w:bottom w:val="none" w:sz="0" w:space="0" w:color="auto"/>
      </w:pBdr>
      <w:spacing w:before="40" w:line="200" w:lineRule="atLeast"/>
      <w:ind w:left="2075"/>
    </w:pPr>
    <w:rPr>
      <w:sz w:val="18"/>
      <w:szCs w:val="18"/>
    </w:rPr>
  </w:style>
  <w:style w:type="paragraph" w:customStyle="1" w:styleId="NotesTextList">
    <w:name w:val="Notes Text List"/>
    <w:basedOn w:val="CAUTIONTextList"/>
    <w:locked/>
    <w:rsid w:val="001B02DC"/>
    <w:pPr>
      <w:numPr>
        <w:numId w:val="7"/>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locked/>
    <w:rsid w:val="001B02DC"/>
    <w:pPr>
      <w:keepNext/>
      <w:numPr>
        <w:ilvl w:val="7"/>
        <w:numId w:val="16"/>
      </w:numPr>
      <w:topLinePunct w:val="0"/>
      <w:spacing w:before="320" w:after="80"/>
      <w:outlineLvl w:val="7"/>
    </w:pPr>
  </w:style>
  <w:style w:type="paragraph" w:customStyle="1" w:styleId="Cover2">
    <w:name w:val="Cover 2"/>
    <w:locked/>
    <w:rsid w:val="001B02DC"/>
    <w:pPr>
      <w:adjustRightInd w:val="0"/>
      <w:snapToGrid w:val="0"/>
    </w:pPr>
    <w:rPr>
      <w:rFonts w:ascii="Huawei Sans" w:hAnsi="Huawei Sans"/>
      <w:noProof/>
      <w:lang w:eastAsia="en-US"/>
    </w:rPr>
  </w:style>
  <w:style w:type="paragraph" w:customStyle="1" w:styleId="CoverText">
    <w:name w:val="Cover Text"/>
    <w:locked/>
    <w:rsid w:val="001B02DC"/>
    <w:pPr>
      <w:adjustRightInd w:val="0"/>
      <w:snapToGrid w:val="0"/>
      <w:spacing w:before="80" w:after="80" w:line="240" w:lineRule="atLeast"/>
      <w:jc w:val="both"/>
    </w:pPr>
    <w:rPr>
      <w:rFonts w:ascii="Huawei Sans" w:hAnsi="Huawei Sans"/>
      <w:snapToGrid w:val="0"/>
      <w:sz w:val="20"/>
      <w:szCs w:val="20"/>
    </w:rPr>
  </w:style>
  <w:style w:type="paragraph" w:customStyle="1" w:styleId="Cover3">
    <w:name w:val="Cover 3"/>
    <w:basedOn w:val="a1"/>
    <w:locked/>
    <w:rsid w:val="001B02DC"/>
    <w:pPr>
      <w:widowControl w:val="0"/>
      <w:topLinePunct w:val="0"/>
      <w:spacing w:before="80" w:after="80"/>
      <w:ind w:left="0"/>
    </w:pPr>
    <w:rPr>
      <w:b/>
      <w:bCs/>
      <w:spacing w:val="-4"/>
      <w:sz w:val="22"/>
      <w:szCs w:val="22"/>
    </w:rPr>
  </w:style>
  <w:style w:type="paragraph" w:customStyle="1" w:styleId="TOC1">
    <w:name w:val="TOC 标题1"/>
    <w:next w:val="12"/>
    <w:semiHidden/>
    <w:locked/>
    <w:rsid w:val="001B02DC"/>
    <w:pPr>
      <w:keepNext/>
      <w:snapToGrid w:val="0"/>
      <w:spacing w:before="480" w:after="360"/>
      <w:jc w:val="center"/>
    </w:pPr>
    <w:rPr>
      <w:rFonts w:ascii="Huawei Sans" w:eastAsia="黑体" w:hAnsi="Huawei Sans"/>
      <w:noProof/>
      <w:sz w:val="36"/>
      <w:szCs w:val="36"/>
    </w:rPr>
  </w:style>
  <w:style w:type="character" w:customStyle="1" w:styleId="TableHeading0">
    <w:name w:val="Table Heading 字符"/>
    <w:basedOn w:val="a2"/>
    <w:link w:val="TableHeading"/>
    <w:rsid w:val="001B02DC"/>
    <w:rPr>
      <w:rFonts w:ascii="Huawei Sans" w:hAnsi="Huawei Sans" w:cs="Book Antiqua"/>
      <w:b/>
      <w:bCs/>
      <w:snapToGrid w:val="0"/>
      <w:sz w:val="21"/>
      <w:szCs w:val="20"/>
    </w:rPr>
  </w:style>
  <w:style w:type="paragraph" w:customStyle="1" w:styleId="TableDescriptioninAppendix">
    <w:name w:val="Table Description in Appendix"/>
    <w:basedOn w:val="TableDescription"/>
    <w:next w:val="a1"/>
    <w:locked/>
    <w:rsid w:val="001B02DC"/>
    <w:pPr>
      <w:numPr>
        <w:numId w:val="16"/>
      </w:numPr>
    </w:pPr>
  </w:style>
  <w:style w:type="paragraph" w:customStyle="1" w:styleId="Code">
    <w:name w:val="Code"/>
    <w:basedOn w:val="a1"/>
    <w:locked/>
    <w:rsid w:val="001B02DC"/>
    <w:pPr>
      <w:widowControl w:val="0"/>
      <w:shd w:val="clear" w:color="auto" w:fill="F2F2F2" w:themeFill="background1" w:themeFillShade="F2"/>
      <w:autoSpaceDE w:val="0"/>
      <w:autoSpaceDN w:val="0"/>
      <w:spacing w:before="0" w:after="0" w:line="360" w:lineRule="auto"/>
    </w:pPr>
    <w:rPr>
      <w:sz w:val="18"/>
    </w:rPr>
  </w:style>
  <w:style w:type="paragraph" w:customStyle="1" w:styleId="CopyrightDeclaration1">
    <w:name w:val="Copyright Declaration1"/>
    <w:locked/>
    <w:rsid w:val="001B02DC"/>
    <w:pPr>
      <w:spacing w:before="80" w:after="80"/>
    </w:pPr>
    <w:rPr>
      <w:rFonts w:ascii="Huawei Sans" w:hAnsi="Huawei Sans" w:cs="Times New Roman"/>
      <w:sz w:val="36"/>
      <w:szCs w:val="20"/>
    </w:rPr>
  </w:style>
  <w:style w:type="paragraph" w:customStyle="1" w:styleId="Cover30">
    <w:name w:val="Cover3"/>
    <w:semiHidden/>
    <w:locked/>
    <w:rsid w:val="001B02DC"/>
    <w:pPr>
      <w:adjustRightInd w:val="0"/>
      <w:snapToGrid w:val="0"/>
      <w:spacing w:before="80" w:after="80" w:line="240" w:lineRule="atLeast"/>
    </w:pPr>
    <w:rPr>
      <w:rFonts w:ascii="Huawei Sans" w:eastAsia="黑体" w:hAnsi="Huawei Sans"/>
      <w:noProof/>
      <w:lang w:eastAsia="en-US"/>
    </w:rPr>
  </w:style>
  <w:style w:type="paragraph" w:customStyle="1" w:styleId="Cover40">
    <w:name w:val="Cover4"/>
    <w:basedOn w:val="a1"/>
    <w:semiHidden/>
    <w:locked/>
    <w:rsid w:val="001B02DC"/>
    <w:pPr>
      <w:topLinePunct w:val="0"/>
      <w:ind w:left="0"/>
    </w:pPr>
    <w:rPr>
      <w:rFonts w:eastAsia="Arial"/>
      <w:b/>
      <w:bCs/>
      <w:sz w:val="24"/>
      <w:szCs w:val="24"/>
    </w:rPr>
  </w:style>
  <w:style w:type="paragraph" w:customStyle="1" w:styleId="SubItemListTextTD">
    <w:name w:val="Sub Item List Text TD"/>
    <w:basedOn w:val="TerminalDisplay"/>
    <w:locked/>
    <w:rsid w:val="001B02DC"/>
    <w:pPr>
      <w:adjustRightInd w:val="0"/>
      <w:ind w:left="2410"/>
    </w:pPr>
  </w:style>
  <w:style w:type="paragraph" w:customStyle="1" w:styleId="ItemlistTextTD">
    <w:name w:val="Item list Text TD"/>
    <w:basedOn w:val="TerminalDisplay"/>
    <w:locked/>
    <w:rsid w:val="001B02DC"/>
    <w:pPr>
      <w:adjustRightInd w:val="0"/>
      <w:ind w:left="2126"/>
    </w:pPr>
  </w:style>
  <w:style w:type="paragraph" w:customStyle="1" w:styleId="ItemListTextinTable">
    <w:name w:val="Item List Text in Table"/>
    <w:basedOn w:val="TableText"/>
    <w:qFormat/>
    <w:locked/>
    <w:rsid w:val="001B02DC"/>
    <w:pPr>
      <w:ind w:left="284"/>
    </w:pPr>
  </w:style>
  <w:style w:type="paragraph" w:customStyle="1" w:styleId="Appendixheading1">
    <w:name w:val="Appendix heading 1"/>
    <w:basedOn w:val="1"/>
    <w:next w:val="2"/>
    <w:locked/>
    <w:rsid w:val="001B02DC"/>
    <w:pPr>
      <w:keepLines/>
      <w:numPr>
        <w:numId w:val="16"/>
      </w:numPr>
      <w:topLinePunct w:val="0"/>
    </w:pPr>
    <w:rPr>
      <w:rFonts w:hint="eastAsia"/>
      <w:bCs w:val="0"/>
    </w:rPr>
  </w:style>
  <w:style w:type="paragraph" w:customStyle="1" w:styleId="Appendixheading2">
    <w:name w:val="Appendix heading 2"/>
    <w:basedOn w:val="2"/>
    <w:next w:val="Appendixheading3"/>
    <w:locked/>
    <w:rsid w:val="001B02DC"/>
    <w:pPr>
      <w:numPr>
        <w:numId w:val="16"/>
      </w:numPr>
      <w:topLinePunct w:val="0"/>
      <w:spacing w:before="200"/>
    </w:pPr>
    <w:rPr>
      <w:rFonts w:cs="Times New Roman" w:hint="eastAsia"/>
    </w:rPr>
  </w:style>
  <w:style w:type="paragraph" w:customStyle="1" w:styleId="Appendixheading3">
    <w:name w:val="Appendix heading 3"/>
    <w:basedOn w:val="30"/>
    <w:next w:val="Appendixheading4"/>
    <w:locked/>
    <w:rsid w:val="001B02DC"/>
    <w:pPr>
      <w:numPr>
        <w:numId w:val="16"/>
      </w:numPr>
      <w:topLinePunct w:val="0"/>
    </w:pPr>
    <w:rPr>
      <w:rFonts w:cs="Times New Roman" w:hint="eastAsia"/>
    </w:rPr>
  </w:style>
  <w:style w:type="paragraph" w:customStyle="1" w:styleId="Appendixheading4">
    <w:name w:val="Appendix heading 4"/>
    <w:basedOn w:val="40"/>
    <w:next w:val="Appendixheading5"/>
    <w:locked/>
    <w:rsid w:val="001B02DC"/>
    <w:pPr>
      <w:numPr>
        <w:numId w:val="16"/>
      </w:numPr>
      <w:topLinePunct w:val="0"/>
    </w:pPr>
    <w:rPr>
      <w:bCs/>
    </w:rPr>
  </w:style>
  <w:style w:type="paragraph" w:customStyle="1" w:styleId="Appendixheading5">
    <w:name w:val="Appendix heading 5"/>
    <w:basedOn w:val="50"/>
    <w:next w:val="BlockLabel"/>
    <w:locked/>
    <w:rsid w:val="001B02DC"/>
    <w:pPr>
      <w:numPr>
        <w:numId w:val="16"/>
      </w:numPr>
      <w:topLinePunct w:val="0"/>
    </w:pPr>
    <w:rPr>
      <w:rFonts w:cs="Times New Roman"/>
      <w:bCs/>
    </w:rPr>
  </w:style>
  <w:style w:type="character" w:styleId="afff6">
    <w:name w:val="Placeholder Text"/>
    <w:basedOn w:val="a2"/>
    <w:uiPriority w:val="99"/>
    <w:semiHidden/>
    <w:locked/>
    <w:rsid w:val="001B02DC"/>
    <w:rPr>
      <w:color w:val="808080"/>
    </w:rPr>
  </w:style>
  <w:style w:type="character" w:customStyle="1" w:styleId="Char4">
    <w:name w:val="脚注文本 Char"/>
    <w:basedOn w:val="a2"/>
    <w:link w:val="ae"/>
    <w:uiPriority w:val="99"/>
    <w:rsid w:val="001B02DC"/>
    <w:rPr>
      <w:rFonts w:ascii="Huawei Sans" w:hAnsi="Huawei Sans" w:cs="Times New Roman"/>
      <w:sz w:val="18"/>
      <w:szCs w:val="18"/>
    </w:rPr>
  </w:style>
  <w:style w:type="character" w:styleId="afff7">
    <w:name w:val="Subtle Emphasis"/>
    <w:basedOn w:val="a2"/>
    <w:uiPriority w:val="19"/>
    <w:qFormat/>
    <w:locked/>
    <w:rsid w:val="001B02DC"/>
    <w:rPr>
      <w:rFonts w:ascii="Huawei Sans" w:eastAsia="方正兰亭黑简体" w:hAnsi="Huawei Sans" w:cstheme="minorBidi"/>
      <w:bCs w:val="0"/>
      <w:i/>
      <w:iCs/>
      <w:color w:val="808080" w:themeColor="text1" w:themeTint="7F"/>
      <w:szCs w:val="22"/>
      <w:lang w:eastAsia="zh-CN"/>
    </w:rPr>
  </w:style>
  <w:style w:type="table" w:styleId="2-5">
    <w:name w:val="Medium Shading 2 Accent 5"/>
    <w:basedOn w:val="a3"/>
    <w:uiPriority w:val="64"/>
    <w:locked/>
    <w:rsid w:val="001B02DC"/>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1"/>
    <w:locked/>
    <w:rsid w:val="000E1D13"/>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8">
    <w:name w:val="图样式"/>
    <w:basedOn w:val="a1"/>
    <w:locked/>
    <w:rsid w:val="001B02DC"/>
    <w:pPr>
      <w:keepNext/>
      <w:topLinePunct w:val="0"/>
      <w:autoSpaceDE w:val="0"/>
      <w:autoSpaceDN w:val="0"/>
      <w:snapToGrid/>
      <w:spacing w:before="80" w:after="80" w:line="360" w:lineRule="auto"/>
      <w:ind w:left="0"/>
      <w:jc w:val="center"/>
    </w:pPr>
  </w:style>
  <w:style w:type="paragraph" w:customStyle="1" w:styleId="Cover-">
    <w:name w:val="Cover-宋体+罗马+正文"/>
    <w:basedOn w:val="a1"/>
    <w:link w:val="Cover-Char"/>
    <w:autoRedefine/>
    <w:qFormat/>
    <w:locked/>
    <w:rsid w:val="000E1D13"/>
    <w:pPr>
      <w:widowControl w:val="0"/>
      <w:topLinePunct w:val="0"/>
      <w:autoSpaceDE w:val="0"/>
      <w:autoSpaceDN w:val="0"/>
      <w:snapToGrid/>
      <w:spacing w:before="0" w:afterLines="50" w:line="320" w:lineRule="exact"/>
      <w:ind w:left="0" w:firstLine="420"/>
    </w:pPr>
    <w:rPr>
      <w:sz w:val="24"/>
      <w:szCs w:val="24"/>
    </w:rPr>
  </w:style>
  <w:style w:type="character" w:customStyle="1" w:styleId="Cover-Char">
    <w:name w:val="Cover-宋体+罗马+正文 Char"/>
    <w:link w:val="Cover-"/>
    <w:rsid w:val="000E1D13"/>
    <w:rPr>
      <w:rFonts w:ascii="微软雅黑" w:eastAsia="微软雅黑" w:hAnsi="微软雅黑" w:cs="微软雅黑"/>
      <w:sz w:val="24"/>
      <w:szCs w:val="24"/>
    </w:rPr>
  </w:style>
  <w:style w:type="paragraph" w:customStyle="1" w:styleId="05">
    <w:name w:val="样式 实验正文 + 段后: 0.5 行"/>
    <w:basedOn w:val="Cover-"/>
    <w:locked/>
    <w:rsid w:val="000E1D13"/>
    <w:pPr>
      <w:spacing w:after="120"/>
    </w:pPr>
    <w:rPr>
      <w:rFonts w:cs="宋体"/>
      <w:szCs w:val="20"/>
    </w:rPr>
  </w:style>
  <w:style w:type="paragraph" w:customStyle="1" w:styleId="afff9">
    <w:name w:val="表格"/>
    <w:next w:val="a1"/>
    <w:link w:val="Charf5"/>
    <w:locked/>
    <w:rsid w:val="000E1D13"/>
    <w:pPr>
      <w:framePr w:wrap="around" w:vAnchor="text" w:hAnchor="margin" w:x="-34" w:y="1"/>
      <w:mirrorIndents/>
    </w:pPr>
    <w:rPr>
      <w:rFonts w:ascii="Arial" w:eastAsia="微软雅黑" w:hAnsi="Arial" w:cs="Times New Roman"/>
      <w:snapToGrid w:val="0"/>
      <w:sz w:val="20"/>
      <w:szCs w:val="21"/>
    </w:rPr>
  </w:style>
  <w:style w:type="character" w:customStyle="1" w:styleId="Charf5">
    <w:name w:val="表格 Char"/>
    <w:link w:val="afff9"/>
    <w:rsid w:val="000E1D13"/>
    <w:rPr>
      <w:rFonts w:ascii="Arial" w:eastAsia="微软雅黑" w:hAnsi="Arial" w:cs="Times New Roman"/>
      <w:snapToGrid w:val="0"/>
      <w:sz w:val="20"/>
      <w:szCs w:val="21"/>
    </w:rPr>
  </w:style>
  <w:style w:type="character" w:customStyle="1" w:styleId="afffa">
    <w:name w:val="样式 蓝色"/>
    <w:basedOn w:val="a2"/>
    <w:semiHidden/>
    <w:locked/>
    <w:rsid w:val="001B02DC"/>
    <w:rPr>
      <w:color w:val="0000FF"/>
    </w:rPr>
  </w:style>
  <w:style w:type="character" w:customStyle="1" w:styleId="afffb">
    <w:name w:val="样式 倾斜 蓝色"/>
    <w:semiHidden/>
    <w:locked/>
    <w:rsid w:val="000E1D13"/>
    <w:rPr>
      <w:i/>
      <w:iCs/>
      <w:color w:val="0000FF"/>
    </w:rPr>
  </w:style>
  <w:style w:type="paragraph" w:customStyle="1" w:styleId="Tab">
    <w:name w:val="正文+Tab"/>
    <w:basedOn w:val="a1"/>
    <w:locked/>
    <w:rsid w:val="000E1D13"/>
    <w:pPr>
      <w:ind w:left="420"/>
    </w:pPr>
    <w:rPr>
      <w:rFonts w:cs="宋体"/>
    </w:rPr>
  </w:style>
  <w:style w:type="character" w:customStyle="1" w:styleId="11">
    <w:name w:val="表格1 字符"/>
    <w:link w:val="10"/>
    <w:rsid w:val="000E1D13"/>
    <w:rPr>
      <w:rFonts w:ascii="Book Antiqua" w:eastAsia="黑体" w:hAnsi="Book Antiqua" w:cs="Book Antiqua"/>
      <w:b/>
      <w:bCs/>
      <w:snapToGrid w:val="0"/>
      <w:sz w:val="21"/>
      <w:szCs w:val="21"/>
    </w:rPr>
  </w:style>
  <w:style w:type="paragraph" w:customStyle="1" w:styleId="afffc">
    <w:name w:val="命令行"/>
    <w:basedOn w:val="a1"/>
    <w:locked/>
    <w:rsid w:val="000E1D13"/>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sz w:val="16"/>
    </w:rPr>
  </w:style>
  <w:style w:type="paragraph" w:customStyle="1" w:styleId="Command11">
    <w:name w:val="样式 Command + 左侧:  1 字符 右侧:  1 字符"/>
    <w:basedOn w:val="a1"/>
    <w:semiHidden/>
    <w:locked/>
    <w:rsid w:val="001B02DC"/>
    <w:pPr>
      <w:spacing w:before="40" w:after="40"/>
      <w:ind w:leftChars="810" w:left="2940" w:rightChars="100" w:right="210"/>
    </w:pPr>
    <w:rPr>
      <w:rFonts w:ascii="Courier New" w:hAnsi="Courier New" w:cs="宋体"/>
      <w:sz w:val="32"/>
    </w:rPr>
  </w:style>
  <w:style w:type="character" w:customStyle="1" w:styleId="afffd">
    <w:name w:val="样式 正文 +"/>
    <w:locked/>
    <w:rsid w:val="000E1D13"/>
    <w:rPr>
      <w:rFonts w:ascii="FrutigerNext LT Regular" w:eastAsia="华文细黑" w:hAnsi="FrutigerNext LT Regular"/>
      <w:kern w:val="0"/>
    </w:rPr>
  </w:style>
  <w:style w:type="paragraph" w:customStyle="1" w:styleId="BlockLabel0">
    <w:name w:val="Block Label + 结果验证"/>
    <w:basedOn w:val="BlockLabel"/>
    <w:locked/>
    <w:rsid w:val="000E1D13"/>
    <w:pPr>
      <w:ind w:leftChars="270" w:left="270"/>
    </w:pPr>
    <w:rPr>
      <w:rFonts w:cs="宋体"/>
      <w:bCs w:val="0"/>
      <w:sz w:val="24"/>
      <w:szCs w:val="20"/>
    </w:rPr>
  </w:style>
  <w:style w:type="table" w:customStyle="1" w:styleId="V30">
    <w:name w:val="实验手册V3.0专用"/>
    <w:basedOn w:val="a3"/>
    <w:uiPriority w:val="99"/>
    <w:locked/>
    <w:rsid w:val="001B02DC"/>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locked/>
    <w:rsid w:val="000E1D13"/>
    <w:pPr>
      <w:ind w:leftChars="100" w:left="1281" w:rightChars="100" w:right="100"/>
      <w:jc w:val="center"/>
    </w:pPr>
    <w:rPr>
      <w:rFonts w:cs="宋体"/>
    </w:rPr>
  </w:style>
  <w:style w:type="character" w:customStyle="1" w:styleId="1Char">
    <w:name w:val="标题 1 Char"/>
    <w:aliases w:val="heading 1 Char,ALT+1 Char"/>
    <w:basedOn w:val="a2"/>
    <w:link w:val="1"/>
    <w:rsid w:val="001B02DC"/>
    <w:rPr>
      <w:rFonts w:ascii="Huawei Sans" w:hAnsi="Huawei Sans" w:cs="Book Antiqua"/>
      <w:b/>
      <w:bCs/>
      <w:sz w:val="44"/>
      <w:szCs w:val="44"/>
    </w:rPr>
  </w:style>
  <w:style w:type="paragraph" w:customStyle="1" w:styleId="afffe">
    <w:name w:val="正文（首行不缩进）"/>
    <w:basedOn w:val="a1"/>
    <w:locked/>
    <w:rsid w:val="000E1D13"/>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snapToGrid w:val="0"/>
      <w:sz w:val="22"/>
    </w:rPr>
  </w:style>
  <w:style w:type="paragraph" w:styleId="affff">
    <w:name w:val="List Paragraph"/>
    <w:basedOn w:val="a1"/>
    <w:link w:val="Charf6"/>
    <w:autoRedefine/>
    <w:uiPriority w:val="34"/>
    <w:locked/>
    <w:rsid w:val="001B02DC"/>
    <w:pPr>
      <w:widowControl w:val="0"/>
      <w:topLinePunct w:val="0"/>
      <w:autoSpaceDE w:val="0"/>
      <w:autoSpaceDN w:val="0"/>
      <w:snapToGrid/>
      <w:spacing w:beforeLines="50" w:before="0" w:afterLines="50" w:after="0" w:line="240" w:lineRule="auto"/>
      <w:ind w:leftChars="400" w:left="880" w:firstLineChars="200" w:firstLine="420"/>
      <w:contextualSpacing/>
    </w:pPr>
    <w:rPr>
      <w:rFonts w:ascii="HuaweiSans-Regular" w:hAnsi="HuaweiSans-Regular"/>
      <w:snapToGrid w:val="0"/>
      <w:sz w:val="22"/>
      <w:szCs w:val="32"/>
    </w:rPr>
  </w:style>
  <w:style w:type="character" w:customStyle="1" w:styleId="Charf6">
    <w:name w:val="列出段落 Char"/>
    <w:basedOn w:val="a2"/>
    <w:link w:val="affff"/>
    <w:uiPriority w:val="34"/>
    <w:rsid w:val="001B02DC"/>
    <w:rPr>
      <w:rFonts w:cs="Times New Roman"/>
      <w:snapToGrid w:val="0"/>
      <w:sz w:val="22"/>
    </w:rPr>
  </w:style>
  <w:style w:type="paragraph" w:customStyle="1" w:styleId="-">
    <w:name w:val="前言正文-新"/>
    <w:basedOn w:val="a1"/>
    <w:autoRedefine/>
    <w:qFormat/>
    <w:locked/>
    <w:rsid w:val="0034549B"/>
    <w:pPr>
      <w:widowControl w:val="0"/>
      <w:topLinePunct w:val="0"/>
      <w:autoSpaceDE w:val="0"/>
      <w:autoSpaceDN w:val="0"/>
      <w:snapToGrid/>
      <w:spacing w:beforeLines="50" w:before="120" w:afterLines="50" w:after="120" w:line="360" w:lineRule="auto"/>
      <w:ind w:left="0"/>
      <w:contextualSpacing/>
    </w:pPr>
    <w:rPr>
      <w:snapToGrid w:val="0"/>
    </w:rPr>
  </w:style>
  <w:style w:type="paragraph" w:customStyle="1" w:styleId="affff0">
    <w:name w:val="表格题注"/>
    <w:next w:val="a1"/>
    <w:locked/>
    <w:rsid w:val="001B02DC"/>
    <w:pPr>
      <w:keepLines/>
      <w:spacing w:beforeLines="100"/>
      <w:ind w:left="1089" w:hanging="369"/>
      <w:jc w:val="center"/>
    </w:pPr>
    <w:rPr>
      <w:rFonts w:ascii="Arial" w:hAnsi="Arial"/>
      <w:sz w:val="18"/>
      <w:szCs w:val="18"/>
    </w:rPr>
  </w:style>
  <w:style w:type="paragraph" w:customStyle="1" w:styleId="affff1">
    <w:name w:val="插图题注"/>
    <w:next w:val="a1"/>
    <w:locked/>
    <w:rsid w:val="001B02DC"/>
    <w:pPr>
      <w:spacing w:afterLines="100"/>
      <w:ind w:left="1089" w:hanging="369"/>
      <w:jc w:val="center"/>
    </w:pPr>
    <w:rPr>
      <w:rFonts w:ascii="Arial" w:hAnsi="Arial"/>
      <w:sz w:val="18"/>
      <w:szCs w:val="18"/>
    </w:rPr>
  </w:style>
  <w:style w:type="paragraph" w:customStyle="1" w:styleId="111">
    <w:name w:val="标题111"/>
    <w:basedOn w:val="2"/>
    <w:locked/>
    <w:rsid w:val="000E1D13"/>
    <w:pPr>
      <w:keepLines w:val="0"/>
      <w:numPr>
        <w:ilvl w:val="0"/>
        <w:numId w:val="0"/>
      </w:numPr>
      <w:topLinePunct w:val="0"/>
      <w:adjustRightInd/>
      <w:snapToGrid/>
      <w:spacing w:before="240" w:after="240" w:line="240" w:lineRule="auto"/>
      <w:ind w:left="420" w:hanging="420"/>
      <w:jc w:val="both"/>
    </w:pPr>
    <w:rPr>
      <w:rFonts w:ascii="Arial" w:hAnsi="Arial" w:cs="Times New Roman"/>
      <w:b w:val="0"/>
      <w:bCs w:val="0"/>
      <w:noProof w:val="0"/>
      <w:sz w:val="24"/>
      <w:szCs w:val="24"/>
      <w:lang w:eastAsia="zh-CN"/>
    </w:rPr>
  </w:style>
  <w:style w:type="paragraph" w:customStyle="1" w:styleId="affff2">
    <w:name w:val="实验目标"/>
    <w:basedOn w:val="affff"/>
    <w:locked/>
    <w:rsid w:val="000E1D13"/>
    <w:pPr>
      <w:spacing w:before="156" w:after="156"/>
      <w:ind w:leftChars="0" w:left="0" w:firstLineChars="0" w:firstLine="0"/>
    </w:pPr>
    <w:rPr>
      <w:rFonts w:cs="宋体"/>
      <w:color w:val="000000"/>
      <w:szCs w:val="20"/>
    </w:rPr>
  </w:style>
  <w:style w:type="paragraph" w:customStyle="1" w:styleId="-0">
    <w:name w:val="表格-实验环境说明"/>
    <w:basedOn w:val="afff9"/>
    <w:locked/>
    <w:rsid w:val="000E1D13"/>
    <w:pPr>
      <w:framePr w:wrap="around"/>
      <w:spacing w:before="156" w:after="156"/>
      <w:jc w:val="center"/>
    </w:pPr>
    <w:rPr>
      <w:rFonts w:ascii="微软雅黑" w:hAnsi="微软雅黑" w:cs="宋体"/>
      <w:szCs w:val="20"/>
    </w:rPr>
  </w:style>
  <w:style w:type="character" w:customStyle="1" w:styleId="Char2">
    <w:name w:val="页脚 Char"/>
    <w:basedOn w:val="a2"/>
    <w:link w:val="ab"/>
    <w:rsid w:val="001B02DC"/>
    <w:rPr>
      <w:rFonts w:ascii="Huawei Sans" w:hAnsi="Huawei Sans" w:cs="Times New Roman"/>
      <w:b/>
      <w:bCs/>
      <w:sz w:val="2"/>
      <w:szCs w:val="2"/>
    </w:rPr>
  </w:style>
  <w:style w:type="paragraph" w:customStyle="1" w:styleId="1110">
    <w:name w:val="正文111"/>
    <w:basedOn w:val="a1"/>
    <w:link w:val="111Char"/>
    <w:locked/>
    <w:rsid w:val="000E1D13"/>
    <w:pPr>
      <w:widowControl w:val="0"/>
      <w:topLinePunct w:val="0"/>
      <w:autoSpaceDE w:val="0"/>
      <w:autoSpaceDN w:val="0"/>
      <w:snapToGrid/>
      <w:spacing w:beforeLines="50" w:before="0" w:afterLines="50" w:after="0" w:line="240" w:lineRule="auto"/>
      <w:ind w:left="0" w:firstLineChars="200" w:firstLine="420"/>
      <w:contextualSpacing/>
    </w:pPr>
    <w:rPr>
      <w:bCs/>
      <w:snapToGrid w:val="0"/>
    </w:rPr>
  </w:style>
  <w:style w:type="character" w:customStyle="1" w:styleId="111Char">
    <w:name w:val="正文111 Char"/>
    <w:link w:val="1110"/>
    <w:rsid w:val="000E1D13"/>
    <w:rPr>
      <w:rFonts w:ascii="微软雅黑" w:eastAsia="微软雅黑" w:hAnsi="微软雅黑" w:cs="Times New Roman"/>
      <w:bCs/>
      <w:snapToGrid w:val="0"/>
      <w:sz w:val="21"/>
      <w:szCs w:val="20"/>
    </w:rPr>
  </w:style>
  <w:style w:type="paragraph" w:customStyle="1" w:styleId="1e">
    <w:name w:val="1.正文"/>
    <w:basedOn w:val="a1"/>
    <w:link w:val="1f"/>
    <w:qFormat/>
    <w:locked/>
    <w:rsid w:val="000E1D13"/>
    <w:pPr>
      <w:ind w:left="1021"/>
    </w:pPr>
    <w:rPr>
      <w:rFonts w:cs="Huawei Sans"/>
    </w:rPr>
  </w:style>
  <w:style w:type="character" w:customStyle="1" w:styleId="1f">
    <w:name w:val="1.正文 字符"/>
    <w:link w:val="1e"/>
    <w:rsid w:val="000E1D13"/>
    <w:rPr>
      <w:rFonts w:ascii="Huawei Sans" w:eastAsia="微软雅黑" w:hAnsi="Huawei Sans" w:cs="Huawei Sans"/>
      <w:kern w:val="2"/>
      <w:sz w:val="21"/>
      <w:szCs w:val="21"/>
    </w:rPr>
  </w:style>
  <w:style w:type="paragraph" w:customStyle="1" w:styleId="2f3">
    <w:name w:val="2.命令"/>
    <w:basedOn w:val="a1"/>
    <w:link w:val="2f4"/>
    <w:qFormat/>
    <w:locked/>
    <w:rsid w:val="00792A6D"/>
    <w:pPr>
      <w:shd w:val="clear" w:color="auto" w:fill="F2F2F2" w:themeFill="background1" w:themeFillShade="F2"/>
      <w:spacing w:before="40" w:after="40"/>
      <w:ind w:left="1021"/>
      <w:contextualSpacing/>
    </w:pPr>
    <w:rPr>
      <w:rFonts w:ascii="HuaweiSans-Regular" w:hAnsi="HuaweiSans-Regular" w:cs="Courier New"/>
      <w:sz w:val="18"/>
      <w:szCs w:val="18"/>
    </w:rPr>
  </w:style>
  <w:style w:type="character" w:customStyle="1" w:styleId="2f4">
    <w:name w:val="2.命令 字符"/>
    <w:link w:val="2f3"/>
    <w:rsid w:val="00792A6D"/>
    <w:rPr>
      <w:rFonts w:cs="Courier New"/>
      <w:sz w:val="18"/>
      <w:szCs w:val="18"/>
      <w:shd w:val="clear" w:color="auto" w:fill="F2F2F2" w:themeFill="background1" w:themeFillShade="F2"/>
    </w:rPr>
  </w:style>
  <w:style w:type="paragraph" w:customStyle="1" w:styleId="4a">
    <w:name w:val="4.任务"/>
    <w:basedOn w:val="ItemList"/>
    <w:link w:val="4b"/>
    <w:qFormat/>
    <w:locked/>
    <w:rsid w:val="00604E8C"/>
    <w:pPr>
      <w:tabs>
        <w:tab w:val="clear" w:pos="2126"/>
        <w:tab w:val="num" w:pos="1418"/>
      </w:tabs>
      <w:ind w:left="1418" w:hanging="398"/>
    </w:pPr>
    <w:rPr>
      <w:rFonts w:eastAsia="微软雅黑" w:cs="Huawei Sans"/>
    </w:rPr>
  </w:style>
  <w:style w:type="character" w:customStyle="1" w:styleId="Step0">
    <w:name w:val="Step 字符"/>
    <w:basedOn w:val="a2"/>
    <w:link w:val="Step"/>
    <w:rsid w:val="001B02DC"/>
    <w:rPr>
      <w:rFonts w:ascii="Huawei Sans" w:hAnsi="Huawei Sans" w:cs="Times New Roman"/>
      <w:snapToGrid w:val="0"/>
      <w:sz w:val="21"/>
      <w:szCs w:val="20"/>
    </w:rPr>
  </w:style>
  <w:style w:type="paragraph" w:customStyle="1" w:styleId="59">
    <w:name w:val="5.表格文字"/>
    <w:basedOn w:val="TableText"/>
    <w:link w:val="5a"/>
    <w:locked/>
    <w:rsid w:val="000E1D13"/>
    <w:pPr>
      <w:autoSpaceDE w:val="0"/>
      <w:autoSpaceDN w:val="0"/>
    </w:pPr>
  </w:style>
  <w:style w:type="character" w:customStyle="1" w:styleId="ItemList0">
    <w:name w:val="Item List 字符"/>
    <w:basedOn w:val="a2"/>
    <w:link w:val="ItemList"/>
    <w:rsid w:val="001B02DC"/>
    <w:rPr>
      <w:rFonts w:ascii="Huawei Sans" w:hAnsi="Huawei Sans"/>
      <w:kern w:val="2"/>
      <w:sz w:val="21"/>
      <w:szCs w:val="21"/>
    </w:rPr>
  </w:style>
  <w:style w:type="character" w:customStyle="1" w:styleId="4b">
    <w:name w:val="4.任务 字符"/>
    <w:link w:val="4a"/>
    <w:rsid w:val="00604E8C"/>
    <w:rPr>
      <w:rFonts w:ascii="Huawei Sans" w:eastAsia="微软雅黑" w:hAnsi="Huawei Sans" w:cs="Huawei Sans"/>
      <w:kern w:val="2"/>
      <w:sz w:val="21"/>
      <w:szCs w:val="21"/>
    </w:rPr>
  </w:style>
  <w:style w:type="character" w:customStyle="1" w:styleId="TableText0">
    <w:name w:val="Table Text 字符"/>
    <w:basedOn w:val="a2"/>
    <w:link w:val="TableText"/>
    <w:rsid w:val="001B02DC"/>
    <w:rPr>
      <w:rFonts w:ascii="Huawei Sans" w:hAnsi="Huawei Sans" w:cs="Times New Roman"/>
      <w:snapToGrid w:val="0"/>
      <w:sz w:val="21"/>
      <w:szCs w:val="20"/>
    </w:rPr>
  </w:style>
  <w:style w:type="character" w:customStyle="1" w:styleId="5a">
    <w:name w:val="5.表格文字 字符"/>
    <w:link w:val="59"/>
    <w:rsid w:val="000E1D13"/>
    <w:rPr>
      <w:rFonts w:ascii="微软雅黑" w:eastAsia="微软雅黑" w:hAnsi="微软雅黑" w:cs="微软雅黑"/>
      <w:snapToGrid w:val="0"/>
      <w:sz w:val="21"/>
      <w:szCs w:val="21"/>
    </w:rPr>
  </w:style>
  <w:style w:type="paragraph" w:customStyle="1" w:styleId="64">
    <w:name w:val="6.前言"/>
    <w:basedOn w:val="Heading1NoNumber"/>
    <w:link w:val="65"/>
    <w:autoRedefine/>
    <w:qFormat/>
    <w:locked/>
    <w:rsid w:val="000E1D13"/>
    <w:pPr>
      <w:tabs>
        <w:tab w:val="left" w:pos="4095"/>
        <w:tab w:val="right" w:pos="9638"/>
      </w:tabs>
    </w:pPr>
  </w:style>
  <w:style w:type="paragraph" w:customStyle="1" w:styleId="74">
    <w:name w:val="7.简介标题"/>
    <w:basedOn w:val="Heading2NoNumber"/>
    <w:link w:val="75"/>
    <w:autoRedefine/>
    <w:qFormat/>
    <w:locked/>
    <w:rsid w:val="000E1D13"/>
    <w:rPr>
      <w:lang w:eastAsia="zh-CN"/>
    </w:rPr>
  </w:style>
  <w:style w:type="character" w:customStyle="1" w:styleId="Heading1NoNumber0">
    <w:name w:val="Heading1 No Number 字符"/>
    <w:basedOn w:val="1Char"/>
    <w:link w:val="Heading1NoNumber"/>
    <w:rsid w:val="001B02DC"/>
    <w:rPr>
      <w:rFonts w:ascii="Huawei Sans" w:hAnsi="Huawei Sans" w:cs="Book Antiqua"/>
      <w:b/>
      <w:bCs/>
      <w:sz w:val="44"/>
      <w:szCs w:val="44"/>
    </w:rPr>
  </w:style>
  <w:style w:type="character" w:customStyle="1" w:styleId="65">
    <w:name w:val="6.前言 字符"/>
    <w:link w:val="64"/>
    <w:rsid w:val="000E1D13"/>
    <w:rPr>
      <w:rFonts w:ascii="Huawei Sans" w:eastAsia="微软雅黑" w:hAnsi="Huawei Sans" w:cs="微软雅黑"/>
      <w:b/>
      <w:bCs/>
      <w:kern w:val="2"/>
      <w:sz w:val="44"/>
      <w:szCs w:val="44"/>
    </w:rPr>
  </w:style>
  <w:style w:type="paragraph" w:customStyle="1" w:styleId="84">
    <w:name w:val="8.前言标题"/>
    <w:basedOn w:val="Heading3NoNumber"/>
    <w:link w:val="85"/>
    <w:autoRedefine/>
    <w:qFormat/>
    <w:locked/>
    <w:rsid w:val="008B5904"/>
    <w:rPr>
      <w:rFonts w:cs="微软雅黑"/>
    </w:rPr>
  </w:style>
  <w:style w:type="character" w:customStyle="1" w:styleId="2Char">
    <w:name w:val="标题 2 Char"/>
    <w:aliases w:val="heading 2 Char,ALT+2 Char"/>
    <w:basedOn w:val="a2"/>
    <w:link w:val="2"/>
    <w:rsid w:val="001B02DC"/>
    <w:rPr>
      <w:rFonts w:ascii="Huawei Sans" w:hAnsi="Huawei Sans" w:cs="Book Antiqua"/>
      <w:b/>
      <w:bCs/>
      <w:noProof/>
      <w:sz w:val="36"/>
      <w:szCs w:val="36"/>
      <w:lang w:eastAsia="en-US"/>
    </w:rPr>
  </w:style>
  <w:style w:type="character" w:customStyle="1" w:styleId="Heading2NoNumber0">
    <w:name w:val="Heading2 No Number 字符"/>
    <w:basedOn w:val="2Char"/>
    <w:link w:val="Heading2NoNumber"/>
    <w:rsid w:val="001B02DC"/>
    <w:rPr>
      <w:rFonts w:ascii="Huawei Sans" w:hAnsi="Huawei Sans" w:cs="Book Antiqua"/>
      <w:b/>
      <w:bCs/>
      <w:noProof/>
      <w:sz w:val="36"/>
      <w:szCs w:val="36"/>
      <w:lang w:eastAsia="en-US"/>
    </w:rPr>
  </w:style>
  <w:style w:type="character" w:customStyle="1" w:styleId="75">
    <w:name w:val="7.简介标题 字符"/>
    <w:link w:val="74"/>
    <w:rsid w:val="000E1D13"/>
    <w:rPr>
      <w:rFonts w:ascii="Huawei Sans" w:eastAsia="微软雅黑" w:hAnsi="Huawei Sans" w:cs="微软雅黑"/>
      <w:bCs/>
      <w:noProof/>
      <w:sz w:val="36"/>
      <w:szCs w:val="36"/>
    </w:rPr>
  </w:style>
  <w:style w:type="character" w:customStyle="1" w:styleId="3Char">
    <w:name w:val="标题 3 Char"/>
    <w:aliases w:val="heading 3 Char,ALT+3 Char"/>
    <w:basedOn w:val="a2"/>
    <w:link w:val="30"/>
    <w:rsid w:val="001B02DC"/>
    <w:rPr>
      <w:rFonts w:ascii="Huawei Sans" w:hAnsi="Huawei Sans" w:cs="宋体"/>
      <w:b/>
      <w:noProof/>
    </w:rPr>
  </w:style>
  <w:style w:type="character" w:customStyle="1" w:styleId="Heading3NoNumber0">
    <w:name w:val="Heading3 No Number 字符"/>
    <w:basedOn w:val="3Char"/>
    <w:link w:val="Heading3NoNumber"/>
    <w:rsid w:val="001B02DC"/>
    <w:rPr>
      <w:rFonts w:ascii="Huawei Sans" w:hAnsi="Huawei Sans" w:cs="Book Antiqua"/>
      <w:b/>
      <w:noProof/>
      <w:sz w:val="26"/>
    </w:rPr>
  </w:style>
  <w:style w:type="character" w:customStyle="1" w:styleId="85">
    <w:name w:val="8.前言标题 字符"/>
    <w:link w:val="84"/>
    <w:rsid w:val="008B5904"/>
    <w:rPr>
      <w:rFonts w:ascii="Huawei Sans" w:eastAsia="微软雅黑" w:hAnsi="Huawei Sans" w:cs="微软雅黑"/>
      <w:b/>
      <w:bCs/>
      <w:noProof/>
      <w:snapToGrid w:val="0"/>
      <w:color w:val="000000"/>
      <w:sz w:val="26"/>
    </w:rPr>
  </w:style>
  <w:style w:type="paragraph" w:customStyle="1" w:styleId="3f1">
    <w:name w:val="3.步骤"/>
    <w:basedOn w:val="Step"/>
    <w:link w:val="3f2"/>
    <w:autoRedefine/>
    <w:locked/>
    <w:rsid w:val="00187C5F"/>
    <w:pPr>
      <w:numPr>
        <w:ilvl w:val="0"/>
        <w:numId w:val="0"/>
      </w:numPr>
      <w:ind w:leftChars="100" w:left="369" w:rightChars="100" w:right="210" w:hanging="159"/>
      <w:outlineLvl w:val="4"/>
    </w:pPr>
  </w:style>
  <w:style w:type="paragraph" w:customStyle="1" w:styleId="92">
    <w:name w:val="9.图片标题"/>
    <w:basedOn w:val="FigureDescription"/>
    <w:link w:val="93"/>
    <w:autoRedefine/>
    <w:locked/>
    <w:rsid w:val="004C7106"/>
    <w:pPr>
      <w:numPr>
        <w:ilvl w:val="0"/>
        <w:numId w:val="0"/>
      </w:numPr>
      <w:spacing w:before="80" w:after="160" w:line="240" w:lineRule="auto"/>
      <w:ind w:left="1701"/>
      <w:jc w:val="center"/>
    </w:pPr>
    <w:rPr>
      <w:rFonts w:ascii="Times New Roman" w:eastAsia="微软雅黑" w:hAnsi="Times New Roman" w:cs="Book Antiqua"/>
      <w:b/>
      <w:bCs/>
      <w:lang w:eastAsia="en-US"/>
    </w:rPr>
  </w:style>
  <w:style w:type="paragraph" w:customStyle="1" w:styleId="5b">
    <w:name w:val="5.表格标题"/>
    <w:basedOn w:val="TableDescription"/>
    <w:link w:val="5c"/>
    <w:qFormat/>
    <w:locked/>
    <w:rsid w:val="000E1D13"/>
    <w:pPr>
      <w:spacing w:before="160" w:line="240" w:lineRule="auto"/>
      <w:ind w:left="1021"/>
      <w:jc w:val="center"/>
    </w:pPr>
    <w:rPr>
      <w:rFonts w:eastAsia="微软雅黑"/>
      <w:b/>
      <w:sz w:val="24"/>
    </w:rPr>
  </w:style>
  <w:style w:type="character" w:customStyle="1" w:styleId="FigureDescription0">
    <w:name w:val="Figure Description 字符"/>
    <w:basedOn w:val="a2"/>
    <w:link w:val="FigureDescription"/>
    <w:rsid w:val="001B02DC"/>
    <w:rPr>
      <w:rFonts w:ascii="Huawei Sans" w:hAnsi="Huawei Sans"/>
      <w:spacing w:val="-4"/>
      <w:kern w:val="2"/>
      <w:sz w:val="21"/>
      <w:szCs w:val="21"/>
    </w:rPr>
  </w:style>
  <w:style w:type="character" w:customStyle="1" w:styleId="93">
    <w:name w:val="9.图片标题 字符"/>
    <w:link w:val="92"/>
    <w:rsid w:val="004C7106"/>
    <w:rPr>
      <w:rFonts w:ascii="Times New Roman" w:eastAsia="微软雅黑" w:hAnsi="Times New Roman" w:cs="Book Antiqua"/>
      <w:b/>
      <w:bCs/>
      <w:spacing w:val="-4"/>
      <w:kern w:val="2"/>
      <w:sz w:val="21"/>
      <w:szCs w:val="21"/>
      <w:lang w:eastAsia="en-US"/>
    </w:rPr>
  </w:style>
  <w:style w:type="character" w:customStyle="1" w:styleId="TableDescription0">
    <w:name w:val="Table Description 字符"/>
    <w:basedOn w:val="a2"/>
    <w:link w:val="TableDescription"/>
    <w:rsid w:val="001B02DC"/>
    <w:rPr>
      <w:rFonts w:ascii="Huawei Sans" w:hAnsi="Huawei Sans" w:cs="Times New Roman"/>
      <w:spacing w:val="-4"/>
      <w:sz w:val="21"/>
      <w:szCs w:val="20"/>
    </w:rPr>
  </w:style>
  <w:style w:type="character" w:customStyle="1" w:styleId="TableDescription2">
    <w:name w:val="样式 Table Description + 居中 字符"/>
    <w:basedOn w:val="TableDescription0"/>
    <w:link w:val="TableDescription1"/>
    <w:rsid w:val="003D6FA3"/>
    <w:rPr>
      <w:rFonts w:ascii="Huawei Sans" w:hAnsi="Huawei Sans" w:cs="宋体"/>
      <w:spacing w:val="-4"/>
      <w:sz w:val="21"/>
      <w:szCs w:val="20"/>
    </w:rPr>
  </w:style>
  <w:style w:type="character" w:customStyle="1" w:styleId="5c">
    <w:name w:val="5.表格标题 字符"/>
    <w:link w:val="5b"/>
    <w:rsid w:val="000E1D13"/>
    <w:rPr>
      <w:rFonts w:ascii="Huawei Sans" w:eastAsia="微软雅黑" w:hAnsi="Huawei Sans" w:cs="Times New Roman"/>
      <w:b/>
      <w:spacing w:val="-4"/>
      <w:sz w:val="24"/>
      <w:szCs w:val="20"/>
    </w:rPr>
  </w:style>
  <w:style w:type="paragraph" w:styleId="affff3">
    <w:name w:val="No Spacing"/>
    <w:autoRedefine/>
    <w:uiPriority w:val="1"/>
    <w:locked/>
    <w:rsid w:val="001B02DC"/>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2"/>
    <w:uiPriority w:val="21"/>
    <w:locked/>
    <w:rsid w:val="001B02DC"/>
    <w:rPr>
      <w:rFonts w:ascii="微软雅黑" w:eastAsia="微软雅黑" w:hAnsi="微软雅黑" w:cs="微软雅黑"/>
      <w:i/>
      <w:iCs/>
      <w:color w:val="4F81BD" w:themeColor="accent1"/>
    </w:rPr>
  </w:style>
  <w:style w:type="paragraph" w:styleId="affff5">
    <w:name w:val="Quote"/>
    <w:basedOn w:val="a1"/>
    <w:next w:val="a1"/>
    <w:link w:val="Charf7"/>
    <w:autoRedefine/>
    <w:uiPriority w:val="29"/>
    <w:qFormat/>
    <w:locked/>
    <w:rsid w:val="000E1D13"/>
    <w:pPr>
      <w:spacing w:before="200"/>
      <w:ind w:left="864" w:right="864"/>
      <w:jc w:val="center"/>
    </w:pPr>
    <w:rPr>
      <w:i/>
      <w:iCs/>
      <w:color w:val="404040"/>
    </w:rPr>
  </w:style>
  <w:style w:type="character" w:customStyle="1" w:styleId="Charf7">
    <w:name w:val="引用 Char"/>
    <w:link w:val="affff5"/>
    <w:uiPriority w:val="29"/>
    <w:rsid w:val="000E1D13"/>
    <w:rPr>
      <w:rFonts w:ascii="微软雅黑" w:eastAsia="微软雅黑" w:hAnsi="微软雅黑" w:cs="微软雅黑"/>
      <w:i/>
      <w:iCs/>
      <w:color w:val="404040"/>
      <w:kern w:val="2"/>
      <w:sz w:val="21"/>
      <w:szCs w:val="21"/>
    </w:rPr>
  </w:style>
  <w:style w:type="paragraph" w:styleId="affff6">
    <w:name w:val="Intense Quote"/>
    <w:basedOn w:val="a1"/>
    <w:next w:val="a1"/>
    <w:link w:val="Charf8"/>
    <w:autoRedefine/>
    <w:uiPriority w:val="30"/>
    <w:qFormat/>
    <w:locked/>
    <w:rsid w:val="000E1D13"/>
    <w:pPr>
      <w:pBdr>
        <w:top w:val="single" w:sz="4" w:space="10" w:color="4F81BD"/>
        <w:bottom w:val="single" w:sz="4" w:space="10" w:color="4F81BD"/>
      </w:pBdr>
      <w:spacing w:before="360" w:after="360"/>
      <w:ind w:left="864" w:right="864"/>
      <w:jc w:val="center"/>
    </w:pPr>
    <w:rPr>
      <w:i/>
      <w:iCs/>
      <w:color w:val="4F81BD"/>
    </w:rPr>
  </w:style>
  <w:style w:type="character" w:customStyle="1" w:styleId="Charf8">
    <w:name w:val="明显引用 Char"/>
    <w:link w:val="affff6"/>
    <w:uiPriority w:val="30"/>
    <w:rsid w:val="000E1D13"/>
    <w:rPr>
      <w:rFonts w:ascii="微软雅黑" w:eastAsia="微软雅黑" w:hAnsi="微软雅黑" w:cs="微软雅黑"/>
      <w:i/>
      <w:iCs/>
      <w:color w:val="4F81BD"/>
      <w:kern w:val="2"/>
      <w:sz w:val="21"/>
      <w:szCs w:val="21"/>
    </w:rPr>
  </w:style>
  <w:style w:type="character" w:styleId="affff7">
    <w:name w:val="Subtle Reference"/>
    <w:basedOn w:val="a2"/>
    <w:uiPriority w:val="31"/>
    <w:locked/>
    <w:rsid w:val="001B02DC"/>
    <w:rPr>
      <w:rFonts w:ascii="微软雅黑" w:eastAsia="微软雅黑" w:hAnsi="微软雅黑" w:cs="微软雅黑"/>
      <w:smallCaps/>
      <w:color w:val="5A5A5A" w:themeColor="text1" w:themeTint="A5"/>
    </w:rPr>
  </w:style>
  <w:style w:type="character" w:styleId="affff8">
    <w:name w:val="Intense Reference"/>
    <w:basedOn w:val="a2"/>
    <w:uiPriority w:val="32"/>
    <w:locked/>
    <w:rsid w:val="001B02DC"/>
    <w:rPr>
      <w:rFonts w:ascii="微软雅黑" w:eastAsia="微软雅黑" w:hAnsi="微软雅黑" w:cs="微软雅黑"/>
      <w:b/>
      <w:bCs/>
      <w:smallCaps/>
      <w:color w:val="4F81BD" w:themeColor="accent1"/>
      <w:spacing w:val="5"/>
    </w:rPr>
  </w:style>
  <w:style w:type="character" w:styleId="affff9">
    <w:name w:val="Book Title"/>
    <w:basedOn w:val="a2"/>
    <w:uiPriority w:val="33"/>
    <w:locked/>
    <w:rsid w:val="001B02DC"/>
    <w:rPr>
      <w:rFonts w:ascii="微软雅黑" w:eastAsia="微软雅黑" w:hAnsi="微软雅黑" w:cs="微软雅黑"/>
      <w:b/>
      <w:bCs/>
      <w:i/>
      <w:iCs/>
      <w:spacing w:val="5"/>
    </w:rPr>
  </w:style>
  <w:style w:type="paragraph" w:customStyle="1" w:styleId="100">
    <w:name w:val="10.代码"/>
    <w:basedOn w:val="2f3"/>
    <w:link w:val="10Char"/>
    <w:qFormat/>
    <w:locked/>
    <w:rsid w:val="003D6FA3"/>
    <w:pPr>
      <w:pBdr>
        <w:top w:val="dashed" w:sz="4" w:space="1" w:color="auto"/>
        <w:left w:val="dashed" w:sz="4" w:space="4" w:color="auto"/>
        <w:bottom w:val="dashed" w:sz="4" w:space="1" w:color="auto"/>
        <w:right w:val="dashed" w:sz="4" w:space="4" w:color="auto"/>
      </w:pBdr>
    </w:pPr>
  </w:style>
  <w:style w:type="character" w:customStyle="1" w:styleId="10Char">
    <w:name w:val="10.代码 Char"/>
    <w:basedOn w:val="2f4"/>
    <w:link w:val="100"/>
    <w:rsid w:val="003D6FA3"/>
    <w:rPr>
      <w:rFonts w:ascii="Huawei Sans" w:eastAsia="Courier New" w:hAnsi="Huawei Sans" w:cs="Courier New"/>
      <w:kern w:val="2"/>
      <w:sz w:val="18"/>
      <w:szCs w:val="18"/>
      <w:shd w:val="clear" w:color="auto" w:fill="F2F2F2" w:themeFill="background1" w:themeFillShade="F2"/>
    </w:rPr>
  </w:style>
  <w:style w:type="paragraph" w:customStyle="1" w:styleId="affffa">
    <w:name w:val="说明或注意"/>
    <w:basedOn w:val="a1"/>
    <w:qFormat/>
    <w:locked/>
    <w:rsid w:val="003D6FA3"/>
    <w:pPr>
      <w:widowControl w:val="0"/>
      <w:topLinePunct w:val="0"/>
      <w:autoSpaceDE w:val="0"/>
      <w:autoSpaceDN w:val="0"/>
      <w:spacing w:beforeLines="50" w:before="50" w:afterLines="50" w:after="50" w:line="240" w:lineRule="auto"/>
      <w:ind w:leftChars="300" w:left="300" w:rightChars="100" w:right="100"/>
      <w:contextualSpacing/>
    </w:pPr>
    <w:rPr>
      <w:color w:val="000000" w:themeColor="text1"/>
    </w:rPr>
  </w:style>
  <w:style w:type="paragraph" w:customStyle="1" w:styleId="affffb">
    <w:name w:val="关于当前状态的解释"/>
    <w:basedOn w:val="2f3"/>
    <w:qFormat/>
    <w:locked/>
    <w:rsid w:val="003D6FA3"/>
    <w:pPr>
      <w:shd w:val="clear" w:color="auto" w:fill="auto"/>
    </w:pPr>
    <w:rPr>
      <w:i/>
    </w:rPr>
  </w:style>
  <w:style w:type="character" w:customStyle="1" w:styleId="4Char">
    <w:name w:val="标题 4 Char"/>
    <w:aliases w:val="heading 4 Char,ALT+4 Char"/>
    <w:basedOn w:val="a2"/>
    <w:link w:val="40"/>
    <w:rsid w:val="001B02DC"/>
    <w:rPr>
      <w:rFonts w:ascii="Huawei Sans" w:hAnsi="Huawei Sans" w:cs="宋体"/>
      <w:b/>
      <w:noProof/>
      <w:sz w:val="28"/>
      <w:szCs w:val="28"/>
    </w:rPr>
  </w:style>
  <w:style w:type="paragraph" w:customStyle="1" w:styleId="101">
    <w:name w:val="10 代码"/>
    <w:basedOn w:val="2f3"/>
    <w:qFormat/>
    <w:locked/>
    <w:rsid w:val="003D6FA3"/>
    <w:pPr>
      <w:pBdr>
        <w:top w:val="dashed" w:sz="4" w:space="1" w:color="auto"/>
        <w:left w:val="dashed" w:sz="4" w:space="4" w:color="auto"/>
        <w:bottom w:val="dashed" w:sz="4" w:space="1" w:color="auto"/>
        <w:right w:val="dashed" w:sz="4" w:space="4" w:color="auto"/>
      </w:pBdr>
    </w:pPr>
  </w:style>
  <w:style w:type="paragraph" w:customStyle="1" w:styleId="affffc">
    <w:name w:val="实验任务"/>
    <w:basedOn w:val="3f1"/>
    <w:next w:val="1e"/>
    <w:qFormat/>
    <w:locked/>
    <w:rsid w:val="003D6FA3"/>
    <w:pPr>
      <w:ind w:leftChars="250" w:left="409"/>
    </w:pPr>
  </w:style>
  <w:style w:type="paragraph" w:customStyle="1" w:styleId="affffd">
    <w:name w:val="参考答案！！！"/>
    <w:basedOn w:val="74"/>
    <w:link w:val="Charf9"/>
    <w:qFormat/>
    <w:rsid w:val="003D6FA3"/>
    <w:pPr>
      <w:outlineLvl w:val="0"/>
    </w:pPr>
  </w:style>
  <w:style w:type="character" w:customStyle="1" w:styleId="Charf9">
    <w:name w:val="参考答案！！！ Char"/>
    <w:basedOn w:val="75"/>
    <w:link w:val="affffd"/>
    <w:rsid w:val="003D6FA3"/>
    <w:rPr>
      <w:rFonts w:ascii="Book Antiqua" w:eastAsia="黑体" w:hAnsi="Book Antiqua" w:cs="Book Antiqua"/>
      <w:b w:val="0"/>
      <w:bCs/>
      <w:noProof/>
      <w:sz w:val="36"/>
      <w:szCs w:val="36"/>
      <w:lang w:eastAsia="en-US"/>
    </w:rPr>
  </w:style>
  <w:style w:type="paragraph" w:customStyle="1" w:styleId="affffe">
    <w:name w:val="a强调字体"/>
    <w:basedOn w:val="1e"/>
    <w:qFormat/>
    <w:rsid w:val="003D6FA3"/>
    <w:pPr>
      <w:ind w:left="1134"/>
    </w:pPr>
    <w:rPr>
      <w:b/>
    </w:rPr>
  </w:style>
  <w:style w:type="paragraph" w:customStyle="1" w:styleId="afffff">
    <w:name w:val="实验命令输出"/>
    <w:basedOn w:val="a1"/>
    <w:link w:val="Charfa"/>
    <w:qFormat/>
    <w:rsid w:val="00992AD4"/>
    <w:pPr>
      <w:widowControl w:val="0"/>
      <w:topLinePunct w:val="0"/>
      <w:autoSpaceDE w:val="0"/>
      <w:autoSpaceDN w:val="0"/>
      <w:snapToGrid/>
      <w:spacing w:before="0" w:after="0" w:line="240" w:lineRule="auto"/>
      <w:ind w:left="0"/>
    </w:pPr>
    <w:rPr>
      <w:rFonts w:ascii="Courier New" w:hAnsi="Courier New" w:cs="Courier New"/>
      <w:sz w:val="18"/>
      <w:szCs w:val="18"/>
    </w:rPr>
  </w:style>
  <w:style w:type="character" w:customStyle="1" w:styleId="Charfa">
    <w:name w:val="实验命令输出 Char"/>
    <w:basedOn w:val="a2"/>
    <w:link w:val="afffff"/>
    <w:rsid w:val="00992AD4"/>
    <w:rPr>
      <w:rFonts w:ascii="Courier New" w:eastAsia="宋体" w:hAnsi="Courier New" w:cs="Courier New"/>
      <w:sz w:val="18"/>
      <w:szCs w:val="18"/>
    </w:rPr>
  </w:style>
  <w:style w:type="paragraph" w:customStyle="1" w:styleId="afffff0">
    <w:name w:val="实验正文"/>
    <w:basedOn w:val="a1"/>
    <w:link w:val="Charfb"/>
    <w:qFormat/>
    <w:rsid w:val="009F18E0"/>
    <w:pPr>
      <w:widowControl w:val="0"/>
      <w:topLinePunct w:val="0"/>
      <w:autoSpaceDE w:val="0"/>
      <w:autoSpaceDN w:val="0"/>
      <w:snapToGrid/>
      <w:spacing w:before="0" w:afterLines="50" w:after="0" w:line="320" w:lineRule="exact"/>
      <w:ind w:left="0" w:firstLine="420"/>
    </w:pPr>
    <w:rPr>
      <w:sz w:val="24"/>
      <w:szCs w:val="24"/>
    </w:rPr>
  </w:style>
  <w:style w:type="character" w:customStyle="1" w:styleId="Charfb">
    <w:name w:val="实验正文 Char"/>
    <w:basedOn w:val="a2"/>
    <w:link w:val="afffff0"/>
    <w:rsid w:val="009F18E0"/>
    <w:rPr>
      <w:rFonts w:ascii="微软雅黑" w:eastAsia="微软雅黑" w:hAnsi="微软雅黑"/>
      <w:sz w:val="24"/>
      <w:szCs w:val="24"/>
    </w:rPr>
  </w:style>
  <w:style w:type="paragraph" w:customStyle="1" w:styleId="-1">
    <w:name w:val="命令行-新"/>
    <w:basedOn w:val="afffc"/>
    <w:rsid w:val="00D87D69"/>
    <w:pPr>
      <w:widowControl w:val="0"/>
      <w:autoSpaceDE w:val="0"/>
      <w:autoSpaceDN w:val="0"/>
      <w:adjustRightInd w:val="0"/>
      <w:snapToGrid/>
      <w:spacing w:beforeLines="50" w:before="156" w:afterLines="50" w:after="156"/>
      <w:ind w:leftChars="400" w:left="880" w:rightChars="0" w:right="210" w:firstLineChars="0" w:firstLine="0"/>
    </w:pPr>
    <w:rPr>
      <w:rFonts w:cs="宋体"/>
      <w:snapToGrid w:val="0"/>
      <w:sz w:val="18"/>
    </w:rPr>
  </w:style>
  <w:style w:type="table" w:customStyle="1" w:styleId="V301">
    <w:name w:val="实验手册V3.0专用1"/>
    <w:basedOn w:val="a3"/>
    <w:uiPriority w:val="99"/>
    <w:locked/>
    <w:rsid w:val="001B02DC"/>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2">
    <w:name w:val="正文-新"/>
    <w:basedOn w:val="a1"/>
    <w:rsid w:val="00624F8A"/>
    <w:pPr>
      <w:widowControl w:val="0"/>
      <w:topLinePunct w:val="0"/>
      <w:autoSpaceDE w:val="0"/>
      <w:autoSpaceDN w:val="0"/>
      <w:snapToGrid/>
      <w:spacing w:beforeLines="50" w:before="156" w:afterLines="50" w:after="156" w:line="240" w:lineRule="auto"/>
      <w:ind w:leftChars="400" w:left="880"/>
      <w:contextualSpacing/>
    </w:pPr>
    <w:rPr>
      <w:rFonts w:cs="宋体"/>
      <w:snapToGrid w:val="0"/>
      <w:sz w:val="22"/>
    </w:rPr>
  </w:style>
  <w:style w:type="paragraph" w:customStyle="1" w:styleId="Cover5">
    <w:name w:val="Cover 5"/>
    <w:basedOn w:val="a1"/>
    <w:rsid w:val="001B02DC"/>
    <w:pPr>
      <w:widowControl w:val="0"/>
      <w:spacing w:before="0" w:after="0" w:line="240" w:lineRule="auto"/>
      <w:ind w:left="0"/>
    </w:pPr>
    <w:rPr>
      <w:sz w:val="18"/>
      <w:szCs w:val="18"/>
    </w:rPr>
  </w:style>
  <w:style w:type="table" w:customStyle="1" w:styleId="Table">
    <w:name w:val="Table"/>
    <w:basedOn w:val="a8"/>
    <w:rsid w:val="001B02DC"/>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6"/>
    <w:rsid w:val="001B02DC"/>
    <w:pPr>
      <w:jc w:val="left"/>
    </w:pPr>
    <w:rPr>
      <w:rFonts w:cs="Arial"/>
      <w:sz w:val="21"/>
      <w:szCs w:val="21"/>
    </w:rPr>
    <w:tblPr>
      <w:tblInd w:w="1814" w:type="dxa"/>
    </w:tblPr>
    <w:trPr>
      <w:cantSplit/>
    </w:trPr>
  </w:style>
  <w:style w:type="table" w:customStyle="1" w:styleId="table0">
    <w:name w:val="table"/>
    <w:basedOn w:val="a8"/>
    <w:rsid w:val="001B02DC"/>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ver20">
    <w:name w:val="Cover2"/>
    <w:semiHidden/>
    <w:rsid w:val="001B02DC"/>
    <w:pPr>
      <w:widowControl w:val="0"/>
      <w:adjustRightInd w:val="0"/>
      <w:snapToGrid w:val="0"/>
      <w:spacing w:before="800" w:after="1200"/>
    </w:pPr>
    <w:rPr>
      <w:rFonts w:ascii="Huawei Sans" w:eastAsia="黑体" w:hAnsi="Huawei Sans"/>
      <w:b/>
      <w:bCs/>
      <w:noProof/>
      <w:sz w:val="36"/>
      <w:szCs w:val="36"/>
      <w:lang w:eastAsia="en-US"/>
    </w:rPr>
  </w:style>
  <w:style w:type="paragraph" w:customStyle="1" w:styleId="ItemListinTableText">
    <w:name w:val="Item List in Table Text"/>
    <w:basedOn w:val="a1"/>
    <w:qFormat/>
    <w:rsid w:val="001B02DC"/>
    <w:pPr>
      <w:widowControl w:val="0"/>
      <w:spacing w:before="80" w:after="80"/>
      <w:ind w:left="284"/>
    </w:pPr>
    <w:rPr>
      <w:snapToGrid w:val="0"/>
      <w:color w:val="000000"/>
    </w:rPr>
  </w:style>
  <w:style w:type="paragraph" w:customStyle="1" w:styleId="CodeinTable">
    <w:name w:val="Code in Table"/>
    <w:basedOn w:val="Code"/>
    <w:qFormat/>
    <w:rsid w:val="001B02DC"/>
    <w:pPr>
      <w:spacing w:before="80" w:after="80" w:line="240" w:lineRule="atLeast"/>
      <w:ind w:left="0"/>
    </w:pPr>
  </w:style>
  <w:style w:type="paragraph" w:customStyle="1" w:styleId="CoverText0">
    <w:name w:val="样式 Cover Text + 黑色"/>
    <w:basedOn w:val="CoverText"/>
    <w:rsid w:val="00002D49"/>
    <w:rPr>
      <w:rFonts w:eastAsia="微软雅黑"/>
      <w:color w:val="000000"/>
    </w:rPr>
  </w:style>
  <w:style w:type="character" w:customStyle="1" w:styleId="3f2">
    <w:name w:val="3.步骤 字符"/>
    <w:link w:val="3f1"/>
    <w:rsid w:val="00187C5F"/>
    <w:rPr>
      <w:rFonts w:ascii="Huawei Sans" w:hAnsi="Huawei Sans" w:cs="Times New Roman"/>
      <w:snapToGrid w:val="0"/>
      <w:sz w:val="21"/>
      <w:szCs w:val="20"/>
    </w:rPr>
  </w:style>
  <w:style w:type="paragraph" w:customStyle="1" w:styleId="20">
    <w:name w:val="样式2"/>
    <w:basedOn w:val="1e"/>
    <w:qFormat/>
    <w:rsid w:val="00135587"/>
    <w:pPr>
      <w:numPr>
        <w:numId w:val="9"/>
      </w:numPr>
    </w:pPr>
  </w:style>
  <w:style w:type="character" w:customStyle="1" w:styleId="3Char2">
    <w:name w:val="3.步骤 Char"/>
    <w:basedOn w:val="Step0"/>
    <w:rsid w:val="00CA08AE"/>
    <w:rPr>
      <w:rFonts w:ascii="微软雅黑" w:eastAsia="微软雅黑" w:hAnsi="微软雅黑" w:cs="微软雅黑"/>
      <w:snapToGrid w:val="0"/>
      <w:sz w:val="21"/>
      <w:szCs w:val="21"/>
    </w:rPr>
  </w:style>
  <w:style w:type="paragraph" w:customStyle="1" w:styleId="Command">
    <w:name w:val="Command"/>
    <w:basedOn w:val="a1"/>
    <w:locked/>
    <w:rsid w:val="00480CA1"/>
    <w:pPr>
      <w:topLinePunct w:val="0"/>
      <w:adjustRightInd/>
      <w:snapToGrid/>
      <w:spacing w:before="40" w:after="40" w:line="240" w:lineRule="auto"/>
      <w:ind w:leftChars="810" w:left="810" w:rightChars="100" w:right="210"/>
    </w:pPr>
    <w:rPr>
      <w:rFonts w:ascii="Courier New" w:eastAsia="黑体" w:hAnsi="Courier New" w:cs="宋体"/>
    </w:rPr>
  </w:style>
  <w:style w:type="character" w:customStyle="1" w:styleId="commandparameter">
    <w:name w:val="command parameter"/>
    <w:locked/>
    <w:rsid w:val="00480CA1"/>
    <w:rPr>
      <w:rFonts w:ascii="Arial" w:eastAsia="宋体" w:hAnsi="Arial"/>
      <w:i/>
      <w:color w:val="auto"/>
      <w:sz w:val="21"/>
      <w:szCs w:val="21"/>
    </w:rPr>
  </w:style>
  <w:style w:type="character" w:customStyle="1" w:styleId="commandkeywords">
    <w:name w:val="command keywords"/>
    <w:locked/>
    <w:rsid w:val="00480CA1"/>
    <w:rPr>
      <w:rFonts w:ascii="Arial" w:eastAsia="宋体" w:hAnsi="Arial"/>
      <w:b/>
      <w:color w:val="auto"/>
      <w:sz w:val="21"/>
      <w:szCs w:val="21"/>
    </w:rPr>
  </w:style>
  <w:style w:type="paragraph" w:customStyle="1" w:styleId="Outline">
    <w:name w:val="Outline"/>
    <w:basedOn w:val="a1"/>
    <w:locked/>
    <w:rsid w:val="001B02DC"/>
    <w:pPr>
      <w:topLinePunct w:val="0"/>
      <w:spacing w:before="80" w:after="80" w:line="200" w:lineRule="atLeast"/>
      <w:ind w:left="709"/>
      <w:jc w:val="both"/>
    </w:pPr>
    <w:rPr>
      <w:i/>
      <w:color w:val="0000FF"/>
      <w:sz w:val="18"/>
      <w:szCs w:val="18"/>
    </w:rPr>
  </w:style>
  <w:style w:type="paragraph" w:customStyle="1" w:styleId="DecimalAligned">
    <w:name w:val="Decimal Aligned"/>
    <w:basedOn w:val="a1"/>
    <w:autoRedefine/>
    <w:uiPriority w:val="40"/>
    <w:locked/>
    <w:rsid w:val="00480CA1"/>
    <w:pPr>
      <w:tabs>
        <w:tab w:val="decimal" w:pos="360"/>
      </w:tabs>
      <w:topLinePunct w:val="0"/>
      <w:adjustRightInd/>
      <w:snapToGrid/>
      <w:spacing w:before="0" w:after="200" w:line="276" w:lineRule="auto"/>
      <w:ind w:left="0"/>
    </w:pPr>
    <w:rPr>
      <w:sz w:val="22"/>
      <w:szCs w:val="22"/>
    </w:rPr>
  </w:style>
  <w:style w:type="paragraph" w:styleId="TOC">
    <w:name w:val="TOC Heading"/>
    <w:basedOn w:val="1"/>
    <w:next w:val="a1"/>
    <w:autoRedefine/>
    <w:uiPriority w:val="39"/>
    <w:unhideWhenUsed/>
    <w:locked/>
    <w:rsid w:val="001B02DC"/>
    <w:pPr>
      <w:keepLines/>
      <w:numPr>
        <w:numId w:val="0"/>
      </w:numPr>
      <w:pBdr>
        <w:bottom w:val="none" w:sz="0" w:space="0" w:color="auto"/>
      </w:pBdr>
      <w:topLinePunct w:val="0"/>
      <w:adjustRightInd/>
      <w:snapToGrid/>
      <w:spacing w:before="240" w:after="0" w:line="259" w:lineRule="auto"/>
      <w:jc w:val="left"/>
      <w:outlineLvl w:val="9"/>
    </w:pPr>
    <w:rPr>
      <w:rFonts w:ascii="HuaweiSans-Regular" w:hAnsi="HuaweiSans-Regular"/>
      <w:b w:val="0"/>
      <w:bCs w:val="0"/>
      <w:color w:val="365F91" w:themeColor="accent1" w:themeShade="BF"/>
      <w:sz w:val="32"/>
      <w:szCs w:val="32"/>
    </w:rPr>
  </w:style>
  <w:style w:type="paragraph" w:customStyle="1" w:styleId="F1EN">
    <w:name w:val="F1正文EN"/>
    <w:basedOn w:val="a1"/>
    <w:link w:val="F1EN0"/>
    <w:locked/>
    <w:rsid w:val="00480CA1"/>
    <w:rPr>
      <w:rFonts w:eastAsia="FrutigerNext LT Regular"/>
    </w:rPr>
  </w:style>
  <w:style w:type="character" w:customStyle="1" w:styleId="F1EN0">
    <w:name w:val="F1正文EN 字符"/>
    <w:basedOn w:val="a2"/>
    <w:link w:val="F1EN"/>
    <w:rsid w:val="00480CA1"/>
    <w:rPr>
      <w:rFonts w:ascii="微软雅黑" w:eastAsia="FrutigerNext LT Regular" w:hAnsi="微软雅黑" w:cs="微软雅黑"/>
      <w:kern w:val="2"/>
      <w:sz w:val="21"/>
      <w:szCs w:val="21"/>
    </w:rPr>
  </w:style>
  <w:style w:type="character" w:customStyle="1" w:styleId="keyword">
    <w:name w:val="keyword"/>
    <w:basedOn w:val="a2"/>
    <w:locked/>
    <w:rsid w:val="00480CA1"/>
  </w:style>
  <w:style w:type="paragraph" w:customStyle="1" w:styleId="XXX">
    <w:name w:val="XXX的配置"/>
    <w:basedOn w:val="1e"/>
    <w:qFormat/>
    <w:rsid w:val="00480CA1"/>
    <w:rPr>
      <w:sz w:val="28"/>
    </w:rPr>
  </w:style>
  <w:style w:type="table" w:customStyle="1" w:styleId="1f0">
    <w:name w:val="网格型1"/>
    <w:basedOn w:val="a3"/>
    <w:next w:val="a6"/>
    <w:locked/>
    <w:rsid w:val="001B02DC"/>
    <w:pPr>
      <w:widowControl w:val="0"/>
      <w:adjustRightInd w:val="0"/>
      <w:snapToGrid w:val="0"/>
      <w:jc w:val="both"/>
    </w:pPr>
    <w:tblPr>
      <w:tblInd w:w="113" w:type="dxa"/>
    </w:tblPr>
  </w:style>
  <w:style w:type="numbering" w:customStyle="1" w:styleId="1f1">
    <w:name w:val="无列表1"/>
    <w:next w:val="a4"/>
    <w:uiPriority w:val="99"/>
    <w:semiHidden/>
    <w:unhideWhenUsed/>
    <w:rsid w:val="001B02DC"/>
  </w:style>
  <w:style w:type="table" w:customStyle="1" w:styleId="TableNoFrame1">
    <w:name w:val="Table No Frame1"/>
    <w:basedOn w:val="a6"/>
    <w:locked/>
    <w:rsid w:val="001B02DC"/>
    <w:pPr>
      <w:adjustRightInd/>
      <w:snapToGrid/>
      <w:jc w:val="left"/>
    </w:pPr>
    <w:rPr>
      <w:rFonts w:ascii="HuaweiSans-Regular" w:hAnsi="HuaweiSans-Regular" w:cs="Arial"/>
      <w:sz w:val="32"/>
      <w:szCs w:val="32"/>
    </w:rPr>
    <w:tblPr/>
    <w:trPr>
      <w:cantSplit/>
    </w:trPr>
  </w:style>
  <w:style w:type="numbering" w:customStyle="1" w:styleId="1111111">
    <w:name w:val="1 / 1.1 / 1.1.11"/>
    <w:basedOn w:val="a4"/>
    <w:next w:val="111111"/>
    <w:semiHidden/>
    <w:locked/>
    <w:rsid w:val="001B02DC"/>
  </w:style>
  <w:style w:type="table" w:customStyle="1" w:styleId="2f5">
    <w:name w:val="网格型2"/>
    <w:basedOn w:val="a3"/>
    <w:next w:val="a6"/>
    <w:locked/>
    <w:rsid w:val="00C505AF"/>
    <w:pPr>
      <w:widowControl w:val="0"/>
      <w:adjustRightInd w:val="0"/>
      <w:snapToGrid w:val="0"/>
      <w:jc w:val="both"/>
    </w:pPr>
    <w:rPr>
      <w:rFonts w:ascii="Times New Roman" w:eastAsia="宋体" w:hAnsi="Times New Roman" w:cs="Times New Roman"/>
      <w:sz w:val="20"/>
      <w:szCs w:val="20"/>
    </w:rPr>
    <w:tblPr>
      <w:tblInd w:w="113" w:type="dxa"/>
    </w:tblPr>
  </w:style>
  <w:style w:type="table" w:customStyle="1" w:styleId="1f2">
    <w:name w:val="专业型1"/>
    <w:basedOn w:val="a3"/>
    <w:next w:val="a8"/>
    <w:semiHidden/>
    <w:locked/>
    <w:rsid w:val="001B02DC"/>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10">
    <w:name w:val="1 / 1.1 / 1.1.1(缩进)1"/>
    <w:basedOn w:val="a4"/>
    <w:next w:val="1111110"/>
    <w:semiHidden/>
    <w:locked/>
    <w:rsid w:val="001B02DC"/>
  </w:style>
  <w:style w:type="table" w:customStyle="1" w:styleId="110">
    <w:name w:val="网页型 11"/>
    <w:basedOn w:val="a3"/>
    <w:next w:val="14"/>
    <w:semiHidden/>
    <w:locked/>
    <w:rsid w:val="001B02DC"/>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网页型 21"/>
    <w:basedOn w:val="a3"/>
    <w:next w:val="23"/>
    <w:semiHidden/>
    <w:locked/>
    <w:rsid w:val="001B02DC"/>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网页型 31"/>
    <w:basedOn w:val="a3"/>
    <w:next w:val="33"/>
    <w:semiHidden/>
    <w:locked/>
    <w:rsid w:val="001B02DC"/>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3">
    <w:name w:val="表格主题1"/>
    <w:basedOn w:val="a3"/>
    <w:next w:val="afa"/>
    <w:semiHidden/>
    <w:locked/>
    <w:rsid w:val="001B02DC"/>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型 11"/>
    <w:basedOn w:val="a3"/>
    <w:next w:val="15"/>
    <w:semiHidden/>
    <w:locked/>
    <w:rsid w:val="001B02DC"/>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
    <w:name w:val="彩色型 21"/>
    <w:basedOn w:val="a3"/>
    <w:next w:val="24"/>
    <w:semiHidden/>
    <w:locked/>
    <w:rsid w:val="001B02DC"/>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
    <w:name w:val="彩色型 31"/>
    <w:basedOn w:val="a3"/>
    <w:next w:val="34"/>
    <w:semiHidden/>
    <w:locked/>
    <w:rsid w:val="001B02DC"/>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f4">
    <w:name w:val="典雅型1"/>
    <w:basedOn w:val="a3"/>
    <w:next w:val="afd"/>
    <w:semiHidden/>
    <w:locked/>
    <w:rsid w:val="001B02DC"/>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
    <w:name w:val="古典型 11"/>
    <w:basedOn w:val="a3"/>
    <w:next w:val="16"/>
    <w:semiHidden/>
    <w:locked/>
    <w:rsid w:val="001B02DC"/>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古典型 21"/>
    <w:basedOn w:val="a3"/>
    <w:next w:val="25"/>
    <w:semiHidden/>
    <w:locked/>
    <w:rsid w:val="001B02DC"/>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
    <w:name w:val="古典型 31"/>
    <w:basedOn w:val="a3"/>
    <w:next w:val="35"/>
    <w:semiHidden/>
    <w:locked/>
    <w:rsid w:val="001B02DC"/>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古典型 41"/>
    <w:basedOn w:val="a3"/>
    <w:next w:val="43"/>
    <w:semiHidden/>
    <w:locked/>
    <w:rsid w:val="001B02DC"/>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简明型 11"/>
    <w:basedOn w:val="a3"/>
    <w:next w:val="17"/>
    <w:semiHidden/>
    <w:locked/>
    <w:rsid w:val="001B02DC"/>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简明型 21"/>
    <w:basedOn w:val="a3"/>
    <w:next w:val="26"/>
    <w:semiHidden/>
    <w:locked/>
    <w:rsid w:val="001B02DC"/>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
    <w:name w:val="简明型 31"/>
    <w:basedOn w:val="a3"/>
    <w:next w:val="36"/>
    <w:semiHidden/>
    <w:locked/>
    <w:rsid w:val="001B02DC"/>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精巧型 11"/>
    <w:basedOn w:val="a3"/>
    <w:next w:val="18"/>
    <w:semiHidden/>
    <w:locked/>
    <w:rsid w:val="001B02DC"/>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精巧型 21"/>
    <w:basedOn w:val="a3"/>
    <w:next w:val="27"/>
    <w:semiHidden/>
    <w:locked/>
    <w:rsid w:val="001B02DC"/>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
    <w:name w:val="立体型 11"/>
    <w:basedOn w:val="a3"/>
    <w:next w:val="19"/>
    <w:semiHidden/>
    <w:locked/>
    <w:rsid w:val="001B02DC"/>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5">
    <w:name w:val="立体型 21"/>
    <w:basedOn w:val="a3"/>
    <w:next w:val="28"/>
    <w:semiHidden/>
    <w:locked/>
    <w:rsid w:val="001B02DC"/>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立体型 31"/>
    <w:basedOn w:val="a3"/>
    <w:next w:val="37"/>
    <w:semiHidden/>
    <w:locked/>
    <w:rsid w:val="001B02DC"/>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列表型 11"/>
    <w:basedOn w:val="a3"/>
    <w:next w:val="1a"/>
    <w:semiHidden/>
    <w:locked/>
    <w:rsid w:val="001B02DC"/>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列表型 21"/>
    <w:basedOn w:val="a3"/>
    <w:next w:val="2d"/>
    <w:semiHidden/>
    <w:locked/>
    <w:rsid w:val="001B02DC"/>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列表型 31"/>
    <w:basedOn w:val="a3"/>
    <w:next w:val="3c"/>
    <w:semiHidden/>
    <w:locked/>
    <w:rsid w:val="001B02DC"/>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列表型 41"/>
    <w:basedOn w:val="a3"/>
    <w:next w:val="47"/>
    <w:semiHidden/>
    <w:locked/>
    <w:rsid w:val="001B02DC"/>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列表型 51"/>
    <w:basedOn w:val="a3"/>
    <w:next w:val="56"/>
    <w:semiHidden/>
    <w:locked/>
    <w:rsid w:val="001B02DC"/>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列表型 61"/>
    <w:basedOn w:val="a3"/>
    <w:next w:val="62"/>
    <w:semiHidden/>
    <w:locked/>
    <w:rsid w:val="001B02DC"/>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customStyle="1" w:styleId="710">
    <w:name w:val="列表型 71"/>
    <w:basedOn w:val="a3"/>
    <w:next w:val="72"/>
    <w:semiHidden/>
    <w:locked/>
    <w:rsid w:val="001B02DC"/>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0">
    <w:name w:val="列表型 81"/>
    <w:basedOn w:val="a3"/>
    <w:next w:val="82"/>
    <w:semiHidden/>
    <w:locked/>
    <w:rsid w:val="001B02DC"/>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customStyle="1" w:styleId="1f5">
    <w:name w:val="流行型1"/>
    <w:basedOn w:val="a3"/>
    <w:next w:val="aff5"/>
    <w:semiHidden/>
    <w:locked/>
    <w:rsid w:val="001B02DC"/>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竖列型 11"/>
    <w:basedOn w:val="a3"/>
    <w:next w:val="1b"/>
    <w:semiHidden/>
    <w:locked/>
    <w:rsid w:val="001B02DC"/>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竖列型 21"/>
    <w:basedOn w:val="a3"/>
    <w:next w:val="2e"/>
    <w:semiHidden/>
    <w:locked/>
    <w:rsid w:val="001B02DC"/>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竖列型 31"/>
    <w:basedOn w:val="a3"/>
    <w:next w:val="3d"/>
    <w:semiHidden/>
    <w:locked/>
    <w:rsid w:val="001B02DC"/>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竖列型 41"/>
    <w:basedOn w:val="a3"/>
    <w:next w:val="48"/>
    <w:semiHidden/>
    <w:locked/>
    <w:rsid w:val="001B02DC"/>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竖列型 51"/>
    <w:basedOn w:val="a3"/>
    <w:next w:val="57"/>
    <w:semiHidden/>
    <w:locked/>
    <w:rsid w:val="001B02DC"/>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网格型 11"/>
    <w:basedOn w:val="a3"/>
    <w:next w:val="1c"/>
    <w:semiHidden/>
    <w:locked/>
    <w:rsid w:val="001B02DC"/>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18">
    <w:name w:val="网格型 21"/>
    <w:basedOn w:val="a3"/>
    <w:next w:val="2f"/>
    <w:semiHidden/>
    <w:locked/>
    <w:rsid w:val="001B02DC"/>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网格型 31"/>
    <w:basedOn w:val="a3"/>
    <w:next w:val="3e"/>
    <w:semiHidden/>
    <w:locked/>
    <w:rsid w:val="001B02DC"/>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13">
    <w:name w:val="网格型 41"/>
    <w:basedOn w:val="a3"/>
    <w:next w:val="49"/>
    <w:semiHidden/>
    <w:locked/>
    <w:rsid w:val="001B02DC"/>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2">
    <w:name w:val="网格型 51"/>
    <w:basedOn w:val="a3"/>
    <w:next w:val="58"/>
    <w:semiHidden/>
    <w:locked/>
    <w:rsid w:val="001B02DC"/>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网格型 61"/>
    <w:basedOn w:val="a3"/>
    <w:next w:val="63"/>
    <w:semiHidden/>
    <w:locked/>
    <w:rsid w:val="001B02DC"/>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网格型 71"/>
    <w:basedOn w:val="a3"/>
    <w:next w:val="73"/>
    <w:semiHidden/>
    <w:locked/>
    <w:rsid w:val="001B02DC"/>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网格型 81"/>
    <w:basedOn w:val="a3"/>
    <w:next w:val="83"/>
    <w:semiHidden/>
    <w:locked/>
    <w:rsid w:val="001B02DC"/>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1">
    <w:name w:val="中等深浅底纹 2 - 着色 51"/>
    <w:basedOn w:val="a3"/>
    <w:next w:val="2-5"/>
    <w:uiPriority w:val="64"/>
    <w:locked/>
    <w:rsid w:val="001B02DC"/>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V302">
    <w:name w:val="实验手册V3.0专用2"/>
    <w:basedOn w:val="a3"/>
    <w:uiPriority w:val="99"/>
    <w:locked/>
    <w:rsid w:val="001B02DC"/>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11">
    <w:name w:val="实验手册V3.0专用11"/>
    <w:basedOn w:val="a3"/>
    <w:uiPriority w:val="99"/>
    <w:locked/>
    <w:rsid w:val="001B02DC"/>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Table1">
    <w:name w:val="Table1"/>
    <w:basedOn w:val="a8"/>
    <w:rsid w:val="00C505AF"/>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1">
    <w:name w:val="Remarks Table1"/>
    <w:basedOn w:val="a6"/>
    <w:rsid w:val="00C505AF"/>
    <w:pPr>
      <w:jc w:val="left"/>
    </w:pPr>
    <w:rPr>
      <w:rFonts w:cs="Arial"/>
      <w:sz w:val="21"/>
      <w:szCs w:val="21"/>
    </w:rPr>
    <w:tblPr>
      <w:tblInd w:w="1814" w:type="dxa"/>
    </w:tblPr>
    <w:trPr>
      <w:cantSplit/>
    </w:trPr>
  </w:style>
  <w:style w:type="table" w:customStyle="1" w:styleId="table10">
    <w:name w:val="table1"/>
    <w:basedOn w:val="a8"/>
    <w:rsid w:val="00C505AF"/>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3">
    <w:name w:val="3.步骤"/>
    <w:basedOn w:val="Step"/>
    <w:autoRedefine/>
    <w:qFormat/>
    <w:locked/>
    <w:rsid w:val="00D07FAA"/>
    <w:pPr>
      <w:numPr>
        <w:numId w:val="13"/>
      </w:numPr>
      <w:ind w:left="1077" w:firstLine="0"/>
      <w:outlineLvl w:val="4"/>
    </w:pPr>
    <w:rPr>
      <w:color w:val="000000"/>
      <w14:scene3d>
        <w14:camera w14:prst="orthographicFront"/>
        <w14:lightRig w14:rig="threePt" w14:dir="t">
          <w14:rot w14:lat="0" w14:lon="0" w14:rev="0"/>
        </w14:lightRig>
      </w14:scene3d>
    </w:rPr>
  </w:style>
  <w:style w:type="paragraph" w:customStyle="1" w:styleId="ItemListinTableText0">
    <w:name w:val="Item List in Table Text + 海绿"/>
    <w:basedOn w:val="ItemListinTableText"/>
    <w:rsid w:val="001B02DC"/>
    <w:rPr>
      <w:color w:val="808080" w:themeColor="background1" w:themeShade="80"/>
    </w:rPr>
  </w:style>
  <w:style w:type="paragraph" w:customStyle="1" w:styleId="ItemStepinTable0">
    <w:name w:val="Item Step in Table + 海绿"/>
    <w:basedOn w:val="ItemStepinTable"/>
    <w:rsid w:val="001B02DC"/>
    <w:rPr>
      <w:color w:val="808080" w:themeColor="background1" w:themeShade="80"/>
    </w:rPr>
  </w:style>
  <w:style w:type="paragraph" w:customStyle="1" w:styleId="ItemStep0">
    <w:name w:val="Item Step + 海绿"/>
    <w:basedOn w:val="ItemStep"/>
    <w:rsid w:val="001B02DC"/>
    <w:pPr>
      <w:numPr>
        <w:ilvl w:val="0"/>
        <w:numId w:val="0"/>
      </w:numPr>
      <w:outlineLvl w:val="9"/>
    </w:pPr>
    <w:rPr>
      <w:color w:val="808080" w:themeColor="background1" w:themeShade="80"/>
    </w:rPr>
  </w:style>
  <w:style w:type="character" w:customStyle="1" w:styleId="5Char">
    <w:name w:val="标题 5 Char"/>
    <w:aliases w:val="heading 5 Char,ALT+5 Char"/>
    <w:basedOn w:val="a2"/>
    <w:link w:val="50"/>
    <w:rsid w:val="001B02DC"/>
    <w:rPr>
      <w:rFonts w:ascii="Huawei Sans" w:hAnsi="Huawei Sans" w:cs="宋体"/>
      <w:b/>
      <w:noProof/>
      <w:sz w:val="24"/>
      <w:szCs w:val="24"/>
    </w:rPr>
  </w:style>
  <w:style w:type="character" w:customStyle="1" w:styleId="6Char">
    <w:name w:val="标题 6 Char"/>
    <w:aliases w:val="heading 6 Char"/>
    <w:basedOn w:val="a2"/>
    <w:link w:val="6"/>
    <w:semiHidden/>
    <w:rsid w:val="001B02DC"/>
    <w:rPr>
      <w:rFonts w:ascii="Huawei Sans" w:eastAsia="黑体" w:hAnsi="Huawei Sans" w:cs="Times New Roman"/>
      <w:b/>
      <w:bCs/>
      <w:sz w:val="21"/>
      <w:szCs w:val="20"/>
    </w:rPr>
  </w:style>
  <w:style w:type="character" w:customStyle="1" w:styleId="7Char">
    <w:name w:val="标题 7 Char"/>
    <w:aliases w:val="heading 7 Char"/>
    <w:basedOn w:val="a2"/>
    <w:link w:val="7"/>
    <w:rsid w:val="001B02DC"/>
    <w:rPr>
      <w:rFonts w:ascii="Huawei Sans" w:hAnsi="Huawei Sans" w:cs="Book Antiqua"/>
      <w:b/>
      <w:sz w:val="44"/>
      <w:szCs w:val="44"/>
    </w:rPr>
  </w:style>
  <w:style w:type="character" w:customStyle="1" w:styleId="8Char">
    <w:name w:val="标题 8 Char"/>
    <w:aliases w:val="heading 8 Char"/>
    <w:basedOn w:val="a2"/>
    <w:link w:val="8"/>
    <w:rsid w:val="001B02DC"/>
    <w:rPr>
      <w:rFonts w:ascii="Huawei Sans" w:hAnsi="Huawei Sans" w:cs="Times New Roman"/>
      <w:b/>
      <w:bCs/>
      <w:noProof/>
      <w:sz w:val="36"/>
      <w:szCs w:val="36"/>
      <w:lang w:eastAsia="en-US"/>
    </w:rPr>
  </w:style>
  <w:style w:type="character" w:customStyle="1" w:styleId="9Char">
    <w:name w:val="标题 9 Char"/>
    <w:aliases w:val="heading 9 Char"/>
    <w:basedOn w:val="a2"/>
    <w:link w:val="9"/>
    <w:rsid w:val="001B02DC"/>
    <w:rPr>
      <w:rFonts w:ascii="Huawei Sans" w:hAnsi="Huawei Sans" w:cs="Times New Roman"/>
      <w:b/>
      <w:noProof/>
    </w:rPr>
  </w:style>
  <w:style w:type="character" w:customStyle="1" w:styleId="Char0">
    <w:name w:val="标题 Char"/>
    <w:basedOn w:val="a2"/>
    <w:link w:val="a7"/>
    <w:rsid w:val="001B02DC"/>
    <w:rPr>
      <w:rFonts w:ascii="Huawei Sans" w:hAnsi="Huawei Sans" w:cs="Times New Roman"/>
      <w:b/>
      <w:bCs/>
    </w:rPr>
  </w:style>
  <w:style w:type="character" w:customStyle="1" w:styleId="Char1">
    <w:name w:val="文档结构图 Char"/>
    <w:basedOn w:val="a2"/>
    <w:link w:val="aa"/>
    <w:semiHidden/>
    <w:rsid w:val="001B02DC"/>
    <w:rPr>
      <w:rFonts w:ascii="Huawei Sans" w:hAnsi="Huawei Sans" w:cs="Times New Roman"/>
      <w:sz w:val="21"/>
      <w:szCs w:val="20"/>
      <w:shd w:val="clear" w:color="auto" w:fill="000080"/>
    </w:rPr>
  </w:style>
  <w:style w:type="character" w:customStyle="1" w:styleId="HeaderChar1">
    <w:name w:val="Header Char1"/>
    <w:basedOn w:val="a2"/>
    <w:uiPriority w:val="99"/>
    <w:semiHidden/>
    <w:rsid w:val="001B02DC"/>
  </w:style>
  <w:style w:type="character" w:customStyle="1" w:styleId="Char3">
    <w:name w:val="宏文本 Char"/>
    <w:basedOn w:val="a2"/>
    <w:link w:val="ad"/>
    <w:semiHidden/>
    <w:rsid w:val="001B02DC"/>
    <w:rPr>
      <w:rFonts w:ascii="Courier New" w:hAnsi="Courier New" w:cs="Courier New"/>
      <w:kern w:val="2"/>
      <w:sz w:val="24"/>
      <w:szCs w:val="24"/>
    </w:rPr>
  </w:style>
  <w:style w:type="character" w:customStyle="1" w:styleId="Char5">
    <w:name w:val="批注框文本 Char"/>
    <w:basedOn w:val="a2"/>
    <w:link w:val="af0"/>
    <w:semiHidden/>
    <w:rsid w:val="001B02DC"/>
    <w:rPr>
      <w:rFonts w:ascii="Huawei Sans" w:hAnsi="Huawei Sans" w:cs="Times New Roman"/>
      <w:sz w:val="18"/>
      <w:szCs w:val="18"/>
    </w:rPr>
  </w:style>
  <w:style w:type="character" w:customStyle="1" w:styleId="Char6">
    <w:name w:val="批注文字 Char"/>
    <w:basedOn w:val="a2"/>
    <w:link w:val="af1"/>
    <w:semiHidden/>
    <w:rsid w:val="001B02DC"/>
    <w:rPr>
      <w:rFonts w:ascii="Huawei Sans" w:hAnsi="Huawei Sans" w:cs="Times New Roman"/>
      <w:sz w:val="21"/>
      <w:szCs w:val="20"/>
    </w:rPr>
  </w:style>
  <w:style w:type="character" w:customStyle="1" w:styleId="Char7">
    <w:name w:val="批注主题 Char"/>
    <w:basedOn w:val="Char6"/>
    <w:link w:val="af3"/>
    <w:semiHidden/>
    <w:rsid w:val="001B02DC"/>
    <w:rPr>
      <w:rFonts w:ascii="Huawei Sans" w:hAnsi="Huawei Sans" w:cs="Times New Roman"/>
      <w:b/>
      <w:bCs/>
      <w:sz w:val="21"/>
      <w:szCs w:val="20"/>
    </w:rPr>
  </w:style>
  <w:style w:type="character" w:customStyle="1" w:styleId="Char8">
    <w:name w:val="尾注文本 Char"/>
    <w:basedOn w:val="a2"/>
    <w:link w:val="af6"/>
    <w:semiHidden/>
    <w:rsid w:val="001B02DC"/>
    <w:rPr>
      <w:rFonts w:ascii="Huawei Sans" w:hAnsi="Huawei Sans" w:cs="Times New Roman"/>
      <w:sz w:val="21"/>
      <w:szCs w:val="20"/>
    </w:rPr>
  </w:style>
  <w:style w:type="character" w:customStyle="1" w:styleId="HTMLChar">
    <w:name w:val="HTML 地址 Char"/>
    <w:basedOn w:val="a2"/>
    <w:link w:val="HTML2"/>
    <w:semiHidden/>
    <w:rsid w:val="001B02DC"/>
    <w:rPr>
      <w:rFonts w:ascii="Huawei Sans" w:hAnsi="Huawei Sans" w:cs="Times New Roman"/>
      <w:i/>
      <w:iCs/>
      <w:sz w:val="21"/>
      <w:szCs w:val="20"/>
    </w:rPr>
  </w:style>
  <w:style w:type="character" w:customStyle="1" w:styleId="HTMLChar0">
    <w:name w:val="HTML 预设格式 Char"/>
    <w:basedOn w:val="a2"/>
    <w:link w:val="HTML8"/>
    <w:semiHidden/>
    <w:rsid w:val="001B02DC"/>
    <w:rPr>
      <w:rFonts w:ascii="Courier New" w:hAnsi="Courier New" w:cs="Courier New"/>
      <w:sz w:val="21"/>
      <w:szCs w:val="20"/>
    </w:rPr>
  </w:style>
  <w:style w:type="character" w:customStyle="1" w:styleId="Char9">
    <w:name w:val="称呼 Char"/>
    <w:basedOn w:val="a2"/>
    <w:link w:val="afb"/>
    <w:semiHidden/>
    <w:rsid w:val="001B02DC"/>
    <w:rPr>
      <w:rFonts w:ascii="Huawei Sans" w:hAnsi="Huawei Sans" w:cs="Times New Roman"/>
      <w:sz w:val="21"/>
      <w:szCs w:val="20"/>
    </w:rPr>
  </w:style>
  <w:style w:type="character" w:customStyle="1" w:styleId="Chara">
    <w:name w:val="纯文本 Char"/>
    <w:basedOn w:val="a2"/>
    <w:link w:val="afc"/>
    <w:semiHidden/>
    <w:rsid w:val="001B02DC"/>
    <w:rPr>
      <w:rFonts w:ascii="宋体" w:hAnsi="Courier New" w:cs="Courier New"/>
      <w:sz w:val="21"/>
      <w:szCs w:val="20"/>
    </w:rPr>
  </w:style>
  <w:style w:type="character" w:customStyle="1" w:styleId="Charb">
    <w:name w:val="电子邮件签名 Char"/>
    <w:basedOn w:val="a2"/>
    <w:link w:val="afe"/>
    <w:semiHidden/>
    <w:rsid w:val="001B02DC"/>
    <w:rPr>
      <w:rFonts w:ascii="Huawei Sans" w:hAnsi="Huawei Sans" w:cs="Times New Roman"/>
      <w:sz w:val="21"/>
      <w:szCs w:val="20"/>
    </w:rPr>
  </w:style>
  <w:style w:type="character" w:customStyle="1" w:styleId="Charc">
    <w:name w:val="副标题 Char"/>
    <w:basedOn w:val="a2"/>
    <w:link w:val="aff"/>
    <w:rsid w:val="001B02DC"/>
    <w:rPr>
      <w:rFonts w:ascii="Huawei Sans" w:hAnsi="Huawei Sans" w:cs="Times New Roman"/>
      <w:b/>
      <w:bCs/>
      <w:kern w:val="28"/>
    </w:rPr>
  </w:style>
  <w:style w:type="character" w:customStyle="1" w:styleId="Chard">
    <w:name w:val="结束语 Char"/>
    <w:basedOn w:val="a2"/>
    <w:link w:val="aff1"/>
    <w:semiHidden/>
    <w:rsid w:val="001B02DC"/>
    <w:rPr>
      <w:rFonts w:ascii="Huawei Sans" w:hAnsi="Huawei Sans" w:cs="Times New Roman"/>
      <w:sz w:val="21"/>
      <w:szCs w:val="20"/>
    </w:rPr>
  </w:style>
  <w:style w:type="character" w:customStyle="1" w:styleId="Chare">
    <w:name w:val="签名 Char"/>
    <w:basedOn w:val="a2"/>
    <w:link w:val="aff7"/>
    <w:semiHidden/>
    <w:rsid w:val="001B02DC"/>
    <w:rPr>
      <w:rFonts w:ascii="Huawei Sans" w:hAnsi="Huawei Sans" w:cs="Times New Roman"/>
      <w:sz w:val="21"/>
      <w:szCs w:val="20"/>
    </w:rPr>
  </w:style>
  <w:style w:type="character" w:customStyle="1" w:styleId="Charf">
    <w:name w:val="日期 Char"/>
    <w:basedOn w:val="a2"/>
    <w:link w:val="aff9"/>
    <w:semiHidden/>
    <w:rsid w:val="001B02DC"/>
    <w:rPr>
      <w:rFonts w:ascii="Huawei Sans" w:hAnsi="Huawei Sans" w:cs="Times New Roman"/>
      <w:sz w:val="21"/>
      <w:szCs w:val="20"/>
    </w:rPr>
  </w:style>
  <w:style w:type="character" w:customStyle="1" w:styleId="Charf0">
    <w:name w:val="信息标题 Char"/>
    <w:basedOn w:val="a2"/>
    <w:link w:val="affc"/>
    <w:semiHidden/>
    <w:rsid w:val="001B02DC"/>
    <w:rPr>
      <w:rFonts w:ascii="Huawei Sans" w:hAnsi="Huawei Sans" w:cs="Times New Roman"/>
      <w:sz w:val="21"/>
      <w:szCs w:val="20"/>
      <w:shd w:val="pct20" w:color="auto" w:fill="auto"/>
    </w:rPr>
  </w:style>
  <w:style w:type="character" w:customStyle="1" w:styleId="Charf1">
    <w:name w:val="正文文本 Char"/>
    <w:basedOn w:val="a2"/>
    <w:link w:val="afff1"/>
    <w:semiHidden/>
    <w:rsid w:val="001B02DC"/>
    <w:rPr>
      <w:rFonts w:ascii="Huawei Sans" w:hAnsi="Huawei Sans" w:cs="Times New Roman"/>
      <w:sz w:val="21"/>
      <w:szCs w:val="20"/>
    </w:rPr>
  </w:style>
  <w:style w:type="character" w:customStyle="1" w:styleId="Charf2">
    <w:name w:val="正文首行缩进 Char"/>
    <w:basedOn w:val="Charf1"/>
    <w:link w:val="afff2"/>
    <w:semiHidden/>
    <w:rsid w:val="001B02DC"/>
    <w:rPr>
      <w:rFonts w:ascii="Huawei Sans" w:hAnsi="Huawei Sans" w:cs="Times New Roman"/>
      <w:sz w:val="21"/>
      <w:szCs w:val="20"/>
    </w:rPr>
  </w:style>
  <w:style w:type="character" w:customStyle="1" w:styleId="Charf3">
    <w:name w:val="正文文本缩进 Char"/>
    <w:basedOn w:val="a2"/>
    <w:link w:val="afff3"/>
    <w:semiHidden/>
    <w:rsid w:val="001B02DC"/>
    <w:rPr>
      <w:rFonts w:ascii="Huawei Sans" w:hAnsi="Huawei Sans" w:cs="Times New Roman"/>
      <w:sz w:val="21"/>
      <w:szCs w:val="20"/>
    </w:rPr>
  </w:style>
  <w:style w:type="character" w:customStyle="1" w:styleId="2Char0">
    <w:name w:val="正文首行缩进 2 Char"/>
    <w:basedOn w:val="Charf3"/>
    <w:link w:val="2f0"/>
    <w:semiHidden/>
    <w:rsid w:val="001B02DC"/>
    <w:rPr>
      <w:rFonts w:ascii="Huawei Sans" w:hAnsi="Huawei Sans" w:cs="Times New Roman"/>
      <w:sz w:val="21"/>
      <w:szCs w:val="20"/>
    </w:rPr>
  </w:style>
  <w:style w:type="character" w:customStyle="1" w:styleId="2Char1">
    <w:name w:val="正文文本 2 Char"/>
    <w:basedOn w:val="a2"/>
    <w:link w:val="2f1"/>
    <w:semiHidden/>
    <w:rsid w:val="001B02DC"/>
    <w:rPr>
      <w:rFonts w:ascii="Huawei Sans" w:hAnsi="Huawei Sans" w:cs="Times New Roman"/>
      <w:sz w:val="21"/>
      <w:szCs w:val="20"/>
    </w:rPr>
  </w:style>
  <w:style w:type="character" w:customStyle="1" w:styleId="3Char0">
    <w:name w:val="正文文本 3 Char"/>
    <w:basedOn w:val="a2"/>
    <w:link w:val="3f"/>
    <w:semiHidden/>
    <w:rsid w:val="001B02DC"/>
    <w:rPr>
      <w:rFonts w:ascii="Huawei Sans" w:hAnsi="Huawei Sans" w:cs="Times New Roman"/>
      <w:sz w:val="16"/>
      <w:szCs w:val="16"/>
    </w:rPr>
  </w:style>
  <w:style w:type="character" w:customStyle="1" w:styleId="2Char2">
    <w:name w:val="正文文本缩进 2 Char"/>
    <w:basedOn w:val="a2"/>
    <w:link w:val="2f2"/>
    <w:semiHidden/>
    <w:rsid w:val="001B02DC"/>
    <w:rPr>
      <w:rFonts w:ascii="Huawei Sans" w:hAnsi="Huawei Sans" w:cs="Times New Roman"/>
      <w:sz w:val="21"/>
      <w:szCs w:val="20"/>
    </w:rPr>
  </w:style>
  <w:style w:type="character" w:customStyle="1" w:styleId="3Char1">
    <w:name w:val="正文文本缩进 3 Char"/>
    <w:basedOn w:val="a2"/>
    <w:link w:val="3f0"/>
    <w:semiHidden/>
    <w:rsid w:val="001B02DC"/>
    <w:rPr>
      <w:rFonts w:ascii="Huawei Sans" w:hAnsi="Huawei Sans" w:cs="Times New Roman"/>
      <w:sz w:val="16"/>
      <w:szCs w:val="16"/>
    </w:rPr>
  </w:style>
  <w:style w:type="character" w:customStyle="1" w:styleId="Charf4">
    <w:name w:val="注释标题 Char"/>
    <w:basedOn w:val="a2"/>
    <w:link w:val="afff5"/>
    <w:semiHidden/>
    <w:rsid w:val="001B02DC"/>
    <w:rPr>
      <w:rFonts w:ascii="Huawei Sans" w:hAnsi="Huawei Sans" w:cs="Times New Roman"/>
      <w:sz w:val="21"/>
      <w:szCs w:val="20"/>
    </w:rPr>
  </w:style>
  <w:style w:type="character" w:customStyle="1" w:styleId="f">
    <w:name w:val="f"/>
    <w:basedOn w:val="a2"/>
    <w:rsid w:val="001B02DC"/>
  </w:style>
  <w:style w:type="paragraph" w:customStyle="1" w:styleId="afffff1">
    <w:name w:val="图片样式"/>
    <w:basedOn w:val="FigureDescription"/>
    <w:link w:val="Charfc"/>
    <w:qFormat/>
    <w:rsid w:val="00D63D35"/>
    <w:pPr>
      <w:numPr>
        <w:ilvl w:val="0"/>
        <w:numId w:val="0"/>
      </w:numPr>
      <w:outlineLvl w:val="9"/>
    </w:pPr>
    <w:rPr>
      <w:b/>
    </w:rPr>
  </w:style>
  <w:style w:type="character" w:customStyle="1" w:styleId="Charfc">
    <w:name w:val="图片样式 Char"/>
    <w:basedOn w:val="FigureDescription0"/>
    <w:link w:val="afffff1"/>
    <w:rsid w:val="00D63D35"/>
    <w:rPr>
      <w:rFonts w:ascii="Huawei Sans" w:hAnsi="Huawei Sans"/>
      <w:b/>
      <w:spacing w:val="-4"/>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26648703">
      <w:bodyDiv w:val="1"/>
      <w:marLeft w:val="0"/>
      <w:marRight w:val="0"/>
      <w:marTop w:val="0"/>
      <w:marBottom w:val="0"/>
      <w:divBdr>
        <w:top w:val="none" w:sz="0" w:space="0" w:color="auto"/>
        <w:left w:val="none" w:sz="0" w:space="0" w:color="auto"/>
        <w:bottom w:val="none" w:sz="0" w:space="0" w:color="auto"/>
        <w:right w:val="none" w:sz="0" w:space="0" w:color="auto"/>
      </w:divBdr>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296108454">
      <w:bodyDiv w:val="1"/>
      <w:marLeft w:val="0"/>
      <w:marRight w:val="0"/>
      <w:marTop w:val="0"/>
      <w:marBottom w:val="0"/>
      <w:divBdr>
        <w:top w:val="none" w:sz="0" w:space="0" w:color="auto"/>
        <w:left w:val="none" w:sz="0" w:space="0" w:color="auto"/>
        <w:bottom w:val="none" w:sz="0" w:space="0" w:color="auto"/>
        <w:right w:val="none" w:sz="0" w:space="0" w:color="auto"/>
      </w:divBdr>
      <w:divsChild>
        <w:div w:id="818886192">
          <w:marLeft w:val="475"/>
          <w:marRight w:val="0"/>
          <w:marTop w:val="158"/>
          <w:marBottom w:val="0"/>
          <w:divBdr>
            <w:top w:val="none" w:sz="0" w:space="0" w:color="auto"/>
            <w:left w:val="none" w:sz="0" w:space="0" w:color="auto"/>
            <w:bottom w:val="none" w:sz="0" w:space="0" w:color="auto"/>
            <w:right w:val="none" w:sz="0" w:space="0" w:color="auto"/>
          </w:divBdr>
        </w:div>
        <w:div w:id="2435042">
          <w:marLeft w:val="475"/>
          <w:marRight w:val="0"/>
          <w:marTop w:val="158"/>
          <w:marBottom w:val="0"/>
          <w:divBdr>
            <w:top w:val="none" w:sz="0" w:space="0" w:color="auto"/>
            <w:left w:val="none" w:sz="0" w:space="0" w:color="auto"/>
            <w:bottom w:val="none" w:sz="0" w:space="0" w:color="auto"/>
            <w:right w:val="none" w:sz="0" w:space="0" w:color="auto"/>
          </w:divBdr>
        </w:div>
        <w:div w:id="1193495523">
          <w:marLeft w:val="475"/>
          <w:marRight w:val="0"/>
          <w:marTop w:val="158"/>
          <w:marBottom w:val="0"/>
          <w:divBdr>
            <w:top w:val="none" w:sz="0" w:space="0" w:color="auto"/>
            <w:left w:val="none" w:sz="0" w:space="0" w:color="auto"/>
            <w:bottom w:val="none" w:sz="0" w:space="0" w:color="auto"/>
            <w:right w:val="none" w:sz="0" w:space="0" w:color="auto"/>
          </w:divBdr>
        </w:div>
        <w:div w:id="729573854">
          <w:marLeft w:val="475"/>
          <w:marRight w:val="0"/>
          <w:marTop w:val="158"/>
          <w:marBottom w:val="0"/>
          <w:divBdr>
            <w:top w:val="none" w:sz="0" w:space="0" w:color="auto"/>
            <w:left w:val="none" w:sz="0" w:space="0" w:color="auto"/>
            <w:bottom w:val="none" w:sz="0" w:space="0" w:color="auto"/>
            <w:right w:val="none" w:sz="0" w:space="0" w:color="auto"/>
          </w:divBdr>
        </w:div>
      </w:divsChild>
    </w:div>
    <w:div w:id="296450601">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561717">
      <w:bodyDiv w:val="1"/>
      <w:marLeft w:val="0"/>
      <w:marRight w:val="0"/>
      <w:marTop w:val="0"/>
      <w:marBottom w:val="0"/>
      <w:divBdr>
        <w:top w:val="none" w:sz="0" w:space="0" w:color="auto"/>
        <w:left w:val="none" w:sz="0" w:space="0" w:color="auto"/>
        <w:bottom w:val="none" w:sz="0" w:space="0" w:color="auto"/>
        <w:right w:val="none" w:sz="0" w:space="0" w:color="auto"/>
      </w:divBdr>
    </w:div>
    <w:div w:id="397361280">
      <w:bodyDiv w:val="1"/>
      <w:marLeft w:val="0"/>
      <w:marRight w:val="0"/>
      <w:marTop w:val="0"/>
      <w:marBottom w:val="0"/>
      <w:divBdr>
        <w:top w:val="none" w:sz="0" w:space="0" w:color="auto"/>
        <w:left w:val="none" w:sz="0" w:space="0" w:color="auto"/>
        <w:bottom w:val="none" w:sz="0" w:space="0" w:color="auto"/>
        <w:right w:val="none" w:sz="0" w:space="0" w:color="auto"/>
      </w:divBdr>
      <w:divsChild>
        <w:div w:id="1004939487">
          <w:marLeft w:val="475"/>
          <w:marRight w:val="0"/>
          <w:marTop w:val="158"/>
          <w:marBottom w:val="0"/>
          <w:divBdr>
            <w:top w:val="none" w:sz="0" w:space="0" w:color="auto"/>
            <w:left w:val="none" w:sz="0" w:space="0" w:color="auto"/>
            <w:bottom w:val="none" w:sz="0" w:space="0" w:color="auto"/>
            <w:right w:val="none" w:sz="0" w:space="0" w:color="auto"/>
          </w:divBdr>
        </w:div>
      </w:divsChild>
    </w:div>
    <w:div w:id="411708620">
      <w:bodyDiv w:val="1"/>
      <w:marLeft w:val="0"/>
      <w:marRight w:val="0"/>
      <w:marTop w:val="0"/>
      <w:marBottom w:val="0"/>
      <w:divBdr>
        <w:top w:val="none" w:sz="0" w:space="0" w:color="auto"/>
        <w:left w:val="none" w:sz="0" w:space="0" w:color="auto"/>
        <w:bottom w:val="none" w:sz="0" w:space="0" w:color="auto"/>
        <w:right w:val="none" w:sz="0" w:space="0" w:color="auto"/>
      </w:divBdr>
      <w:divsChild>
        <w:div w:id="1437171575">
          <w:marLeft w:val="475"/>
          <w:marRight w:val="0"/>
          <w:marTop w:val="158"/>
          <w:marBottom w:val="0"/>
          <w:divBdr>
            <w:top w:val="none" w:sz="0" w:space="0" w:color="auto"/>
            <w:left w:val="none" w:sz="0" w:space="0" w:color="auto"/>
            <w:bottom w:val="none" w:sz="0" w:space="0" w:color="auto"/>
            <w:right w:val="none" w:sz="0" w:space="0" w:color="auto"/>
          </w:divBdr>
        </w:div>
        <w:div w:id="786432495">
          <w:marLeft w:val="475"/>
          <w:marRight w:val="0"/>
          <w:marTop w:val="158"/>
          <w:marBottom w:val="0"/>
          <w:divBdr>
            <w:top w:val="none" w:sz="0" w:space="0" w:color="auto"/>
            <w:left w:val="none" w:sz="0" w:space="0" w:color="auto"/>
            <w:bottom w:val="none" w:sz="0" w:space="0" w:color="auto"/>
            <w:right w:val="none" w:sz="0" w:space="0" w:color="auto"/>
          </w:divBdr>
        </w:div>
        <w:div w:id="1698458742">
          <w:marLeft w:val="475"/>
          <w:marRight w:val="0"/>
          <w:marTop w:val="158"/>
          <w:marBottom w:val="0"/>
          <w:divBdr>
            <w:top w:val="none" w:sz="0" w:space="0" w:color="auto"/>
            <w:left w:val="none" w:sz="0" w:space="0" w:color="auto"/>
            <w:bottom w:val="none" w:sz="0" w:space="0" w:color="auto"/>
            <w:right w:val="none" w:sz="0" w:space="0" w:color="auto"/>
          </w:divBdr>
        </w:div>
        <w:div w:id="9650331">
          <w:marLeft w:val="475"/>
          <w:marRight w:val="0"/>
          <w:marTop w:val="158"/>
          <w:marBottom w:val="0"/>
          <w:divBdr>
            <w:top w:val="none" w:sz="0" w:space="0" w:color="auto"/>
            <w:left w:val="none" w:sz="0" w:space="0" w:color="auto"/>
            <w:bottom w:val="none" w:sz="0" w:space="0" w:color="auto"/>
            <w:right w:val="none" w:sz="0" w:space="0" w:color="auto"/>
          </w:divBdr>
        </w:div>
      </w:divsChild>
    </w:div>
    <w:div w:id="413861248">
      <w:bodyDiv w:val="1"/>
      <w:marLeft w:val="0"/>
      <w:marRight w:val="0"/>
      <w:marTop w:val="0"/>
      <w:marBottom w:val="0"/>
      <w:divBdr>
        <w:top w:val="none" w:sz="0" w:space="0" w:color="auto"/>
        <w:left w:val="none" w:sz="0" w:space="0" w:color="auto"/>
        <w:bottom w:val="none" w:sz="0" w:space="0" w:color="auto"/>
        <w:right w:val="none" w:sz="0" w:space="0" w:color="auto"/>
      </w:divBdr>
    </w:div>
    <w:div w:id="415399117">
      <w:bodyDiv w:val="1"/>
      <w:marLeft w:val="0"/>
      <w:marRight w:val="0"/>
      <w:marTop w:val="0"/>
      <w:marBottom w:val="0"/>
      <w:divBdr>
        <w:top w:val="none" w:sz="0" w:space="0" w:color="auto"/>
        <w:left w:val="none" w:sz="0" w:space="0" w:color="auto"/>
        <w:bottom w:val="none" w:sz="0" w:space="0" w:color="auto"/>
        <w:right w:val="none" w:sz="0" w:space="0" w:color="auto"/>
      </w:divBdr>
    </w:div>
    <w:div w:id="430244691">
      <w:bodyDiv w:val="1"/>
      <w:marLeft w:val="0"/>
      <w:marRight w:val="0"/>
      <w:marTop w:val="0"/>
      <w:marBottom w:val="0"/>
      <w:divBdr>
        <w:top w:val="none" w:sz="0" w:space="0" w:color="auto"/>
        <w:left w:val="none" w:sz="0" w:space="0" w:color="auto"/>
        <w:bottom w:val="none" w:sz="0" w:space="0" w:color="auto"/>
        <w:right w:val="none" w:sz="0" w:space="0" w:color="auto"/>
      </w:divBdr>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476263552">
      <w:bodyDiv w:val="1"/>
      <w:marLeft w:val="0"/>
      <w:marRight w:val="0"/>
      <w:marTop w:val="0"/>
      <w:marBottom w:val="0"/>
      <w:divBdr>
        <w:top w:val="none" w:sz="0" w:space="0" w:color="auto"/>
        <w:left w:val="none" w:sz="0" w:space="0" w:color="auto"/>
        <w:bottom w:val="none" w:sz="0" w:space="0" w:color="auto"/>
        <w:right w:val="none" w:sz="0" w:space="0" w:color="auto"/>
      </w:divBdr>
    </w:div>
    <w:div w:id="489754685">
      <w:bodyDiv w:val="1"/>
      <w:marLeft w:val="0"/>
      <w:marRight w:val="0"/>
      <w:marTop w:val="0"/>
      <w:marBottom w:val="0"/>
      <w:divBdr>
        <w:top w:val="none" w:sz="0" w:space="0" w:color="auto"/>
        <w:left w:val="none" w:sz="0" w:space="0" w:color="auto"/>
        <w:bottom w:val="none" w:sz="0" w:space="0" w:color="auto"/>
        <w:right w:val="none" w:sz="0" w:space="0" w:color="auto"/>
      </w:divBdr>
    </w:div>
    <w:div w:id="585304697">
      <w:bodyDiv w:val="1"/>
      <w:marLeft w:val="0"/>
      <w:marRight w:val="0"/>
      <w:marTop w:val="0"/>
      <w:marBottom w:val="0"/>
      <w:divBdr>
        <w:top w:val="none" w:sz="0" w:space="0" w:color="auto"/>
        <w:left w:val="none" w:sz="0" w:space="0" w:color="auto"/>
        <w:bottom w:val="none" w:sz="0" w:space="0" w:color="auto"/>
        <w:right w:val="none" w:sz="0" w:space="0" w:color="auto"/>
      </w:divBdr>
    </w:div>
    <w:div w:id="640230365">
      <w:bodyDiv w:val="1"/>
      <w:marLeft w:val="0"/>
      <w:marRight w:val="0"/>
      <w:marTop w:val="0"/>
      <w:marBottom w:val="0"/>
      <w:divBdr>
        <w:top w:val="none" w:sz="0" w:space="0" w:color="auto"/>
        <w:left w:val="none" w:sz="0" w:space="0" w:color="auto"/>
        <w:bottom w:val="none" w:sz="0" w:space="0" w:color="auto"/>
        <w:right w:val="none" w:sz="0" w:space="0" w:color="auto"/>
      </w:divBdr>
    </w:div>
    <w:div w:id="794635747">
      <w:bodyDiv w:val="1"/>
      <w:marLeft w:val="0"/>
      <w:marRight w:val="0"/>
      <w:marTop w:val="0"/>
      <w:marBottom w:val="0"/>
      <w:divBdr>
        <w:top w:val="none" w:sz="0" w:space="0" w:color="auto"/>
        <w:left w:val="none" w:sz="0" w:space="0" w:color="auto"/>
        <w:bottom w:val="none" w:sz="0" w:space="0" w:color="auto"/>
        <w:right w:val="none" w:sz="0" w:space="0" w:color="auto"/>
      </w:divBdr>
    </w:div>
    <w:div w:id="796408853">
      <w:bodyDiv w:val="1"/>
      <w:marLeft w:val="0"/>
      <w:marRight w:val="0"/>
      <w:marTop w:val="0"/>
      <w:marBottom w:val="0"/>
      <w:divBdr>
        <w:top w:val="none" w:sz="0" w:space="0" w:color="auto"/>
        <w:left w:val="none" w:sz="0" w:space="0" w:color="auto"/>
        <w:bottom w:val="none" w:sz="0" w:space="0" w:color="auto"/>
        <w:right w:val="none" w:sz="0" w:space="0" w:color="auto"/>
      </w:divBdr>
    </w:div>
    <w:div w:id="809903459">
      <w:bodyDiv w:val="1"/>
      <w:marLeft w:val="0"/>
      <w:marRight w:val="0"/>
      <w:marTop w:val="0"/>
      <w:marBottom w:val="0"/>
      <w:divBdr>
        <w:top w:val="none" w:sz="0" w:space="0" w:color="auto"/>
        <w:left w:val="none" w:sz="0" w:space="0" w:color="auto"/>
        <w:bottom w:val="none" w:sz="0" w:space="0" w:color="auto"/>
        <w:right w:val="none" w:sz="0" w:space="0" w:color="auto"/>
      </w:divBdr>
    </w:div>
    <w:div w:id="908273670">
      <w:bodyDiv w:val="1"/>
      <w:marLeft w:val="0"/>
      <w:marRight w:val="0"/>
      <w:marTop w:val="0"/>
      <w:marBottom w:val="0"/>
      <w:divBdr>
        <w:top w:val="none" w:sz="0" w:space="0" w:color="auto"/>
        <w:left w:val="none" w:sz="0" w:space="0" w:color="auto"/>
        <w:bottom w:val="none" w:sz="0" w:space="0" w:color="auto"/>
        <w:right w:val="none" w:sz="0" w:space="0" w:color="auto"/>
      </w:divBdr>
    </w:div>
    <w:div w:id="953176663">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094597678">
      <w:bodyDiv w:val="1"/>
      <w:marLeft w:val="0"/>
      <w:marRight w:val="0"/>
      <w:marTop w:val="0"/>
      <w:marBottom w:val="0"/>
      <w:divBdr>
        <w:top w:val="none" w:sz="0" w:space="0" w:color="auto"/>
        <w:left w:val="none" w:sz="0" w:space="0" w:color="auto"/>
        <w:bottom w:val="none" w:sz="0" w:space="0" w:color="auto"/>
        <w:right w:val="none" w:sz="0" w:space="0" w:color="auto"/>
      </w:divBdr>
    </w:div>
    <w:div w:id="1111782513">
      <w:bodyDiv w:val="1"/>
      <w:marLeft w:val="0"/>
      <w:marRight w:val="0"/>
      <w:marTop w:val="0"/>
      <w:marBottom w:val="0"/>
      <w:divBdr>
        <w:top w:val="none" w:sz="0" w:space="0" w:color="auto"/>
        <w:left w:val="none" w:sz="0" w:space="0" w:color="auto"/>
        <w:bottom w:val="none" w:sz="0" w:space="0" w:color="auto"/>
        <w:right w:val="none" w:sz="0" w:space="0" w:color="auto"/>
      </w:divBdr>
      <w:divsChild>
        <w:div w:id="374741161">
          <w:marLeft w:val="475"/>
          <w:marRight w:val="0"/>
          <w:marTop w:val="158"/>
          <w:marBottom w:val="0"/>
          <w:divBdr>
            <w:top w:val="none" w:sz="0" w:space="0" w:color="auto"/>
            <w:left w:val="none" w:sz="0" w:space="0" w:color="auto"/>
            <w:bottom w:val="none" w:sz="0" w:space="0" w:color="auto"/>
            <w:right w:val="none" w:sz="0" w:space="0" w:color="auto"/>
          </w:divBdr>
        </w:div>
        <w:div w:id="1147018202">
          <w:marLeft w:val="1037"/>
          <w:marRight w:val="0"/>
          <w:marTop w:val="144"/>
          <w:marBottom w:val="0"/>
          <w:divBdr>
            <w:top w:val="none" w:sz="0" w:space="0" w:color="auto"/>
            <w:left w:val="none" w:sz="0" w:space="0" w:color="auto"/>
            <w:bottom w:val="none" w:sz="0" w:space="0" w:color="auto"/>
            <w:right w:val="none" w:sz="0" w:space="0" w:color="auto"/>
          </w:divBdr>
        </w:div>
        <w:div w:id="1956709487">
          <w:marLeft w:val="1037"/>
          <w:marRight w:val="0"/>
          <w:marTop w:val="144"/>
          <w:marBottom w:val="0"/>
          <w:divBdr>
            <w:top w:val="none" w:sz="0" w:space="0" w:color="auto"/>
            <w:left w:val="none" w:sz="0" w:space="0" w:color="auto"/>
            <w:bottom w:val="none" w:sz="0" w:space="0" w:color="auto"/>
            <w:right w:val="none" w:sz="0" w:space="0" w:color="auto"/>
          </w:divBdr>
        </w:div>
        <w:div w:id="1778058114">
          <w:marLeft w:val="475"/>
          <w:marRight w:val="0"/>
          <w:marTop w:val="158"/>
          <w:marBottom w:val="0"/>
          <w:divBdr>
            <w:top w:val="none" w:sz="0" w:space="0" w:color="auto"/>
            <w:left w:val="none" w:sz="0" w:space="0" w:color="auto"/>
            <w:bottom w:val="none" w:sz="0" w:space="0" w:color="auto"/>
            <w:right w:val="none" w:sz="0" w:space="0" w:color="auto"/>
          </w:divBdr>
        </w:div>
        <w:div w:id="262497855">
          <w:marLeft w:val="1195"/>
          <w:marRight w:val="0"/>
          <w:marTop w:val="158"/>
          <w:marBottom w:val="0"/>
          <w:divBdr>
            <w:top w:val="none" w:sz="0" w:space="0" w:color="auto"/>
            <w:left w:val="none" w:sz="0" w:space="0" w:color="auto"/>
            <w:bottom w:val="none" w:sz="0" w:space="0" w:color="auto"/>
            <w:right w:val="none" w:sz="0" w:space="0" w:color="auto"/>
          </w:divBdr>
        </w:div>
        <w:div w:id="1751737356">
          <w:marLeft w:val="1195"/>
          <w:marRight w:val="0"/>
          <w:marTop w:val="158"/>
          <w:marBottom w:val="0"/>
          <w:divBdr>
            <w:top w:val="none" w:sz="0" w:space="0" w:color="auto"/>
            <w:left w:val="none" w:sz="0" w:space="0" w:color="auto"/>
            <w:bottom w:val="none" w:sz="0" w:space="0" w:color="auto"/>
            <w:right w:val="none" w:sz="0" w:space="0" w:color="auto"/>
          </w:divBdr>
        </w:div>
      </w:divsChild>
    </w:div>
    <w:div w:id="1144853387">
      <w:bodyDiv w:val="1"/>
      <w:marLeft w:val="0"/>
      <w:marRight w:val="0"/>
      <w:marTop w:val="0"/>
      <w:marBottom w:val="0"/>
      <w:divBdr>
        <w:top w:val="none" w:sz="0" w:space="0" w:color="auto"/>
        <w:left w:val="none" w:sz="0" w:space="0" w:color="auto"/>
        <w:bottom w:val="none" w:sz="0" w:space="0" w:color="auto"/>
        <w:right w:val="none" w:sz="0" w:space="0" w:color="auto"/>
      </w:divBdr>
    </w:div>
    <w:div w:id="1194417413">
      <w:bodyDiv w:val="1"/>
      <w:marLeft w:val="0"/>
      <w:marRight w:val="0"/>
      <w:marTop w:val="0"/>
      <w:marBottom w:val="0"/>
      <w:divBdr>
        <w:top w:val="none" w:sz="0" w:space="0" w:color="auto"/>
        <w:left w:val="none" w:sz="0" w:space="0" w:color="auto"/>
        <w:bottom w:val="none" w:sz="0" w:space="0" w:color="auto"/>
        <w:right w:val="none" w:sz="0" w:space="0" w:color="auto"/>
      </w:divBdr>
    </w:div>
    <w:div w:id="1211723567">
      <w:bodyDiv w:val="1"/>
      <w:marLeft w:val="0"/>
      <w:marRight w:val="0"/>
      <w:marTop w:val="0"/>
      <w:marBottom w:val="0"/>
      <w:divBdr>
        <w:top w:val="none" w:sz="0" w:space="0" w:color="auto"/>
        <w:left w:val="none" w:sz="0" w:space="0" w:color="auto"/>
        <w:bottom w:val="none" w:sz="0" w:space="0" w:color="auto"/>
        <w:right w:val="none" w:sz="0" w:space="0" w:color="auto"/>
      </w:divBdr>
      <w:divsChild>
        <w:div w:id="1702241375">
          <w:marLeft w:val="475"/>
          <w:marRight w:val="0"/>
          <w:marTop w:val="158"/>
          <w:marBottom w:val="0"/>
          <w:divBdr>
            <w:top w:val="none" w:sz="0" w:space="0" w:color="auto"/>
            <w:left w:val="none" w:sz="0" w:space="0" w:color="auto"/>
            <w:bottom w:val="none" w:sz="0" w:space="0" w:color="auto"/>
            <w:right w:val="none" w:sz="0" w:space="0" w:color="auto"/>
          </w:divBdr>
        </w:div>
        <w:div w:id="1815297310">
          <w:marLeft w:val="1037"/>
          <w:marRight w:val="0"/>
          <w:marTop w:val="144"/>
          <w:marBottom w:val="0"/>
          <w:divBdr>
            <w:top w:val="none" w:sz="0" w:space="0" w:color="auto"/>
            <w:left w:val="none" w:sz="0" w:space="0" w:color="auto"/>
            <w:bottom w:val="none" w:sz="0" w:space="0" w:color="auto"/>
            <w:right w:val="none" w:sz="0" w:space="0" w:color="auto"/>
          </w:divBdr>
        </w:div>
        <w:div w:id="578366906">
          <w:marLeft w:val="1037"/>
          <w:marRight w:val="0"/>
          <w:marTop w:val="144"/>
          <w:marBottom w:val="0"/>
          <w:divBdr>
            <w:top w:val="none" w:sz="0" w:space="0" w:color="auto"/>
            <w:left w:val="none" w:sz="0" w:space="0" w:color="auto"/>
            <w:bottom w:val="none" w:sz="0" w:space="0" w:color="auto"/>
            <w:right w:val="none" w:sz="0" w:space="0" w:color="auto"/>
          </w:divBdr>
        </w:div>
        <w:div w:id="1040059022">
          <w:marLeft w:val="1037"/>
          <w:marRight w:val="0"/>
          <w:marTop w:val="144"/>
          <w:marBottom w:val="0"/>
          <w:divBdr>
            <w:top w:val="none" w:sz="0" w:space="0" w:color="auto"/>
            <w:left w:val="none" w:sz="0" w:space="0" w:color="auto"/>
            <w:bottom w:val="none" w:sz="0" w:space="0" w:color="auto"/>
            <w:right w:val="none" w:sz="0" w:space="0" w:color="auto"/>
          </w:divBdr>
        </w:div>
        <w:div w:id="236869784">
          <w:marLeft w:val="1037"/>
          <w:marRight w:val="0"/>
          <w:marTop w:val="144"/>
          <w:marBottom w:val="0"/>
          <w:divBdr>
            <w:top w:val="none" w:sz="0" w:space="0" w:color="auto"/>
            <w:left w:val="none" w:sz="0" w:space="0" w:color="auto"/>
            <w:bottom w:val="none" w:sz="0" w:space="0" w:color="auto"/>
            <w:right w:val="none" w:sz="0" w:space="0" w:color="auto"/>
          </w:divBdr>
        </w:div>
        <w:div w:id="1364867869">
          <w:marLeft w:val="475"/>
          <w:marRight w:val="0"/>
          <w:marTop w:val="158"/>
          <w:marBottom w:val="0"/>
          <w:divBdr>
            <w:top w:val="none" w:sz="0" w:space="0" w:color="auto"/>
            <w:left w:val="none" w:sz="0" w:space="0" w:color="auto"/>
            <w:bottom w:val="none" w:sz="0" w:space="0" w:color="auto"/>
            <w:right w:val="none" w:sz="0" w:space="0" w:color="auto"/>
          </w:divBdr>
        </w:div>
        <w:div w:id="907806068">
          <w:marLeft w:val="1037"/>
          <w:marRight w:val="0"/>
          <w:marTop w:val="144"/>
          <w:marBottom w:val="0"/>
          <w:divBdr>
            <w:top w:val="none" w:sz="0" w:space="0" w:color="auto"/>
            <w:left w:val="none" w:sz="0" w:space="0" w:color="auto"/>
            <w:bottom w:val="none" w:sz="0" w:space="0" w:color="auto"/>
            <w:right w:val="none" w:sz="0" w:space="0" w:color="auto"/>
          </w:divBdr>
        </w:div>
        <w:div w:id="44065444">
          <w:marLeft w:val="1037"/>
          <w:marRight w:val="0"/>
          <w:marTop w:val="144"/>
          <w:marBottom w:val="0"/>
          <w:divBdr>
            <w:top w:val="none" w:sz="0" w:space="0" w:color="auto"/>
            <w:left w:val="none" w:sz="0" w:space="0" w:color="auto"/>
            <w:bottom w:val="none" w:sz="0" w:space="0" w:color="auto"/>
            <w:right w:val="none" w:sz="0" w:space="0" w:color="auto"/>
          </w:divBdr>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51886422">
      <w:bodyDiv w:val="1"/>
      <w:marLeft w:val="0"/>
      <w:marRight w:val="0"/>
      <w:marTop w:val="0"/>
      <w:marBottom w:val="0"/>
      <w:divBdr>
        <w:top w:val="none" w:sz="0" w:space="0" w:color="auto"/>
        <w:left w:val="none" w:sz="0" w:space="0" w:color="auto"/>
        <w:bottom w:val="none" w:sz="0" w:space="0" w:color="auto"/>
        <w:right w:val="none" w:sz="0" w:space="0" w:color="auto"/>
      </w:divBdr>
    </w:div>
    <w:div w:id="1254708800">
      <w:bodyDiv w:val="1"/>
      <w:marLeft w:val="0"/>
      <w:marRight w:val="0"/>
      <w:marTop w:val="0"/>
      <w:marBottom w:val="0"/>
      <w:divBdr>
        <w:top w:val="none" w:sz="0" w:space="0" w:color="auto"/>
        <w:left w:val="none" w:sz="0" w:space="0" w:color="auto"/>
        <w:bottom w:val="none" w:sz="0" w:space="0" w:color="auto"/>
        <w:right w:val="none" w:sz="0" w:space="0" w:color="auto"/>
      </w:divBdr>
    </w:div>
    <w:div w:id="1286352497">
      <w:bodyDiv w:val="1"/>
      <w:marLeft w:val="0"/>
      <w:marRight w:val="0"/>
      <w:marTop w:val="0"/>
      <w:marBottom w:val="0"/>
      <w:divBdr>
        <w:top w:val="none" w:sz="0" w:space="0" w:color="auto"/>
        <w:left w:val="none" w:sz="0" w:space="0" w:color="auto"/>
        <w:bottom w:val="none" w:sz="0" w:space="0" w:color="auto"/>
        <w:right w:val="none" w:sz="0" w:space="0" w:color="auto"/>
      </w:divBdr>
      <w:divsChild>
        <w:div w:id="722564573">
          <w:marLeft w:val="0"/>
          <w:marRight w:val="0"/>
          <w:marTop w:val="600"/>
          <w:marBottom w:val="0"/>
          <w:divBdr>
            <w:top w:val="none" w:sz="0" w:space="0" w:color="auto"/>
            <w:left w:val="none" w:sz="0" w:space="0" w:color="auto"/>
            <w:bottom w:val="none" w:sz="0" w:space="0" w:color="auto"/>
            <w:right w:val="none" w:sz="0" w:space="0" w:color="auto"/>
          </w:divBdr>
          <w:divsChild>
            <w:div w:id="305939348">
              <w:marLeft w:val="0"/>
              <w:marRight w:val="0"/>
              <w:marTop w:val="0"/>
              <w:marBottom w:val="0"/>
              <w:divBdr>
                <w:top w:val="none" w:sz="0" w:space="0" w:color="auto"/>
                <w:left w:val="none" w:sz="0" w:space="0" w:color="auto"/>
                <w:bottom w:val="none" w:sz="0" w:space="0" w:color="auto"/>
                <w:right w:val="none" w:sz="0" w:space="0" w:color="auto"/>
              </w:divBdr>
              <w:divsChild>
                <w:div w:id="276836689">
                  <w:marLeft w:val="0"/>
                  <w:marRight w:val="0"/>
                  <w:marTop w:val="0"/>
                  <w:marBottom w:val="0"/>
                  <w:divBdr>
                    <w:top w:val="none" w:sz="0" w:space="0" w:color="auto"/>
                    <w:left w:val="none" w:sz="0" w:space="0" w:color="auto"/>
                    <w:bottom w:val="none" w:sz="0" w:space="0" w:color="auto"/>
                    <w:right w:val="none" w:sz="0" w:space="0" w:color="auto"/>
                  </w:divBdr>
                  <w:divsChild>
                    <w:div w:id="207123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50373057">
      <w:bodyDiv w:val="1"/>
      <w:marLeft w:val="0"/>
      <w:marRight w:val="0"/>
      <w:marTop w:val="0"/>
      <w:marBottom w:val="0"/>
      <w:divBdr>
        <w:top w:val="none" w:sz="0" w:space="0" w:color="auto"/>
        <w:left w:val="none" w:sz="0" w:space="0" w:color="auto"/>
        <w:bottom w:val="none" w:sz="0" w:space="0" w:color="auto"/>
        <w:right w:val="none" w:sz="0" w:space="0" w:color="auto"/>
      </w:divBdr>
    </w:div>
    <w:div w:id="1392582890">
      <w:bodyDiv w:val="1"/>
      <w:marLeft w:val="0"/>
      <w:marRight w:val="0"/>
      <w:marTop w:val="0"/>
      <w:marBottom w:val="0"/>
      <w:divBdr>
        <w:top w:val="none" w:sz="0" w:space="0" w:color="auto"/>
        <w:left w:val="none" w:sz="0" w:space="0" w:color="auto"/>
        <w:bottom w:val="none" w:sz="0" w:space="0" w:color="auto"/>
        <w:right w:val="none" w:sz="0" w:space="0" w:color="auto"/>
      </w:divBdr>
      <w:divsChild>
        <w:div w:id="1847284700">
          <w:marLeft w:val="446"/>
          <w:marRight w:val="0"/>
          <w:marTop w:val="0"/>
          <w:marBottom w:val="120"/>
          <w:divBdr>
            <w:top w:val="none" w:sz="0" w:space="0" w:color="auto"/>
            <w:left w:val="none" w:sz="0" w:space="0" w:color="auto"/>
            <w:bottom w:val="none" w:sz="0" w:space="0" w:color="auto"/>
            <w:right w:val="none" w:sz="0" w:space="0" w:color="auto"/>
          </w:divBdr>
        </w:div>
      </w:divsChild>
    </w:div>
    <w:div w:id="1393655187">
      <w:bodyDiv w:val="1"/>
      <w:marLeft w:val="0"/>
      <w:marRight w:val="0"/>
      <w:marTop w:val="0"/>
      <w:marBottom w:val="0"/>
      <w:divBdr>
        <w:top w:val="none" w:sz="0" w:space="0" w:color="auto"/>
        <w:left w:val="none" w:sz="0" w:space="0" w:color="auto"/>
        <w:bottom w:val="none" w:sz="0" w:space="0" w:color="auto"/>
        <w:right w:val="none" w:sz="0" w:space="0" w:color="auto"/>
      </w:divBdr>
      <w:divsChild>
        <w:div w:id="2133665570">
          <w:marLeft w:val="0"/>
          <w:marRight w:val="0"/>
          <w:marTop w:val="600"/>
          <w:marBottom w:val="0"/>
          <w:divBdr>
            <w:top w:val="none" w:sz="0" w:space="0" w:color="auto"/>
            <w:left w:val="none" w:sz="0" w:space="0" w:color="auto"/>
            <w:bottom w:val="none" w:sz="0" w:space="0" w:color="auto"/>
            <w:right w:val="none" w:sz="0" w:space="0" w:color="auto"/>
          </w:divBdr>
          <w:divsChild>
            <w:div w:id="1986690907">
              <w:marLeft w:val="0"/>
              <w:marRight w:val="0"/>
              <w:marTop w:val="0"/>
              <w:marBottom w:val="0"/>
              <w:divBdr>
                <w:top w:val="none" w:sz="0" w:space="0" w:color="auto"/>
                <w:left w:val="none" w:sz="0" w:space="0" w:color="auto"/>
                <w:bottom w:val="none" w:sz="0" w:space="0" w:color="auto"/>
                <w:right w:val="none" w:sz="0" w:space="0" w:color="auto"/>
              </w:divBdr>
              <w:divsChild>
                <w:div w:id="183523084">
                  <w:marLeft w:val="0"/>
                  <w:marRight w:val="0"/>
                  <w:marTop w:val="0"/>
                  <w:marBottom w:val="0"/>
                  <w:divBdr>
                    <w:top w:val="none" w:sz="0" w:space="0" w:color="auto"/>
                    <w:left w:val="none" w:sz="0" w:space="0" w:color="auto"/>
                    <w:bottom w:val="none" w:sz="0" w:space="0" w:color="auto"/>
                    <w:right w:val="none" w:sz="0" w:space="0" w:color="auto"/>
                  </w:divBdr>
                  <w:divsChild>
                    <w:div w:id="140949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686485">
      <w:bodyDiv w:val="1"/>
      <w:marLeft w:val="0"/>
      <w:marRight w:val="0"/>
      <w:marTop w:val="0"/>
      <w:marBottom w:val="0"/>
      <w:divBdr>
        <w:top w:val="none" w:sz="0" w:space="0" w:color="auto"/>
        <w:left w:val="none" w:sz="0" w:space="0" w:color="auto"/>
        <w:bottom w:val="none" w:sz="0" w:space="0" w:color="auto"/>
        <w:right w:val="none" w:sz="0" w:space="0" w:color="auto"/>
      </w:divBdr>
      <w:divsChild>
        <w:div w:id="1082802743">
          <w:marLeft w:val="446"/>
          <w:marRight w:val="0"/>
          <w:marTop w:val="0"/>
          <w:marBottom w:val="120"/>
          <w:divBdr>
            <w:top w:val="none" w:sz="0" w:space="0" w:color="auto"/>
            <w:left w:val="none" w:sz="0" w:space="0" w:color="auto"/>
            <w:bottom w:val="none" w:sz="0" w:space="0" w:color="auto"/>
            <w:right w:val="none" w:sz="0" w:space="0" w:color="auto"/>
          </w:divBdr>
        </w:div>
      </w:divsChild>
    </w:div>
    <w:div w:id="1408696767">
      <w:bodyDiv w:val="1"/>
      <w:marLeft w:val="0"/>
      <w:marRight w:val="0"/>
      <w:marTop w:val="0"/>
      <w:marBottom w:val="0"/>
      <w:divBdr>
        <w:top w:val="none" w:sz="0" w:space="0" w:color="auto"/>
        <w:left w:val="none" w:sz="0" w:space="0" w:color="auto"/>
        <w:bottom w:val="none" w:sz="0" w:space="0" w:color="auto"/>
        <w:right w:val="none" w:sz="0" w:space="0" w:color="auto"/>
      </w:divBdr>
    </w:div>
    <w:div w:id="1461220594">
      <w:bodyDiv w:val="1"/>
      <w:marLeft w:val="0"/>
      <w:marRight w:val="0"/>
      <w:marTop w:val="0"/>
      <w:marBottom w:val="0"/>
      <w:divBdr>
        <w:top w:val="none" w:sz="0" w:space="0" w:color="auto"/>
        <w:left w:val="none" w:sz="0" w:space="0" w:color="auto"/>
        <w:bottom w:val="none" w:sz="0" w:space="0" w:color="auto"/>
        <w:right w:val="none" w:sz="0" w:space="0" w:color="auto"/>
      </w:divBdr>
      <w:divsChild>
        <w:div w:id="651376552">
          <w:marLeft w:val="475"/>
          <w:marRight w:val="0"/>
          <w:marTop w:val="158"/>
          <w:marBottom w:val="0"/>
          <w:divBdr>
            <w:top w:val="none" w:sz="0" w:space="0" w:color="auto"/>
            <w:left w:val="none" w:sz="0" w:space="0" w:color="auto"/>
            <w:bottom w:val="none" w:sz="0" w:space="0" w:color="auto"/>
            <w:right w:val="none" w:sz="0" w:space="0" w:color="auto"/>
          </w:divBdr>
        </w:div>
        <w:div w:id="1666277380">
          <w:marLeft w:val="475"/>
          <w:marRight w:val="0"/>
          <w:marTop w:val="158"/>
          <w:marBottom w:val="0"/>
          <w:divBdr>
            <w:top w:val="none" w:sz="0" w:space="0" w:color="auto"/>
            <w:left w:val="none" w:sz="0" w:space="0" w:color="auto"/>
            <w:bottom w:val="none" w:sz="0" w:space="0" w:color="auto"/>
            <w:right w:val="none" w:sz="0" w:space="0" w:color="auto"/>
          </w:divBdr>
        </w:div>
        <w:div w:id="1075318426">
          <w:marLeft w:val="475"/>
          <w:marRight w:val="0"/>
          <w:marTop w:val="158"/>
          <w:marBottom w:val="0"/>
          <w:divBdr>
            <w:top w:val="none" w:sz="0" w:space="0" w:color="auto"/>
            <w:left w:val="none" w:sz="0" w:space="0" w:color="auto"/>
            <w:bottom w:val="none" w:sz="0" w:space="0" w:color="auto"/>
            <w:right w:val="none" w:sz="0" w:space="0" w:color="auto"/>
          </w:divBdr>
        </w:div>
        <w:div w:id="214318774">
          <w:marLeft w:val="475"/>
          <w:marRight w:val="0"/>
          <w:marTop w:val="158"/>
          <w:marBottom w:val="0"/>
          <w:divBdr>
            <w:top w:val="none" w:sz="0" w:space="0" w:color="auto"/>
            <w:left w:val="none" w:sz="0" w:space="0" w:color="auto"/>
            <w:bottom w:val="none" w:sz="0" w:space="0" w:color="auto"/>
            <w:right w:val="none" w:sz="0" w:space="0" w:color="auto"/>
          </w:divBdr>
        </w:div>
      </w:divsChild>
    </w:div>
    <w:div w:id="1521235611">
      <w:bodyDiv w:val="1"/>
      <w:marLeft w:val="0"/>
      <w:marRight w:val="0"/>
      <w:marTop w:val="0"/>
      <w:marBottom w:val="0"/>
      <w:divBdr>
        <w:top w:val="none" w:sz="0" w:space="0" w:color="auto"/>
        <w:left w:val="none" w:sz="0" w:space="0" w:color="auto"/>
        <w:bottom w:val="none" w:sz="0" w:space="0" w:color="auto"/>
        <w:right w:val="none" w:sz="0" w:space="0" w:color="auto"/>
      </w:divBdr>
    </w:div>
    <w:div w:id="1558468207">
      <w:bodyDiv w:val="1"/>
      <w:marLeft w:val="0"/>
      <w:marRight w:val="0"/>
      <w:marTop w:val="0"/>
      <w:marBottom w:val="0"/>
      <w:divBdr>
        <w:top w:val="none" w:sz="0" w:space="0" w:color="auto"/>
        <w:left w:val="none" w:sz="0" w:space="0" w:color="auto"/>
        <w:bottom w:val="none" w:sz="0" w:space="0" w:color="auto"/>
        <w:right w:val="none" w:sz="0" w:space="0" w:color="auto"/>
      </w:divBdr>
    </w:div>
    <w:div w:id="1601836420">
      <w:bodyDiv w:val="1"/>
      <w:marLeft w:val="0"/>
      <w:marRight w:val="0"/>
      <w:marTop w:val="0"/>
      <w:marBottom w:val="0"/>
      <w:divBdr>
        <w:top w:val="none" w:sz="0" w:space="0" w:color="auto"/>
        <w:left w:val="none" w:sz="0" w:space="0" w:color="auto"/>
        <w:bottom w:val="none" w:sz="0" w:space="0" w:color="auto"/>
        <w:right w:val="none" w:sz="0" w:space="0" w:color="auto"/>
      </w:divBdr>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64515836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770853747">
      <w:bodyDiv w:val="1"/>
      <w:marLeft w:val="0"/>
      <w:marRight w:val="0"/>
      <w:marTop w:val="0"/>
      <w:marBottom w:val="0"/>
      <w:divBdr>
        <w:top w:val="none" w:sz="0" w:space="0" w:color="auto"/>
        <w:left w:val="none" w:sz="0" w:space="0" w:color="auto"/>
        <w:bottom w:val="none" w:sz="0" w:space="0" w:color="auto"/>
        <w:right w:val="none" w:sz="0" w:space="0" w:color="auto"/>
      </w:divBdr>
    </w:div>
    <w:div w:id="1807506272">
      <w:bodyDiv w:val="1"/>
      <w:marLeft w:val="0"/>
      <w:marRight w:val="0"/>
      <w:marTop w:val="0"/>
      <w:marBottom w:val="0"/>
      <w:divBdr>
        <w:top w:val="none" w:sz="0" w:space="0" w:color="auto"/>
        <w:left w:val="none" w:sz="0" w:space="0" w:color="auto"/>
        <w:bottom w:val="none" w:sz="0" w:space="0" w:color="auto"/>
        <w:right w:val="none" w:sz="0" w:space="0" w:color="auto"/>
      </w:divBdr>
    </w:div>
    <w:div w:id="1827935301">
      <w:bodyDiv w:val="1"/>
      <w:marLeft w:val="0"/>
      <w:marRight w:val="0"/>
      <w:marTop w:val="0"/>
      <w:marBottom w:val="0"/>
      <w:divBdr>
        <w:top w:val="none" w:sz="0" w:space="0" w:color="auto"/>
        <w:left w:val="none" w:sz="0" w:space="0" w:color="auto"/>
        <w:bottom w:val="none" w:sz="0" w:space="0" w:color="auto"/>
        <w:right w:val="none" w:sz="0" w:space="0" w:color="auto"/>
      </w:divBdr>
      <w:divsChild>
        <w:div w:id="1384863225">
          <w:marLeft w:val="475"/>
          <w:marRight w:val="0"/>
          <w:marTop w:val="158"/>
          <w:marBottom w:val="0"/>
          <w:divBdr>
            <w:top w:val="none" w:sz="0" w:space="0" w:color="auto"/>
            <w:left w:val="none" w:sz="0" w:space="0" w:color="auto"/>
            <w:bottom w:val="none" w:sz="0" w:space="0" w:color="auto"/>
            <w:right w:val="none" w:sz="0" w:space="0" w:color="auto"/>
          </w:divBdr>
        </w:div>
        <w:div w:id="1776707519">
          <w:marLeft w:val="1080"/>
          <w:marRight w:val="0"/>
          <w:marTop w:val="144"/>
          <w:marBottom w:val="0"/>
          <w:divBdr>
            <w:top w:val="none" w:sz="0" w:space="0" w:color="auto"/>
            <w:left w:val="none" w:sz="0" w:space="0" w:color="auto"/>
            <w:bottom w:val="none" w:sz="0" w:space="0" w:color="auto"/>
            <w:right w:val="none" w:sz="0" w:space="0" w:color="auto"/>
          </w:divBdr>
        </w:div>
        <w:div w:id="1381128308">
          <w:marLeft w:val="1757"/>
          <w:marRight w:val="0"/>
          <w:marTop w:val="144"/>
          <w:marBottom w:val="0"/>
          <w:divBdr>
            <w:top w:val="none" w:sz="0" w:space="0" w:color="auto"/>
            <w:left w:val="none" w:sz="0" w:space="0" w:color="auto"/>
            <w:bottom w:val="none" w:sz="0" w:space="0" w:color="auto"/>
            <w:right w:val="none" w:sz="0" w:space="0" w:color="auto"/>
          </w:divBdr>
        </w:div>
        <w:div w:id="136799847">
          <w:marLeft w:val="1757"/>
          <w:marRight w:val="0"/>
          <w:marTop w:val="144"/>
          <w:marBottom w:val="0"/>
          <w:divBdr>
            <w:top w:val="none" w:sz="0" w:space="0" w:color="auto"/>
            <w:left w:val="none" w:sz="0" w:space="0" w:color="auto"/>
            <w:bottom w:val="none" w:sz="0" w:space="0" w:color="auto"/>
            <w:right w:val="none" w:sz="0" w:space="0" w:color="auto"/>
          </w:divBdr>
        </w:div>
        <w:div w:id="1328897424">
          <w:marLeft w:val="1080"/>
          <w:marRight w:val="0"/>
          <w:marTop w:val="144"/>
          <w:marBottom w:val="0"/>
          <w:divBdr>
            <w:top w:val="none" w:sz="0" w:space="0" w:color="auto"/>
            <w:left w:val="none" w:sz="0" w:space="0" w:color="auto"/>
            <w:bottom w:val="none" w:sz="0" w:space="0" w:color="auto"/>
            <w:right w:val="none" w:sz="0" w:space="0" w:color="auto"/>
          </w:divBdr>
        </w:div>
        <w:div w:id="687564225">
          <w:marLeft w:val="1757"/>
          <w:marRight w:val="0"/>
          <w:marTop w:val="144"/>
          <w:marBottom w:val="0"/>
          <w:divBdr>
            <w:top w:val="none" w:sz="0" w:space="0" w:color="auto"/>
            <w:left w:val="none" w:sz="0" w:space="0" w:color="auto"/>
            <w:bottom w:val="none" w:sz="0" w:space="0" w:color="auto"/>
            <w:right w:val="none" w:sz="0" w:space="0" w:color="auto"/>
          </w:divBdr>
        </w:div>
        <w:div w:id="835923285">
          <w:marLeft w:val="1757"/>
          <w:marRight w:val="0"/>
          <w:marTop w:val="144"/>
          <w:marBottom w:val="0"/>
          <w:divBdr>
            <w:top w:val="none" w:sz="0" w:space="0" w:color="auto"/>
            <w:left w:val="none" w:sz="0" w:space="0" w:color="auto"/>
            <w:bottom w:val="none" w:sz="0" w:space="0" w:color="auto"/>
            <w:right w:val="none" w:sz="0" w:space="0" w:color="auto"/>
          </w:divBdr>
        </w:div>
        <w:div w:id="2118863622">
          <w:marLeft w:val="1757"/>
          <w:marRight w:val="0"/>
          <w:marTop w:val="144"/>
          <w:marBottom w:val="0"/>
          <w:divBdr>
            <w:top w:val="none" w:sz="0" w:space="0" w:color="auto"/>
            <w:left w:val="none" w:sz="0" w:space="0" w:color="auto"/>
            <w:bottom w:val="none" w:sz="0" w:space="0" w:color="auto"/>
            <w:right w:val="none" w:sz="0" w:space="0" w:color="auto"/>
          </w:divBdr>
        </w:div>
        <w:div w:id="1307393591">
          <w:marLeft w:val="475"/>
          <w:marRight w:val="0"/>
          <w:marTop w:val="158"/>
          <w:marBottom w:val="0"/>
          <w:divBdr>
            <w:top w:val="none" w:sz="0" w:space="0" w:color="auto"/>
            <w:left w:val="none" w:sz="0" w:space="0" w:color="auto"/>
            <w:bottom w:val="none" w:sz="0" w:space="0" w:color="auto"/>
            <w:right w:val="none" w:sz="0" w:space="0" w:color="auto"/>
          </w:divBdr>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 w:id="1845969885">
      <w:bodyDiv w:val="1"/>
      <w:marLeft w:val="0"/>
      <w:marRight w:val="0"/>
      <w:marTop w:val="0"/>
      <w:marBottom w:val="0"/>
      <w:divBdr>
        <w:top w:val="none" w:sz="0" w:space="0" w:color="auto"/>
        <w:left w:val="none" w:sz="0" w:space="0" w:color="auto"/>
        <w:bottom w:val="none" w:sz="0" w:space="0" w:color="auto"/>
        <w:right w:val="none" w:sz="0" w:space="0" w:color="auto"/>
      </w:divBdr>
      <w:divsChild>
        <w:div w:id="2069917026">
          <w:marLeft w:val="0"/>
          <w:marRight w:val="0"/>
          <w:marTop w:val="0"/>
          <w:marBottom w:val="0"/>
          <w:divBdr>
            <w:top w:val="none" w:sz="0" w:space="0" w:color="auto"/>
            <w:left w:val="none" w:sz="0" w:space="0" w:color="auto"/>
            <w:bottom w:val="none" w:sz="0" w:space="0" w:color="auto"/>
            <w:right w:val="none" w:sz="0" w:space="0" w:color="auto"/>
          </w:divBdr>
        </w:div>
      </w:divsChild>
    </w:div>
    <w:div w:id="1872179586">
      <w:bodyDiv w:val="1"/>
      <w:marLeft w:val="0"/>
      <w:marRight w:val="0"/>
      <w:marTop w:val="0"/>
      <w:marBottom w:val="0"/>
      <w:divBdr>
        <w:top w:val="none" w:sz="0" w:space="0" w:color="auto"/>
        <w:left w:val="none" w:sz="0" w:space="0" w:color="auto"/>
        <w:bottom w:val="none" w:sz="0" w:space="0" w:color="auto"/>
        <w:right w:val="none" w:sz="0" w:space="0" w:color="auto"/>
      </w:divBdr>
      <w:divsChild>
        <w:div w:id="157961979">
          <w:marLeft w:val="475"/>
          <w:marRight w:val="0"/>
          <w:marTop w:val="158"/>
          <w:marBottom w:val="0"/>
          <w:divBdr>
            <w:top w:val="none" w:sz="0" w:space="0" w:color="auto"/>
            <w:left w:val="none" w:sz="0" w:space="0" w:color="auto"/>
            <w:bottom w:val="none" w:sz="0" w:space="0" w:color="auto"/>
            <w:right w:val="none" w:sz="0" w:space="0" w:color="auto"/>
          </w:divBdr>
        </w:div>
        <w:div w:id="316544385">
          <w:marLeft w:val="475"/>
          <w:marRight w:val="0"/>
          <w:marTop w:val="158"/>
          <w:marBottom w:val="0"/>
          <w:divBdr>
            <w:top w:val="none" w:sz="0" w:space="0" w:color="auto"/>
            <w:left w:val="none" w:sz="0" w:space="0" w:color="auto"/>
            <w:bottom w:val="none" w:sz="0" w:space="0" w:color="auto"/>
            <w:right w:val="none" w:sz="0" w:space="0" w:color="auto"/>
          </w:divBdr>
        </w:div>
        <w:div w:id="1159686715">
          <w:marLeft w:val="475"/>
          <w:marRight w:val="0"/>
          <w:marTop w:val="158"/>
          <w:marBottom w:val="0"/>
          <w:divBdr>
            <w:top w:val="none" w:sz="0" w:space="0" w:color="auto"/>
            <w:left w:val="none" w:sz="0" w:space="0" w:color="auto"/>
            <w:bottom w:val="none" w:sz="0" w:space="0" w:color="auto"/>
            <w:right w:val="none" w:sz="0" w:space="0" w:color="auto"/>
          </w:divBdr>
        </w:div>
        <w:div w:id="689382429">
          <w:marLeft w:val="475"/>
          <w:marRight w:val="0"/>
          <w:marTop w:val="158"/>
          <w:marBottom w:val="0"/>
          <w:divBdr>
            <w:top w:val="none" w:sz="0" w:space="0" w:color="auto"/>
            <w:left w:val="none" w:sz="0" w:space="0" w:color="auto"/>
            <w:bottom w:val="none" w:sz="0" w:space="0" w:color="auto"/>
            <w:right w:val="none" w:sz="0" w:space="0" w:color="auto"/>
          </w:divBdr>
        </w:div>
      </w:divsChild>
    </w:div>
    <w:div w:id="1953173162">
      <w:bodyDiv w:val="1"/>
      <w:marLeft w:val="0"/>
      <w:marRight w:val="0"/>
      <w:marTop w:val="0"/>
      <w:marBottom w:val="0"/>
      <w:divBdr>
        <w:top w:val="none" w:sz="0" w:space="0" w:color="auto"/>
        <w:left w:val="none" w:sz="0" w:space="0" w:color="auto"/>
        <w:bottom w:val="none" w:sz="0" w:space="0" w:color="auto"/>
        <w:right w:val="none" w:sz="0" w:space="0" w:color="auto"/>
      </w:divBdr>
    </w:div>
    <w:div w:id="1960725220">
      <w:bodyDiv w:val="1"/>
      <w:marLeft w:val="0"/>
      <w:marRight w:val="0"/>
      <w:marTop w:val="0"/>
      <w:marBottom w:val="0"/>
      <w:divBdr>
        <w:top w:val="none" w:sz="0" w:space="0" w:color="auto"/>
        <w:left w:val="none" w:sz="0" w:space="0" w:color="auto"/>
        <w:bottom w:val="none" w:sz="0" w:space="0" w:color="auto"/>
        <w:right w:val="none" w:sz="0" w:space="0" w:color="auto"/>
      </w:divBdr>
    </w:div>
    <w:div w:id="1993950651">
      <w:bodyDiv w:val="1"/>
      <w:marLeft w:val="0"/>
      <w:marRight w:val="0"/>
      <w:marTop w:val="0"/>
      <w:marBottom w:val="0"/>
      <w:divBdr>
        <w:top w:val="none" w:sz="0" w:space="0" w:color="auto"/>
        <w:left w:val="none" w:sz="0" w:space="0" w:color="auto"/>
        <w:bottom w:val="none" w:sz="0" w:space="0" w:color="auto"/>
        <w:right w:val="none" w:sz="0" w:space="0" w:color="auto"/>
      </w:divBdr>
      <w:divsChild>
        <w:div w:id="1625230386">
          <w:marLeft w:val="0"/>
          <w:marRight w:val="0"/>
          <w:marTop w:val="600"/>
          <w:marBottom w:val="0"/>
          <w:divBdr>
            <w:top w:val="none" w:sz="0" w:space="0" w:color="auto"/>
            <w:left w:val="none" w:sz="0" w:space="0" w:color="auto"/>
            <w:bottom w:val="none" w:sz="0" w:space="0" w:color="auto"/>
            <w:right w:val="none" w:sz="0" w:space="0" w:color="auto"/>
          </w:divBdr>
          <w:divsChild>
            <w:div w:id="344094894">
              <w:marLeft w:val="0"/>
              <w:marRight w:val="0"/>
              <w:marTop w:val="0"/>
              <w:marBottom w:val="0"/>
              <w:divBdr>
                <w:top w:val="none" w:sz="0" w:space="0" w:color="auto"/>
                <w:left w:val="none" w:sz="0" w:space="0" w:color="auto"/>
                <w:bottom w:val="none" w:sz="0" w:space="0" w:color="auto"/>
                <w:right w:val="none" w:sz="0" w:space="0" w:color="auto"/>
              </w:divBdr>
              <w:divsChild>
                <w:div w:id="140302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120718">
      <w:bodyDiv w:val="1"/>
      <w:marLeft w:val="0"/>
      <w:marRight w:val="0"/>
      <w:marTop w:val="0"/>
      <w:marBottom w:val="0"/>
      <w:divBdr>
        <w:top w:val="none" w:sz="0" w:space="0" w:color="auto"/>
        <w:left w:val="none" w:sz="0" w:space="0" w:color="auto"/>
        <w:bottom w:val="none" w:sz="0" w:space="0" w:color="auto"/>
        <w:right w:val="none" w:sz="0" w:space="0" w:color="auto"/>
      </w:divBdr>
    </w:div>
    <w:div w:id="2028096615">
      <w:bodyDiv w:val="1"/>
      <w:marLeft w:val="0"/>
      <w:marRight w:val="0"/>
      <w:marTop w:val="0"/>
      <w:marBottom w:val="0"/>
      <w:divBdr>
        <w:top w:val="none" w:sz="0" w:space="0" w:color="auto"/>
        <w:left w:val="none" w:sz="0" w:space="0" w:color="auto"/>
        <w:bottom w:val="none" w:sz="0" w:space="0" w:color="auto"/>
        <w:right w:val="none" w:sz="0" w:space="0" w:color="auto"/>
      </w:divBdr>
      <w:divsChild>
        <w:div w:id="1151366856">
          <w:marLeft w:val="0"/>
          <w:marRight w:val="0"/>
          <w:marTop w:val="600"/>
          <w:marBottom w:val="0"/>
          <w:divBdr>
            <w:top w:val="none" w:sz="0" w:space="0" w:color="auto"/>
            <w:left w:val="none" w:sz="0" w:space="0" w:color="auto"/>
            <w:bottom w:val="none" w:sz="0" w:space="0" w:color="auto"/>
            <w:right w:val="none" w:sz="0" w:space="0" w:color="auto"/>
          </w:divBdr>
          <w:divsChild>
            <w:div w:id="1014185303">
              <w:marLeft w:val="0"/>
              <w:marRight w:val="0"/>
              <w:marTop w:val="0"/>
              <w:marBottom w:val="0"/>
              <w:divBdr>
                <w:top w:val="none" w:sz="0" w:space="0" w:color="auto"/>
                <w:left w:val="none" w:sz="0" w:space="0" w:color="auto"/>
                <w:bottom w:val="none" w:sz="0" w:space="0" w:color="auto"/>
                <w:right w:val="none" w:sz="0" w:space="0" w:color="auto"/>
              </w:divBdr>
              <w:divsChild>
                <w:div w:id="301275696">
                  <w:marLeft w:val="0"/>
                  <w:marRight w:val="0"/>
                  <w:marTop w:val="0"/>
                  <w:marBottom w:val="0"/>
                  <w:divBdr>
                    <w:top w:val="none" w:sz="0" w:space="0" w:color="auto"/>
                    <w:left w:val="none" w:sz="0" w:space="0" w:color="auto"/>
                    <w:bottom w:val="none" w:sz="0" w:space="0" w:color="auto"/>
                    <w:right w:val="none" w:sz="0" w:space="0" w:color="auto"/>
                  </w:divBdr>
                  <w:divsChild>
                    <w:div w:id="201021934">
                      <w:marLeft w:val="0"/>
                      <w:marRight w:val="0"/>
                      <w:marTop w:val="0"/>
                      <w:marBottom w:val="0"/>
                      <w:divBdr>
                        <w:top w:val="none" w:sz="0" w:space="0" w:color="auto"/>
                        <w:left w:val="none" w:sz="0" w:space="0" w:color="auto"/>
                        <w:bottom w:val="none" w:sz="0" w:space="0" w:color="auto"/>
                        <w:right w:val="none" w:sz="0" w:space="0" w:color="auto"/>
                      </w:divBdr>
                      <w:divsChild>
                        <w:div w:id="712539255">
                          <w:marLeft w:val="0"/>
                          <w:marRight w:val="0"/>
                          <w:marTop w:val="0"/>
                          <w:marBottom w:val="0"/>
                          <w:divBdr>
                            <w:top w:val="none" w:sz="0" w:space="0" w:color="auto"/>
                            <w:left w:val="none" w:sz="0" w:space="0" w:color="auto"/>
                            <w:bottom w:val="none" w:sz="0" w:space="0" w:color="auto"/>
                            <w:right w:val="none" w:sz="0" w:space="0" w:color="auto"/>
                          </w:divBdr>
                          <w:divsChild>
                            <w:div w:id="533153614">
                              <w:marLeft w:val="0"/>
                              <w:marRight w:val="0"/>
                              <w:marTop w:val="0"/>
                              <w:marBottom w:val="0"/>
                              <w:divBdr>
                                <w:top w:val="none" w:sz="0" w:space="0" w:color="auto"/>
                                <w:left w:val="none" w:sz="0" w:space="0" w:color="auto"/>
                                <w:bottom w:val="none" w:sz="0" w:space="0" w:color="auto"/>
                                <w:right w:val="none" w:sz="0" w:space="0" w:color="auto"/>
                              </w:divBdr>
                              <w:divsChild>
                                <w:div w:id="1488403998">
                                  <w:marLeft w:val="0"/>
                                  <w:marRight w:val="0"/>
                                  <w:marTop w:val="0"/>
                                  <w:marBottom w:val="0"/>
                                  <w:divBdr>
                                    <w:top w:val="none" w:sz="0" w:space="0" w:color="auto"/>
                                    <w:left w:val="none" w:sz="0" w:space="0" w:color="auto"/>
                                    <w:bottom w:val="none" w:sz="0" w:space="0" w:color="auto"/>
                                    <w:right w:val="none" w:sz="0" w:space="0" w:color="auto"/>
                                  </w:divBdr>
                                  <w:divsChild>
                                    <w:div w:id="11222952">
                                      <w:marLeft w:val="0"/>
                                      <w:marRight w:val="0"/>
                                      <w:marTop w:val="96"/>
                                      <w:marBottom w:val="48"/>
                                      <w:divBdr>
                                        <w:top w:val="none" w:sz="0" w:space="0" w:color="auto"/>
                                        <w:left w:val="none" w:sz="0" w:space="0" w:color="auto"/>
                                        <w:bottom w:val="none" w:sz="0" w:space="0" w:color="auto"/>
                                        <w:right w:val="none" w:sz="0" w:space="0" w:color="auto"/>
                                      </w:divBdr>
                                    </w:div>
                                    <w:div w:id="316233007">
                                      <w:marLeft w:val="0"/>
                                      <w:marRight w:val="0"/>
                                      <w:marTop w:val="96"/>
                                      <w:marBottom w:val="48"/>
                                      <w:divBdr>
                                        <w:top w:val="none" w:sz="0" w:space="0" w:color="auto"/>
                                        <w:left w:val="none" w:sz="0" w:space="0" w:color="auto"/>
                                        <w:bottom w:val="none" w:sz="0" w:space="0" w:color="auto"/>
                                        <w:right w:val="none" w:sz="0" w:space="0" w:color="auto"/>
                                      </w:divBdr>
                                    </w:div>
                                    <w:div w:id="766004894">
                                      <w:marLeft w:val="0"/>
                                      <w:marRight w:val="0"/>
                                      <w:marTop w:val="96"/>
                                      <w:marBottom w:val="4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711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huawei.com/" TargetMode="External"/><Relationship Id="rId22" Type="http://schemas.openxmlformats.org/officeDocument/2006/relationships/image" Target="media/image9.png"/><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wx791350\AppData\Roaming\Microsoft\Templates\HCIP-Datacom.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0" ma:contentTypeDescription="Create a new document." ma:contentTypeScope="" ma:versionID="2e6df93c5ac01bc0ba5a39bebe33c6df">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41A02B-1546-4E60-AAA4-CCB4EFA5E999}"/>
</file>

<file path=customXml/itemProps2.xml><?xml version="1.0" encoding="utf-8"?>
<ds:datastoreItem xmlns:ds="http://schemas.openxmlformats.org/officeDocument/2006/customXml" ds:itemID="{EEA82ABF-3C64-4AD6-A3F8-BF7B6BBD7965}"/>
</file>

<file path=customXml/itemProps3.xml><?xml version="1.0" encoding="utf-8"?>
<ds:datastoreItem xmlns:ds="http://schemas.openxmlformats.org/officeDocument/2006/customXml" ds:itemID="{D3FD5B99-6E1A-4686-927D-37115527C47B}"/>
</file>

<file path=customXml/itemProps4.xml><?xml version="1.0" encoding="utf-8"?>
<ds:datastoreItem xmlns:ds="http://schemas.openxmlformats.org/officeDocument/2006/customXml" ds:itemID="{BC21252C-4A9D-4501-ACF4-B5A790D1D626}"/>
</file>

<file path=docProps/app.xml><?xml version="1.0" encoding="utf-8"?>
<Properties xmlns="http://schemas.openxmlformats.org/officeDocument/2006/extended-properties" xmlns:vt="http://schemas.openxmlformats.org/officeDocument/2006/docPropsVTypes">
  <Template>HCIP-Datacom.dotx</Template>
  <TotalTime>491</TotalTime>
  <Pages>128</Pages>
  <Words>30712</Words>
  <Characters>175065</Characters>
  <Application>Microsoft Office Word</Application>
  <DocSecurity>0</DocSecurity>
  <Lines>1458</Lines>
  <Paragraphs>410</Paragraphs>
  <ScaleCrop>false</ScaleCrop>
  <Company>Huawei Technologies Co.,Ltd.</Company>
  <LinksUpToDate>false</LinksUpToDate>
  <CharactersWithSpaces>205367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hejunjianzjhw</cp:lastModifiedBy>
  <cp:revision>71</cp:revision>
  <cp:lastPrinted>2020-09-07T03:43:00Z</cp:lastPrinted>
  <dcterms:created xsi:type="dcterms:W3CDTF">2020-08-06T01:18:00Z</dcterms:created>
  <dcterms:modified xsi:type="dcterms:W3CDTF">2020-09-07T03:43:00Z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(3)R4UQz2IZnTHhI1VByyCKrjTi64dV4WG0FF/WyQn5BkCibo++AjwVhI9FgUt+xuP2cZqVqROh
471MKjhRrVqDKsJp8y80rjrTnK9UvukOOZOEkRH1KmqYmwCMufKhm+0K0urUbq5aG5+cWQz8
WuZByJiABEV9IC6GW4x7vdAfOU9lWiBUgyh7NKvQcS4Op+hGwtBy3WQVkHPWGaFD++M2VwsR
ypzm26rzlEO07LsrxO</vt:lpwstr>
  </property>
  <property fmtid="{D5CDD505-2E9C-101B-9397-08002B2CF9AE}" pid="15" name="_2015_ms_pID_7253431">
    <vt:lpwstr>Db2olFx17JiiWib0CbTQqjTGylRh1UO/rLzJunaPXJjEMYKJAfbIG7
G+CFKLySqluXtS/npE8oZ/x9rCzLOkmesY4FkD+qKHZzvnfqgNgAoYc9WpIVAvxXg/cpqfZN
6SMssDyrCaOo3nzCa1Y/GBrh961CVh8IuysyeUJE8ZVFTvJschMHFRda3msN7aKt9SJY2AI2
hzFdv0fOAFTXM3kQI9lfV326uSeaEUxRLGIa</vt:lpwstr>
  </property>
  <property fmtid="{D5CDD505-2E9C-101B-9397-08002B2CF9AE}" pid="16" name="ContentTypeId">
    <vt:lpwstr>0x01010002C5B4B712841F4C8A7AAEE2CD191271</vt:lpwstr>
  </property>
  <property fmtid="{D5CDD505-2E9C-101B-9397-08002B2CF9AE}" pid="17" name="_2015_ms_pID_7253432">
    <vt:lpwstr>NQ==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1599449841</vt:lpwstr>
  </property>
</Properties>
</file>